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c3fc" w14:paraId="fefc3fc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6A1762">
        <w:rPr>
          <w:lang w:eastAsia="en-US"/>
        </w:rPr>
        <w:t>905</w:t>
      </w:r>
      <w:r w:rsidR="003748ED" w:rsidRPr="001A23D7">
        <w:rPr>
          <w:lang w:eastAsia="en-US"/>
        </w:rPr>
        <w:t>/1</w:t>
      </w:r>
      <w:r w:rsidR="006A1762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proofErr w:type="spellStart"/>
      <w:r w:rsidR="006A1762" w:rsidRPr="006A1762">
        <w:t>ORIOLI</w:t>
      </w:r>
      <w:proofErr w:type="spellEnd"/>
      <w:r w:rsidR="006A1762" w:rsidRPr="006A1762">
        <w:t xml:space="preserve"> </w:t>
      </w:r>
      <w:proofErr w:type="spellStart"/>
      <w:r w:rsidR="006A1762" w:rsidRPr="006A1762">
        <w:t>CANDLES</w:t>
      </w:r>
      <w:proofErr w:type="spellEnd"/>
      <w:r w:rsidR="006A1762" w:rsidRPr="006A1762">
        <w:t xml:space="preserve"> </w:t>
      </w:r>
      <w:proofErr w:type="spellStart"/>
      <w:r w:rsidR="006A1762" w:rsidRPr="006A1762">
        <w:t>AND</w:t>
      </w:r>
      <w:proofErr w:type="spellEnd"/>
      <w:r w:rsidR="006A1762" w:rsidRPr="006A1762">
        <w:t xml:space="preserve"> </w:t>
      </w:r>
      <w:proofErr w:type="spellStart"/>
      <w:r w:rsidR="006A1762" w:rsidRPr="006A1762">
        <w:t>ART</w:t>
      </w:r>
      <w:proofErr w:type="spellEnd"/>
      <w:r w:rsidR="006A1762" w:rsidRPr="006A1762">
        <w:t xml:space="preserve"> j.d.o.o. za proizvodnju i usluge, Jastrebarsko, </w:t>
      </w:r>
      <w:proofErr w:type="spellStart"/>
      <w:r w:rsidR="006A1762" w:rsidRPr="006A1762">
        <w:t>Zdihovo</w:t>
      </w:r>
      <w:proofErr w:type="spellEnd"/>
      <w:r w:rsidR="006A1762" w:rsidRPr="006A1762">
        <w:t xml:space="preserve">, </w:t>
      </w:r>
      <w:proofErr w:type="spellStart"/>
      <w:r w:rsidR="006A1762" w:rsidRPr="006A1762">
        <w:t>Zdihovo</w:t>
      </w:r>
      <w:proofErr w:type="spellEnd"/>
      <w:r w:rsidR="006A1762" w:rsidRPr="006A1762">
        <w:t xml:space="preserve"> 26 A, </w:t>
      </w:r>
      <w:proofErr w:type="spellStart"/>
      <w:r w:rsidR="006A1762" w:rsidRPr="006A1762">
        <w:t>MBS</w:t>
      </w:r>
      <w:proofErr w:type="spellEnd"/>
      <w:r w:rsidR="006A1762" w:rsidRPr="006A1762">
        <w:t xml:space="preserve">: 080899397, </w:t>
      </w:r>
      <w:proofErr w:type="spellStart"/>
      <w:r w:rsidR="006A1762" w:rsidRPr="006A1762">
        <w:t>OIB</w:t>
      </w:r>
      <w:proofErr w:type="spellEnd"/>
      <w:r w:rsidR="006A1762" w:rsidRPr="006A1762">
        <w:t>: 22948801919</w:t>
      </w:r>
      <w:r w:rsidR="00C6000B" w:rsidRPr="00462B12">
        <w:t xml:space="preserve">, </w:t>
      </w:r>
      <w:r w:rsidR="00EE2486">
        <w:t>23</w:t>
      </w:r>
      <w:r w:rsidR="00283691" w:rsidRPr="00462B12">
        <w:t>.</w:t>
      </w:r>
      <w:r w:rsidR="00224DA6" w:rsidRPr="00462B12">
        <w:t xml:space="preserve"> </w:t>
      </w:r>
      <w:r w:rsidR="00EE2486">
        <w:t>studenoga</w:t>
      </w:r>
      <w:r w:rsidR="00D667B9" w:rsidRPr="00462B12">
        <w:t xml:space="preserve"> 20</w:t>
      </w:r>
      <w:r w:rsidR="00E7150A" w:rsidRPr="00462B12">
        <w:t>1</w:t>
      </w:r>
      <w:r w:rsidR="00EE2486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6A1762" w:rsidRPr="006A1762">
        <w:t>ORIOLI</w:t>
      </w:r>
      <w:proofErr w:type="spellEnd"/>
      <w:r w:rsidR="006A1762" w:rsidRPr="006A1762">
        <w:t xml:space="preserve"> </w:t>
      </w:r>
      <w:proofErr w:type="spellStart"/>
      <w:r w:rsidR="006A1762" w:rsidRPr="006A1762">
        <w:t>CANDLES</w:t>
      </w:r>
      <w:proofErr w:type="spellEnd"/>
      <w:r w:rsidR="006A1762" w:rsidRPr="006A1762">
        <w:t xml:space="preserve"> </w:t>
      </w:r>
      <w:proofErr w:type="spellStart"/>
      <w:r w:rsidR="006A1762" w:rsidRPr="006A1762">
        <w:t>AND</w:t>
      </w:r>
      <w:proofErr w:type="spellEnd"/>
      <w:r w:rsidR="006A1762" w:rsidRPr="006A1762">
        <w:t xml:space="preserve"> </w:t>
      </w:r>
      <w:proofErr w:type="spellStart"/>
      <w:r w:rsidR="006A1762" w:rsidRPr="006A1762">
        <w:t>ART</w:t>
      </w:r>
      <w:proofErr w:type="spellEnd"/>
      <w:r w:rsidR="006A1762" w:rsidRPr="006A1762">
        <w:t xml:space="preserve"> j.d.o.o. za proizvodnju i usluge, Jastrebarsko, </w:t>
      </w:r>
      <w:proofErr w:type="spellStart"/>
      <w:r w:rsidR="006A1762" w:rsidRPr="006A1762">
        <w:t>Zdihovo</w:t>
      </w:r>
      <w:proofErr w:type="spellEnd"/>
      <w:r w:rsidR="006A1762" w:rsidRPr="006A1762">
        <w:t xml:space="preserve">, </w:t>
      </w:r>
      <w:proofErr w:type="spellStart"/>
      <w:r w:rsidR="006A1762" w:rsidRPr="006A1762">
        <w:t>Zdihovo</w:t>
      </w:r>
      <w:proofErr w:type="spellEnd"/>
      <w:r w:rsidR="006A1762" w:rsidRPr="006A1762">
        <w:t xml:space="preserve"> 26 A, </w:t>
      </w:r>
      <w:proofErr w:type="spellStart"/>
      <w:r w:rsidR="006A1762" w:rsidRPr="006A1762">
        <w:t>MBS</w:t>
      </w:r>
      <w:proofErr w:type="spellEnd"/>
      <w:r w:rsidR="006A1762" w:rsidRPr="006A1762">
        <w:t xml:space="preserve">: 080899397, </w:t>
      </w:r>
      <w:proofErr w:type="spellStart"/>
      <w:r w:rsidR="006A1762" w:rsidRPr="006A1762">
        <w:t>OIB</w:t>
      </w:r>
      <w:proofErr w:type="spellEnd"/>
      <w:r w:rsidR="006A1762" w:rsidRPr="006A1762">
        <w:t>: 22948801919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6A1762">
        <w:t>20</w:t>
      </w:r>
      <w:r>
        <w:t xml:space="preserve">. </w:t>
      </w:r>
      <w:r w:rsidR="006A1762">
        <w:t>ožujka</w:t>
      </w:r>
      <w:r w:rsidR="00AE2EA8">
        <w:t xml:space="preserve"> </w:t>
      </w:r>
      <w:r w:rsidR="00507A29">
        <w:t>201</w:t>
      </w:r>
      <w:r w:rsidR="006A1762">
        <w:t>7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>a</w:t>
      </w:r>
      <w:r w:rsidR="00EE2486">
        <w:t xml:space="preserve"> </w:t>
      </w:r>
      <w:r w:rsidR="006A1762">
        <w:t xml:space="preserve">dužnik je </w:t>
      </w:r>
      <w:r w:rsidR="00EE2486">
        <w:t xml:space="preserve">u spis predmeta </w:t>
      </w:r>
      <w:r w:rsidR="006A1762">
        <w:t xml:space="preserve">dostavio Očevidnik o redoslijedu plaćanja FINA od 20. studenog 2017. </w:t>
      </w:r>
      <w:r w:rsidR="00EE2486" w:rsidRPr="00EE2486">
        <w:t xml:space="preserve">iz koje proizlazi da </w:t>
      </w:r>
      <w:r w:rsidR="006A1762">
        <w:t>dužnikov račun nije u blokadi</w:t>
      </w:r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EE2486">
        <w:t>23</w:t>
      </w:r>
      <w:r w:rsidR="00AD18BE" w:rsidRPr="001A23D7">
        <w:t xml:space="preserve">. </w:t>
      </w:r>
      <w:r w:rsidR="00EE2486">
        <w:t>studenoga</w:t>
      </w:r>
      <w:r w:rsidR="00AD18BE" w:rsidRPr="001A23D7">
        <w:t xml:space="preserve"> </w:t>
      </w:r>
      <w:r w:rsidR="001341CA" w:rsidRPr="001A23D7">
        <w:t>201</w:t>
      </w:r>
      <w:r w:rsidR="00136EF0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A93289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6000B" w:rsidP="00A93289" w:rsidR="00C6000B"/>
    <w:p w:rsidRDefault="00A93289" w:rsidR="00A93289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A93289" w:rsidR="00A93289" w:rsidRPr="000504A6">
      <w:r>
        <w:tab/>
        <w:t xml:space="preserve">      </w:t>
      </w:r>
      <w:r w:rsidRPr="000E6531">
        <w:t>Ivana Stampf</w:t>
      </w:r>
    </w:p>
    <w:p w:rsidRDefault="00A93289" w:rsidP="00A93289" w:rsidR="00A93289" w:rsidRPr="001A23D7"/>
    <w:sectPr w:rsidSect="00F224E7" w:rsidR="00A93289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D5C36"/>
    <w:rsid w:val="001032D8"/>
    <w:rsid w:val="00120099"/>
    <w:rsid w:val="00130C37"/>
    <w:rsid w:val="001341CA"/>
    <w:rsid w:val="00135CBE"/>
    <w:rsid w:val="00136EF0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A2521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A1762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93289"/>
    <w:rsid w:val="00AD18BE"/>
    <w:rsid w:val="00AE2EA8"/>
    <w:rsid w:val="00AF0B32"/>
    <w:rsid w:val="00AF7BB4"/>
    <w:rsid w:val="00B122AE"/>
    <w:rsid w:val="00B220D4"/>
    <w:rsid w:val="00B34315"/>
    <w:rsid w:val="00B53445"/>
    <w:rsid w:val="00B70CFD"/>
    <w:rsid w:val="00BA49E3"/>
    <w:rsid w:val="00BB08CD"/>
    <w:rsid w:val="00BB2C87"/>
    <w:rsid w:val="00BB61CD"/>
    <w:rsid w:val="00BE6160"/>
    <w:rsid w:val="00BE7E3B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D7623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2486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St-905/2017</izvorni_sadrzaj>
    <derivirana_varijabla naziv="DomainObject.Predmet.OznakaBroj_1">St-905/2017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ORIOLI CANDLES AND ART j.d.o.o. za proizvodnju i usluge</izvorni_sadrzaj>
    <derivirana_varijabla naziv="DomainObject.Predmet.ProtustrankaFormated_1">  ORIOLI CANDLES AND ART j.d.o.o. za proizvodnju i usluge</derivirana_varijabla>
  </DomainObject.Predmet.ProtustrankaFormated>
  <DomainObject.Predmet.ProtustrankaFormatedOIB>
    <izvorni_sadrzaj>  ORIOLI CANDLES AND ART j.d.o.o. za proizvodnju i usluge, OIB 22948801919</izvorni_sadrzaj>
    <derivirana_varijabla naziv="DomainObject.Predmet.ProtustrankaFormatedOIB_1">  ORIOLI CANDLES AND ART j.d.o.o. za proizvodnju i usluge, OIB 22948801919</derivirana_varijabla>
  </DomainObject.Predmet.ProtustrankaFormatedOIB>
  <DomainObject.Predmet.ProtustrankaFormatedWithAdress>
    <izvorni_sadrzaj> ORIOLI CANDLES AND ART j.d.o.o. za proizvodnju i usluge, Zdihovo, Zdihovo 26 A , 10450 Jastrebarsko</izvorni_sadrzaj>
    <derivirana_varijabla naziv="DomainObject.Predmet.ProtustrankaFormatedWithAdress_1"> ORIOLI CANDLES AND ART j.d.o.o. za proizvodnju i usluge, Zdihovo, Zdihovo 26 A , 10450 Jastrebarsko</derivirana_varijabla>
  </DomainObject.Predmet.ProtustrankaFormatedWithAdress>
  <DomainObject.Predmet.ProtustrankaFormatedWithAdressOIB>
    <izvorni_sadrzaj> ORIOLI CANDLES AND ART j.d.o.o. za proizvodnju i usluge, OIB 22948801919, Zdihovo, Zdihovo 26 A , 10450 Jastrebarsko</izvorni_sadrzaj>
    <derivirana_varijabla naziv="DomainObject.Predmet.ProtustrankaFormatedWithAdressOIB_1"> ORIOLI CANDLES AND ART j.d.o.o. za proizvodnju i usluge, OIB 22948801919, Zdihovo, Zdihovo 26 A , 10450 Jastrebarsko</derivirana_varijabla>
  </DomainObject.Predmet.ProtustrankaFormatedWithAdressOIB>
  <DomainObject.Predmet.ProtustrankaWithAdress>
    <izvorni_sadrzaj>ORIOLI CANDLES AND ART j.d.o.o. za proizvodnju i usluge Zdihovo, Zdihovo 26 A , 10450 Jastrebarsko</izvorni_sadrzaj>
    <derivirana_varijabla naziv="DomainObject.Predmet.ProtustrankaWithAdress_1">ORIOLI CANDLES AND ART j.d.o.o. za proizvodnju i usluge Zdihovo, Zdihovo 26 A , 10450 Jastrebarsko</derivirana_varijabla>
  </DomainObject.Predmet.ProtustrankaWithAdress>
  <DomainObject.Predmet.ProtustrankaWithAdressOIB>
    <izvorni_sadrzaj>ORIOLI CANDLES AND ART j.d.o.o. za proizvodnju i usluge, OIB 22948801919, Zdihovo, Zdihovo 26 A , 10450 Jastrebarsko</izvorni_sadrzaj>
    <derivirana_varijabla naziv="DomainObject.Predmet.ProtustrankaWithAdressOIB_1">ORIOLI CANDLES AND ART j.d.o.o. za proizvodnju i usluge, OIB 22948801919, Zdihovo, Zdihovo 26 A , 10450 Jastrebarsko</derivirana_varijabla>
  </DomainObject.Predmet.ProtustrankaWithAdressOIB>
  <DomainObject.Predmet.ProtustrankaNazivFormated>
    <izvorni_sadrzaj>ORIOLI CANDLES AND ART j.d.o.o. za proizvodnju i usluge</izvorni_sadrzaj>
    <derivirana_varijabla naziv="DomainObject.Predmet.ProtustrankaNazivFormated_1">ORIOLI CANDLES AND ART j.d.o.o. za proizvodnju i usluge</derivirana_varijabla>
  </DomainObject.Predmet.ProtustrankaNazivFormated>
  <DomainObject.Predmet.ProtustrankaNazivFormatedOIB>
    <izvorni_sadrzaj>ORIOLI CANDLES AND ART j.d.o.o. za proizvodnju i usluge, OIB 22948801919</izvorni_sadrzaj>
    <derivirana_varijabla naziv="DomainObject.Predmet.ProtustrankaNazivFormatedOIB_1">ORIOLI CANDLES AND ART j.d.o.o. za proizvodnju i usluge, OIB 22948801919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ORIOLI CANDLES AND ART j.d.o.o. za proizvodnju i usluge</item>
    </izvorni_sadrzaj>
    <derivirana_varijabla naziv="DomainObject.Predmet.ProtuStrankaListFormated_1">
      <item>ORIOLI CANDLES AND ART j.d.o.o. za proizvodnju i usluge</item>
    </derivirana_varijabla>
  </DomainObject.Predmet.ProtuStrankaListFormated>
  <DomainObject.Predmet.ProtuStrankaListFormatedOIB>
    <izvorni_sadrzaj>
      <item>ORIOLI CANDLES AND ART j.d.o.o. za proizvodnju i usluge, OIB 22948801919</item>
    </izvorni_sadrzaj>
    <derivirana_varijabla naziv="DomainObject.Predmet.ProtuStrankaListFormatedOIB_1">
      <item>ORIOLI CANDLES AND ART j.d.o.o. za proizvodnju i usluge, OIB 22948801919</item>
    </derivirana_varijabla>
  </DomainObject.Predmet.ProtuStrankaListFormatedOIB>
  <DomainObject.Predmet.ProtuStrankaListFormatedWithAdress>
    <izvorni_sadrzaj>
      <item>ORIOLI CANDLES AND ART j.d.o.o. za proizvodnju i usluge, Zdihovo, Zdihovo 26 A , 10450 Jastrebarsko</item>
    </izvorni_sadrzaj>
    <derivirana_varijabla naziv="DomainObject.Predmet.ProtuStrankaListFormatedWithAdress_1">
      <item>ORIOLI CANDLES AND ART j.d.o.o. za proizvodnju i usluge, Zdihovo, Zdihovo 26 A , 10450 Jastrebarsko</item>
    </derivirana_varijabla>
  </DomainObject.Predmet.ProtuStrankaListFormatedWithAdress>
  <DomainObject.Predmet.ProtuStrankaListFormatedWithAdressOIB>
    <izvorni_sadrzaj>
      <item>ORIOLI CANDLES AND ART j.d.o.o. za proizvodnju i usluge, OIB 22948801919, Zdihovo, Zdihovo 26 A , 10450 Jastrebarsko</item>
    </izvorni_sadrzaj>
    <derivirana_varijabla naziv="DomainObject.Predmet.ProtuStrankaListFormatedWithAdressOIB_1">
      <item>ORIOLI CANDLES AND ART j.d.o.o. za proizvodnju i usluge, OIB 22948801919, Zdihovo, Zdihovo 26 A , 10450 Jastrebarsko</item>
    </derivirana_varijabla>
  </DomainObject.Predmet.ProtuStrankaListFormatedWithAdressOIB>
  <DomainObject.Predmet.ProtuStrankaListNazivFormated>
    <izvorni_sadrzaj>
      <item>ORIOLI CANDLES AND ART j.d.o.o. za proizvodnju i usluge</item>
    </izvorni_sadrzaj>
    <derivirana_varijabla naziv="DomainObject.Predmet.ProtuStrankaListNazivFormated_1">
      <item>ORIOLI CANDLES AND ART j.d.o.o. za proizvodnju i usluge</item>
    </derivirana_varijabla>
  </DomainObject.Predmet.ProtuStrankaListNazivFormated>
  <DomainObject.Predmet.ProtuStrankaListNazivFormatedOIB>
    <izvorni_sadrzaj>
      <item>ORIOLI CANDLES AND ART j.d.o.o. za proizvodnju i usluge, OIB 22948801919</item>
    </izvorni_sadrzaj>
    <derivirana_varijabla naziv="DomainObject.Predmet.ProtuStrankaListNazivFormatedOIB_1">
      <item>ORIOLI CANDLES AND ART j.d.o.o. za proizvodnju i usluge, OIB 22948801919</item>
    </derivirana_varijabla>
  </DomainObject.Predmet.ProtuStrankaListNazivFormatedOIB>
  <DomainObject.Predmet.OstaliListFormated>
    <izvorni_sadrzaj>
      <item>Jelena Martinjak Orioli</item>
    </izvorni_sadrzaj>
    <derivirana_varijabla naziv="DomainObject.Predmet.OstaliListFormated_1">
      <item>Jelena Martinjak Orioli</item>
    </derivirana_varijabla>
  </DomainObject.Predmet.OstaliListFormated>
  <DomainObject.Predmet.OstaliListFormatedOIB>
    <izvorni_sadrzaj>
      <item>Jelena Martinjak Orioli, OIB 03506324988</item>
    </izvorni_sadrzaj>
    <derivirana_varijabla naziv="DomainObject.Predmet.OstaliListFormatedOIB_1">
      <item>Jelena Martinjak Orioli, OIB 03506324988</item>
    </derivirana_varijabla>
  </DomainObject.Predmet.OstaliListFormatedOIB>
  <DomainObject.Predmet.OstaliListFormatedWithAdress>
    <izvorni_sadrzaj>
      <item>Jelena Martinjak Orioli, Zdihovo 26 A, 10450 Zdihovo</item>
    </izvorni_sadrzaj>
    <derivirana_varijabla naziv="DomainObject.Predmet.OstaliListFormatedWithAdress_1">
      <item>Jelena Martinjak Orioli, Zdihovo 26 A, 10450 Zdihovo</item>
    </derivirana_varijabla>
  </DomainObject.Predmet.OstaliListFormatedWithAdress>
  <DomainObject.Predmet.OstaliListFormatedWithAdressOIB>
    <izvorni_sadrzaj>
      <item>Jelena Martinjak Orioli, OIB 03506324988, Zdihovo 26 A, 10450 Zdihovo</item>
    </izvorni_sadrzaj>
    <derivirana_varijabla naziv="DomainObject.Predmet.OstaliListFormatedWithAdressOIB_1">
      <item>Jelena Martinjak Orioli, OIB 03506324988, Zdihovo 26 A, 10450 Zdihovo</item>
    </derivirana_varijabla>
  </DomainObject.Predmet.OstaliListFormatedWithAdressOIB>
  <DomainObject.Predmet.OstaliListNazivFormated>
    <izvorni_sadrzaj>
      <item>Jelena Martinjak Orioli</item>
    </izvorni_sadrzaj>
    <derivirana_varijabla naziv="DomainObject.Predmet.OstaliListNazivFormated_1">
      <item>Jelena Martinjak Orioli</item>
    </derivirana_varijabla>
  </DomainObject.Predmet.OstaliListNazivFormated>
  <DomainObject.Predmet.OstaliListNazivFormatedOIB>
    <izvorni_sadrzaj>
      <item>Jelena Martinjak Orioli, OIB 03506324988</item>
    </izvorni_sadrzaj>
    <derivirana_varijabla naziv="DomainObject.Predmet.OstaliListNazivFormatedOIB_1">
      <item>Jelena Martinjak Orioli, OIB 03506324988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ORIOLI CANDLES AND ART j.d.o.o. za proizvodnju i usluge</izvorni_sadrzaj>
    <derivirana_varijabla naziv="DomainObject.Predmet.ProtustrankaIDrugi_1">ORIOLI CANDLES AND ART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ORIOLI CANDLES AND ART j.d.o.o. za proizvodnju i usluge, OIB 22948801919, Zdihovo, Zdihovo 26 A , 10450 Jastrebarsko</izvorni_sadrzaj>
    <derivirana_varijabla naziv="DomainObject.Predmet.ProtustrankaIDrugiAdressOIB_1">ORIOLI CANDLES AND ART j.d.o.o. za proizvodnju i usluge, OIB 22948801919, Zdihovo, Zdihovo 26 A 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ORIOLI CANDLES AND ART j.d.o.o. za proizvodnju i usluge</item>
      <item>Jelena Martinjak Orioli</item>
    </izvorni_sadrzaj>
    <derivirana_varijabla naziv="DomainObject.Predmet.SudioniciListNaziv_1">
      <item>FINA Regionalni centar Zagreb</item>
      <item>ORIOLI CANDLES AND ART j.d.o.o. za proizvodnju i usluge</item>
      <item>Jelena Martinjak Orioli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ORIOLI CANDLES AND ART j.d.o.o. za proizvodnju i usluge, OIB 22948801919, Zdihovo, Zdihovo 26 A ,10450 Jastrebarsko</item>
      <item>Jelena Martinjak Orioli, OIB 03506324988, Zdihovo 26 A,10450 Zdihovo</item>
    </izvorni_sadrzaj>
    <derivirana_varijabla naziv="DomainObject.Predmet.SudioniciListAdressOIB_1">
      <item>FINA Regionalni centar Zagreb, OIB 85821130368, Trg svibanjskih žrtava 1995. br. 1,10000 Zagreb</item>
      <item>ORIOLI CANDLES AND ART j.d.o.o. za proizvodnju i usluge, OIB 22948801919, Zdihovo, Zdihovo 26 A ,10450 Jastrebarsko</item>
      <item>Jelena Martinjak Orioli, OIB 03506324988, Zdihovo 26 A,10450 Zdihovo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22948801919</item>
      <item>, OIB 03506324988</item>
    </izvorni_sadrzaj>
    <derivirana_varijabla naziv="DomainObject.Predmet.SudioniciListNazivOIB_1">
      <item>, OIB 85821130368</item>
      <item>, OIB 22948801919</item>
      <item>, OIB 03506324988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29EEB-D139-4627-B9D6-F9EFD4F5C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256</properties:Words>
  <properties:Characters>1289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2017-11-23T08:44:00Z</dcterms:created>
  <dc:creator>Jelena</dc:creator>
  <cp:lastModifiedBy>Ivana Stampf</cp:lastModifiedBy>
  <cp:lastPrinted>2010-12-20T11:38:00Z</cp:lastPrinted>
  <dcterms:modified xmlns:xsi="http://www.w3.org/2001/XMLSchema-instance" xsi:type="dcterms:W3CDTF">2017-11-23T09:27:00Z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