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2a6c" w14:paraId="60b2a6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D6604A" w:rsidRPr="00D6604A">
        <w:t>FABRIX d.o.o. Novigrad, Velika ulica 31, OIB 46763504705</w:t>
      </w:r>
      <w:r w:rsidR="006042F4">
        <w:t xml:space="preserve">, </w:t>
      </w:r>
      <w:r w:rsidR="00D6604A">
        <w:t>14</w:t>
      </w:r>
      <w:r w:rsidRPr="00DF28E8">
        <w:t xml:space="preserve">. </w:t>
      </w:r>
      <w:r w:rsidR="00B11E72">
        <w:t>li</w:t>
      </w:r>
      <w:r w:rsidR="00D6604A">
        <w:t>stopada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D6604A" w:rsidRPr="00D6604A">
        <w:t>FABRIX d.o.o. Novigrad, Velika ulica 31, OIB 46763504705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</w:r>
      <w:r w:rsidR="00A54889" w:rsidRPr="00A54889">
        <w:t>Za stečajnog upravitelja imenuje se Damir Debeljuh iz Pule, Laginjina 6, OIB 29203139768.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D6604A" w:rsidRPr="00D6604A">
        <w:t>FABRIX d.o.o. Novigrad, Velika ulica 31, OIB 46763504705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D6604A" w:rsidP="00D6604A" w:rsidR="00D6604A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>
        <w:t xml:space="preserve">795/16-4 </w:t>
      </w:r>
      <w:r w:rsidRPr="001B1D09">
        <w:t xml:space="preserve">od </w:t>
      </w:r>
      <w:r>
        <w:t>24</w:t>
      </w:r>
      <w:r w:rsidRPr="000C1770">
        <w:t xml:space="preserve">. </w:t>
      </w:r>
      <w:r>
        <w:t>svibnja</w:t>
      </w:r>
      <w:r w:rsidRPr="000C1770">
        <w:t xml:space="preserve"> 2016.</w:t>
      </w:r>
      <w:r>
        <w:t xml:space="preserve"> odlučeno je:</w:t>
      </w:r>
    </w:p>
    <w:p w:rsidRDefault="00D6604A" w:rsidP="00D6604A" w:rsidR="00D6604A">
      <w:pPr>
        <w:ind w:right="-2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FABRIX d.o.o. Novigrad, Velika ulica 31, OIB 46763504705, te se određuje ročište radi očitovanja o prijedlogu za otvaranje stečajnoga postupka (čl. 123. SZ-a) i radi rasprave o pretpostavkama za otvaranje stečajnoga postupka (čl. 128. st. 1. SZ-a) za dan </w:t>
      </w:r>
    </w:p>
    <w:p w:rsidRDefault="00D6604A" w:rsidP="00D6604A" w:rsidR="00D6604A">
      <w:pPr>
        <w:ind w:right="-2"/>
        <w:jc w:val="both"/>
      </w:pPr>
      <w:r>
        <w:tab/>
        <w:t>12. srpnja 2016. u 12:020 sati, u Trgovačkom sudu u Pazinu, Dršćevka 1, sudnica 1,</w:t>
      </w:r>
    </w:p>
    <w:p w:rsidRDefault="00D6604A" w:rsidP="00D6604A" w:rsidR="00D6604A">
      <w:pPr>
        <w:ind w:right="-2"/>
        <w:jc w:val="both"/>
      </w:pPr>
      <w:r>
        <w:t>na koje se pozivaju:</w:t>
      </w:r>
    </w:p>
    <w:p w:rsidRDefault="00D6604A" w:rsidP="00D6604A" w:rsidR="00D6604A">
      <w:pPr>
        <w:ind w:right="-2"/>
        <w:jc w:val="both"/>
      </w:pPr>
      <w:r>
        <w:tab/>
      </w:r>
      <w:r>
        <w:tab/>
        <w:t>-  predlagatelj,</w:t>
      </w:r>
    </w:p>
    <w:p w:rsidRDefault="00D6604A" w:rsidP="00D6604A" w:rsidR="00D6604A">
      <w:pPr>
        <w:ind w:right="-2"/>
        <w:jc w:val="both"/>
      </w:pPr>
      <w:r>
        <w:tab/>
      </w:r>
      <w:r>
        <w:tab/>
        <w:t xml:space="preserve">-  dužnik, </w:t>
      </w:r>
    </w:p>
    <w:p w:rsidRDefault="00D6604A" w:rsidP="00D6604A" w:rsidR="00D6604A">
      <w:pPr>
        <w:ind w:right="-2"/>
        <w:jc w:val="both"/>
      </w:pPr>
      <w:r>
        <w:tab/>
      </w:r>
      <w:r>
        <w:tab/>
        <w:t>- zakonski zastupnik dužnika Silvija Selar iz Tara, Tar – Vabriga, Partizanska 1 A.</w:t>
      </w:r>
    </w:p>
    <w:p w:rsidRDefault="00D6604A" w:rsidP="00D6604A" w:rsidR="00D6604A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D6604A" w:rsidP="00D6604A" w:rsidR="00D6604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D6604A" w:rsidP="00D6604A" w:rsidR="00D6604A">
      <w:pPr>
        <w:ind w:firstLine="708"/>
        <w:jc w:val="both"/>
      </w:pPr>
    </w:p>
    <w:p w:rsidRDefault="00D6604A" w:rsidP="00D6604A" w:rsidR="00D6604A">
      <w:pPr>
        <w:ind w:firstLine="708"/>
        <w:jc w:val="both"/>
      </w:pPr>
      <w:r>
        <w:lastRenderedPageBreak/>
        <w:t>To je rješenje</w:t>
      </w:r>
      <w:r w:rsidRPr="008C471C">
        <w:t xml:space="preserve"> objavljeno na mrežnoj s</w:t>
      </w:r>
      <w:r>
        <w:t>tranici e-oglasna ploča sudova 24</w:t>
      </w:r>
      <w:r w:rsidRPr="008C471C">
        <w:t xml:space="preserve">. </w:t>
      </w:r>
      <w:r>
        <w:t>svibnja</w:t>
      </w:r>
      <w:r w:rsidRPr="008C471C">
        <w:t xml:space="preserve"> 201</w:t>
      </w:r>
      <w:r>
        <w:t>6</w:t>
      </w:r>
      <w:r w:rsidRPr="008C471C">
        <w:t xml:space="preserve">. godine, te se dostava smatra obavljenom istekom osmog dana od dana objave, sukladno čl. 12. st. 1. </w:t>
      </w:r>
      <w:r w:rsidRPr="001D3BEE">
        <w:t>Stečajnog zakona (dalje: SZ)</w:t>
      </w:r>
      <w:r w:rsidRPr="008C471C">
        <w:t>.</w:t>
      </w:r>
      <w:r>
        <w:t xml:space="preserve"> </w:t>
      </w:r>
    </w:p>
    <w:p w:rsidRDefault="00D6604A" w:rsidP="00D6604A" w:rsidR="00D6604A">
      <w:pPr>
        <w:ind w:firstLine="708"/>
        <w:jc w:val="both"/>
      </w:pPr>
      <w:r>
        <w:t xml:space="preserve">Na ročištu od </w:t>
      </w:r>
      <w:r w:rsidRPr="00E76D58">
        <w:t xml:space="preserve">12. srpnja 2016. </w:t>
      </w:r>
      <w:r>
        <w:t xml:space="preserve">zakonska zastupnica dužnika Silvia Selar navela je da je dužnik spreman u kraćem roku podmiriti evidentirane neizvršene osnove za plaćanje u očevidniku redoslijeda osnova za plaćanje te moli sud da mu to omogući. Na upit suca, zakonska zastupnica dužnika navela je da dužnik nema u vlasništvu nekretnina, a niti pokretnina veće vrijednosti. Od imovine ima samo sitni inventar odnosno dva fena, haubu za sušenje kose, koja je neispravna i stara, a  druge imovine nema. </w:t>
      </w:r>
    </w:p>
    <w:p w:rsidRDefault="00D6604A" w:rsidP="00D6604A" w:rsidR="00D6604A">
      <w:pPr>
        <w:jc w:val="both"/>
      </w:pPr>
      <w:r>
        <w:tab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>
        <w:tab/>
        <w:t>Dužnik tu potvrdu nije dostavio.</w:t>
      </w:r>
    </w:p>
    <w:p w:rsidRDefault="00D6604A" w:rsidP="00D6604A" w:rsidR="00D6604A">
      <w:pPr>
        <w:jc w:val="both"/>
      </w:pPr>
      <w:r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D6604A" w:rsidP="00D6604A" w:rsidR="00B11E72">
      <w:pPr>
        <w:ind w:firstLine="708"/>
        <w:jc w:val="both"/>
      </w:pPr>
      <w:r>
        <w:tab/>
        <w:t>Budući da nije utvrđeno da dužnik ima imovinu koja bi bila</w:t>
      </w:r>
      <w:r w:rsidRPr="001D3BEE">
        <w:t xml:space="preserve"> dovoljna za namirenje troškova toga postupka</w:t>
      </w:r>
      <w:r>
        <w:t>, temeljem čl. 132. SZ-a</w:t>
      </w:r>
      <w:r w:rsidR="0055713A">
        <w:t>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>
        <w:t>795</w:t>
      </w:r>
      <w:r w:rsidR="009B5E3F" w:rsidRPr="009B5E3F">
        <w:t>/16</w:t>
      </w:r>
      <w:r w:rsidR="00B11E72" w:rsidRPr="00B11E72">
        <w:t>-</w:t>
      </w:r>
      <w:r>
        <w:t>9</w:t>
      </w:r>
      <w:r w:rsidR="00B11E72" w:rsidRPr="00B11E72">
        <w:t xml:space="preserve"> od </w:t>
      </w:r>
      <w:r>
        <w:t>29</w:t>
      </w:r>
      <w:r w:rsidR="00B11E72">
        <w:t xml:space="preserve">. </w:t>
      </w:r>
      <w:r>
        <w:t>kolovoza</w:t>
      </w:r>
      <w:r w:rsidR="00B11E72">
        <w:t xml:space="preserve"> 2016. odlučeno je kako slijedi: </w:t>
      </w:r>
    </w:p>
    <w:p w:rsidRDefault="00B11E72" w:rsidP="00D6604A" w:rsidR="00D6604A" w:rsidRPr="008F34AD">
      <w:pPr>
        <w:jc w:val="both"/>
        <w:rPr>
          <w:sz w:val="23"/>
          <w:szCs w:val="23"/>
        </w:rPr>
      </w:pPr>
      <w:r>
        <w:t>„</w:t>
      </w:r>
      <w:r w:rsidR="00D6604A" w:rsidRPr="008F34AD">
        <w:rPr>
          <w:sz w:val="23"/>
          <w:szCs w:val="23"/>
        </w:rPr>
        <w:t>I</w:t>
      </w:r>
      <w:r w:rsidR="00D6604A" w:rsidRPr="008F34AD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D6604A" w:rsidRPr="00527BA0">
        <w:t>FABRIX d.o.o. Novigrad, Velika ulica 31, OIB 46763504705</w:t>
      </w:r>
      <w:r w:rsidR="00D6604A" w:rsidRPr="008F34AD">
        <w:rPr>
          <w:sz w:val="23"/>
          <w:szCs w:val="23"/>
        </w:rPr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D6604A">
        <w:rPr>
          <w:sz w:val="23"/>
          <w:szCs w:val="23"/>
        </w:rPr>
        <w:t>795</w:t>
      </w:r>
      <w:r w:rsidR="00D6604A" w:rsidRPr="008F34AD">
        <w:rPr>
          <w:sz w:val="23"/>
          <w:szCs w:val="23"/>
        </w:rPr>
        <w:t>-16</w:t>
      </w:r>
      <w:r w:rsidR="00D6604A" w:rsidRPr="008F34AD">
        <w:rPr>
          <w:bCs/>
          <w:sz w:val="23"/>
          <w:szCs w:val="23"/>
        </w:rPr>
        <w:t xml:space="preserve">.  </w:t>
      </w:r>
    </w:p>
    <w:p w:rsidRDefault="00D6604A" w:rsidP="00D6604A" w:rsidR="009B5E3F">
      <w:pPr>
        <w:jc w:val="both"/>
        <w:rPr>
          <w:bCs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  <w:r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A54889">
        <w:t>29</w:t>
      </w:r>
      <w:r w:rsidR="00326CC0">
        <w:t xml:space="preserve">. </w:t>
      </w:r>
      <w:r w:rsidR="00A54889">
        <w:t>kolovoza</w:t>
      </w:r>
      <w:r w:rsidR="00326CC0">
        <w:t xml:space="preserve"> 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54889">
        <w:t>14</w:t>
      </w:r>
      <w:r w:rsidR="00FE408C">
        <w:t xml:space="preserve">. </w:t>
      </w:r>
      <w:r w:rsidR="00B11E72">
        <w:t>li</w:t>
      </w:r>
      <w:r w:rsidR="00A54889">
        <w:t>stopada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</w:t>
      </w:r>
      <w:r w:rsidR="00F82107">
        <w:t xml:space="preserve"> </w:t>
      </w:r>
      <w:r w:rsidR="00DC7997" w:rsidRPr="001B1D09">
        <w:t>Ivan Dujić</w:t>
      </w:r>
      <w:r w:rsidR="00F82107">
        <w:t>, v.r.</w:t>
      </w:r>
    </w:p>
    <w:p w:rsidRDefault="00CC5545" w:rsidP="00CC5545" w:rsidR="00CC5545" w:rsidRPr="001B1D09">
      <w:pPr>
        <w:jc w:val="both"/>
      </w:pPr>
    </w:p>
    <w:p w:rsidRDefault="002D2F98" w:rsidP="00CC5545" w:rsidR="002D2F98">
      <w:pPr>
        <w:jc w:val="both"/>
      </w:pPr>
    </w:p>
    <w:p w:rsidRDefault="00A54889" w:rsidP="00CC5545" w:rsidR="00A54889">
      <w:pPr>
        <w:jc w:val="both"/>
      </w:pPr>
    </w:p>
    <w:p w:rsidRDefault="00A54889" w:rsidP="00CC5545" w:rsidR="00A54889">
      <w:pPr>
        <w:jc w:val="both"/>
      </w:pPr>
    </w:p>
    <w:p w:rsidRDefault="00A54889" w:rsidP="00CC5545" w:rsidR="00A54889">
      <w:pPr>
        <w:jc w:val="both"/>
      </w:pPr>
    </w:p>
    <w:p w:rsidRDefault="00CC5545" w:rsidP="00CC5545" w:rsidR="00CC5545" w:rsidRPr="001B1D09">
      <w:pPr>
        <w:jc w:val="both"/>
      </w:pPr>
      <w:r w:rsidRPr="001B1D09">
        <w:lastRenderedPageBreak/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AB1448" w:rsidP="00AB1448" w:rsidR="00AB1448">
      <w:pPr>
        <w:jc w:val="both"/>
      </w:pPr>
      <w:r>
        <w:t>DNA:</w:t>
      </w:r>
    </w:p>
    <w:p w:rsidRDefault="00AB1448" w:rsidP="00AB1448" w:rsidR="00AB1448">
      <w:pPr>
        <w:jc w:val="both"/>
      </w:pPr>
      <w:r>
        <w:t xml:space="preserve">          - e-oglasna ploča suda – osam dana (čl. 12. SZ-a)</w:t>
      </w:r>
    </w:p>
    <w:p w:rsidRDefault="00AB1448" w:rsidP="00AB1448" w:rsidR="00AB1448">
      <w:pPr>
        <w:jc w:val="both"/>
      </w:pPr>
      <w:r>
        <w:t xml:space="preserve">          - predlagatelju</w:t>
      </w:r>
    </w:p>
    <w:p w:rsidRDefault="00AB1448" w:rsidP="00AB1448" w:rsidR="00AB1448">
      <w:pPr>
        <w:jc w:val="both"/>
      </w:pPr>
      <w:r>
        <w:t xml:space="preserve">          - dužniku</w:t>
      </w:r>
    </w:p>
    <w:p w:rsidRDefault="00AB1448" w:rsidP="00AB1448" w:rsidR="00AB1448">
      <w:pPr>
        <w:jc w:val="both"/>
      </w:pPr>
      <w:r>
        <w:t xml:space="preserve">          - stečajnom upravitelju</w:t>
      </w:r>
    </w:p>
    <w:p w:rsidRDefault="00AB1448" w:rsidP="00AB1448" w:rsidR="00AB1448">
      <w:pPr>
        <w:jc w:val="both"/>
      </w:pPr>
      <w:r>
        <w:t xml:space="preserve">          - ŽDO Pula</w:t>
      </w:r>
    </w:p>
    <w:p w:rsidRDefault="00AB1448" w:rsidP="00AB1448" w:rsidR="00AB1448">
      <w:pPr>
        <w:jc w:val="both"/>
      </w:pPr>
      <w:r>
        <w:t xml:space="preserve">          - Porezna uprava, Područni ured u Pazinu</w:t>
      </w:r>
    </w:p>
    <w:p w:rsidRDefault="00AB1448" w:rsidP="00AB1448" w:rsidR="00AB1448">
      <w:pPr>
        <w:jc w:val="both"/>
      </w:pPr>
      <w:r>
        <w:t xml:space="preserve">          - sudskom registru</w:t>
      </w:r>
    </w:p>
    <w:p w:rsidRDefault="00AB1448" w:rsidP="00AB1448" w:rsidR="00AB1448">
      <w:pPr>
        <w:jc w:val="both"/>
      </w:pPr>
      <w:r>
        <w:t xml:space="preserve">              </w:t>
      </w:r>
    </w:p>
    <w:p w:rsidRDefault="00AB1448" w:rsidP="00AB1448" w:rsidR="00057E97" w:rsidRPr="001B1D09">
      <w:pPr>
        <w:jc w:val="both"/>
      </w:pPr>
      <w:r>
        <w:t xml:space="preserve">          - po pravomoćnosti: sudski registar, sa klauzulom pravomoćnosti         </w:t>
      </w:r>
    </w:p>
    <w:sectPr w:rsidSect="00B37DEA" w:rsidR="00057E97" w:rsidRPr="001B1D09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75E" w:rsidR="0049275E">
      <w:r>
        <w:separator/>
      </w:r>
    </w:p>
  </w:endnote>
  <w:endnote w:id="0" w:type="continuationSeparator">
    <w:p w:rsidRDefault="0049275E" w:rsidR="00492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75E" w:rsidR="0049275E">
      <w:r>
        <w:separator/>
      </w:r>
    </w:p>
  </w:footnote>
  <w:footnote w:id="0" w:type="continuationSeparator">
    <w:p w:rsidRDefault="0049275E" w:rsidR="00492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DF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6604A" w:rsidRPr="00D6604A">
      <w:rPr>
        <w:sz w:val="23"/>
        <w:szCs w:val="23"/>
      </w:rPr>
      <w:t>Poslovni broj 10 St-795/16-10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D6604A">
      <w:rPr>
        <w:sz w:val="23"/>
        <w:szCs w:val="23"/>
      </w:rPr>
      <w:t>795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D6604A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9275E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36CCD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4889"/>
    <w:rsid w:val="00A551C4"/>
    <w:rsid w:val="00A568DC"/>
    <w:rsid w:val="00A57E85"/>
    <w:rsid w:val="00AA1311"/>
    <w:rsid w:val="00AA3161"/>
    <w:rsid w:val="00AB1448"/>
    <w:rsid w:val="00AB2162"/>
    <w:rsid w:val="00AB4E57"/>
    <w:rsid w:val="00AB63CA"/>
    <w:rsid w:val="00B07DFF"/>
    <w:rsid w:val="00B11E72"/>
    <w:rsid w:val="00B37DEA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82107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DF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DF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DF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DF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DF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DF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DF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DF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FABRIX d.o.o. NOVIGRAD</izvorni_sadrzaj>
    <derivirana_varijabla naziv="DomainObject.Predmet.ProtustrankaFormated_1">  FABRIX d.o.o. NOVIGRAD</derivirana_varijabla>
  </DomainObject.Predmet.ProtustrankaFormated>
  <DomainObject.Predmet.ProtustrankaFormatedOIB>
    <izvorni_sadrzaj>  FABRIX d.o.o. NOVIGRAD, OIB 46763504705</izvorni_sadrzaj>
    <derivirana_varijabla naziv="DomainObject.Predmet.ProtustrankaFormatedOIB_1">  FABRIX d.o.o. NOVIGRAD, OIB 46763504705</derivirana_varijabla>
  </DomainObject.Predmet.ProtustrankaFormatedOIB>
  <DomainObject.Predmet.ProtustrankaFormatedWithAdress>
    <izvorni_sadrzaj> FABRIX d.o.o. NOVIGRAD, Velika ulica 31, 52466 Novigrad</izvorni_sadrzaj>
    <derivirana_varijabla naziv="DomainObject.Predmet.ProtustrankaFormatedWithAdress_1"> FABRIX d.o.o. NOVIGRAD, Velika ulica 31, 52466 Novigrad</derivirana_varijabla>
  </DomainObject.Predmet.ProtustrankaFormatedWithAdress>
  <DomainObject.Predmet.ProtustrankaFormatedWithAdressOIB>
    <izvorni_sadrzaj> FABRIX d.o.o. NOVIGRAD, OIB 46763504705, Velika ulica 31, 52466 Novigrad</izvorni_sadrzaj>
    <derivirana_varijabla naziv="DomainObject.Predmet.ProtustrankaFormatedWithAdressOIB_1"> FABRIX d.o.o. NOVIGRAD, OIB 46763504705, Velika ulica 31, 52466 Novigrad</derivirana_varijabla>
  </DomainObject.Predmet.ProtustrankaFormatedWithAdressOIB>
  <DomainObject.Predmet.ProtustrankaWithAdress>
    <izvorni_sadrzaj>FABRIX d.o.o. NOVIGRAD Velika ulica 31, 52466 Novigrad</izvorni_sadrzaj>
    <derivirana_varijabla naziv="DomainObject.Predmet.ProtustrankaWithAdress_1">FABRIX d.o.o. NOVIGRAD Velika ulica 31, 52466 Novigrad</derivirana_varijabla>
  </DomainObject.Predmet.ProtustrankaWithAdress>
  <DomainObject.Predmet.ProtustrankaWithAdressOIB>
    <izvorni_sadrzaj>FABRIX d.o.o. NOVIGRAD, OIB 46763504705, Velika ulica 31, 52466 Novigrad</izvorni_sadrzaj>
    <derivirana_varijabla naziv="DomainObject.Predmet.ProtustrankaWithAdressOIB_1">FABRIX d.o.o. NOVIGRAD, OIB 46763504705, Velika ulica 31, 52466 Novigrad</derivirana_varijabla>
  </DomainObject.Predmet.ProtustrankaWithAdressOIB>
  <DomainObject.Predmet.ProtustrankaNazivFormated>
    <izvorni_sadrzaj>FABRIX d.o.o. NOVIGRAD</izvorni_sadrzaj>
    <derivirana_varijabla naziv="DomainObject.Predmet.ProtustrankaNazivFormated_1">FABRIX d.o.o. NOVIGRAD</derivirana_varijabla>
  </DomainObject.Predmet.ProtustrankaNazivFormated>
  <DomainObject.Predmet.ProtustrankaNazivFormatedOIB>
    <izvorni_sadrzaj>FABRIX d.o.o. NOVIGRAD, OIB 46763504705</izvorni_sadrzaj>
    <derivirana_varijabla naziv="DomainObject.Predmet.ProtustrankaNazivFormatedOIB_1">FABRIX d.o.o. NOVIGRAD, OIB 46763504705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12648.66</izvorni_sadrzaj>
    <derivirana_varijabla naziv="DomainObject.Predmet.TrenutnaVrijednost_1">12648.66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FABRIX d.o.o. NOVIGRAD</item>
    </izvorni_sadrzaj>
    <derivirana_varijabla naziv="DomainObject.Predmet.ProtuStrankaListFormated_1">
      <item>FABRIX d.o.o. NOVIGRAD</item>
    </derivirana_varijabla>
  </DomainObject.Predmet.ProtuStrankaListFormated>
  <DomainObject.Predmet.ProtuStrankaListFormatedOIB>
    <izvorni_sadrzaj>
      <item>FABRIX d.o.o. NOVIGRAD, OIB 46763504705</item>
    </izvorni_sadrzaj>
    <derivirana_varijabla naziv="DomainObject.Predmet.ProtuStrankaListFormatedOIB_1">
      <item>FABRIX d.o.o. NOVIGRAD, OIB 46763504705</item>
    </derivirana_varijabla>
  </DomainObject.Predmet.ProtuStrankaListFormatedOIB>
  <DomainObject.Predmet.ProtuStrankaListFormatedWithAdress>
    <izvorni_sadrzaj>
      <item>FABRIX d.o.o. NOVIGRAD, Velika ulica 31, 52466 Novigrad</item>
    </izvorni_sadrzaj>
    <derivirana_varijabla naziv="DomainObject.Predmet.ProtuStrankaListFormatedWithAdress_1">
      <item>FABRIX d.o.o. NOVIGRAD, Velika ulica 31, 52466 Novigrad</item>
    </derivirana_varijabla>
  </DomainObject.Predmet.ProtuStrankaListFormatedWithAdress>
  <DomainObject.Predmet.ProtuStrankaListFormatedWithAdressOIB>
    <izvorni_sadrzaj>
      <item>FABRIX d.o.o. NOVIGRAD, OIB 46763504705, Velika ulica 31, 52466 Novigrad</item>
    </izvorni_sadrzaj>
    <derivirana_varijabla naziv="DomainObject.Predmet.ProtuStrankaListFormatedWithAdressOIB_1">
      <item>FABRIX d.o.o. NOVIGRAD, OIB 46763504705, Velika ulica 31, 52466 Novigrad</item>
    </derivirana_varijabla>
  </DomainObject.Predmet.ProtuStrankaListFormatedWithAdressOIB>
  <DomainObject.Predmet.ProtuStrankaListNazivFormated>
    <izvorni_sadrzaj>
      <item>FABRIX d.o.o. NOVIGRAD</item>
    </izvorni_sadrzaj>
    <derivirana_varijabla naziv="DomainObject.Predmet.ProtuStrankaListNazivFormated_1">
      <item>FABRIX d.o.o. NOVIGRAD</item>
    </derivirana_varijabla>
  </DomainObject.Predmet.ProtuStrankaListNazivFormated>
  <DomainObject.Predmet.ProtuStrankaListNazivFormatedOIB>
    <izvorni_sadrzaj>
      <item>FABRIX d.o.o. NOVIGRAD, OIB 46763504705</item>
    </izvorni_sadrzaj>
    <derivirana_varijabla naziv="DomainObject.Predmet.ProtuStrankaListNazivFormatedOIB_1">
      <item>FABRIX d.o.o. NOVIGRAD, OIB 46763504705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FABRIX d.o.o. NOVIGRAD</izvorni_sadrzaj>
    <derivirana_varijabla naziv="DomainObject.Predmet.ProtustrankaIDrugi_1">FABRIX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FABRIX d.o.o. NOVIGRAD, OIB 46763504705, Velika ulica 31, 52466 Novigrad</izvorni_sadrzaj>
    <derivirana_varijabla naziv="DomainObject.Predmet.ProtustrankaIDrugiAdressOIB_1">FABRIX d.o.o. NOVIGRAD, OIB 46763504705, Velika ulica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FABRIX d.o.o. NOVIGRAD</item>
    </izvorni_sadrzaj>
    <derivirana_varijabla naziv="DomainObject.Predmet.SudioniciListNaziv_1">
      <item>FINANCIJSKA AGENCIJA, RC RIJEKA, PODRUŽNICA PULA, PULA</item>
      <item>FABRIX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FABRIX d.o.o. NOVIGRAD, OIB 46763504705, Velika ulica 31,52466 Novigrad</item>
    </izvorni_sadrzaj>
    <derivirana_varijabla naziv="DomainObject.Predmet.SudioniciListAdressOIB_1">
      <item>FINANCIJSKA AGENCIJA, RC RIJEKA, PODRUŽNICA PULA, PULA, OIB 85821130368, Giardini 5,52100 Pula</item>
      <item>FABRIX d.o.o. NOVIGRAD, OIB 46763504705, Velika ulica 31,52466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46763504705</item>
    </izvorni_sadrzaj>
    <derivirana_varijabla naziv="DomainObject.Predmet.SudioniciListNazivOIB_1">
      <item>, OIB 85821130368</item>
      <item>, OIB 46763504705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FD757-504C-41CB-B119-8EC57417B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4811</properties:Characters>
  <properties:Lines>113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2016-10-14T07:51:00Z</dcterms:created>
  <dc:creator>msimicic</dc:creator>
  <cp:lastModifiedBy>Jasmina Matika</cp:lastModifiedBy>
  <cp:lastPrinted>2016-10-14T07:51:00Z</cp:lastPrinted>
  <dcterms:modified xmlns:xsi="http://www.w3.org/2001/XMLSchema-instance" xsi:type="dcterms:W3CDTF">2016-10-14T07:58:00Z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