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2186" w14:paraId="7dc218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5E3BA4">
        <w:t>6153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296A3C">
        <w:t>11 veljače 2016.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5E3BA4">
        <w:t>OPTI-LENS d.o.o., Vladimira Varićaka 22, Zagreb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5E3BA4">
        <w:t>18630216257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5E3BA4">
        <w:t xml:space="preserve"> 24.352,52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296A3C" w:rsidRPr="00296A3C">
        <w:t xml:space="preserve"> </w:t>
      </w:r>
      <w:r w:rsidR="00296A3C">
        <w:t>11 veljače 2016.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6A3C"/>
    <w:rsid w:val="00297E94"/>
    <w:rsid w:val="002D4002"/>
    <w:rsid w:val="002E4C6E"/>
    <w:rsid w:val="002F271E"/>
    <w:rsid w:val="002F289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3BA4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716DF7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96C68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D2EC6"/>
    <w:rsid w:val="00BE2159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50D10"/>
    <w:rsid w:val="00E65CE3"/>
    <w:rsid w:val="00E751BC"/>
    <w:rsid w:val="00E95D88"/>
    <w:rsid w:val="00EB0836"/>
    <w:rsid w:val="00EB190D"/>
    <w:rsid w:val="00EC3302"/>
    <w:rsid w:val="00ED6AA8"/>
    <w:rsid w:val="00F034D3"/>
    <w:rsid w:val="00F079B6"/>
    <w:rsid w:val="00F4171F"/>
    <w:rsid w:val="00F6365A"/>
    <w:rsid w:val="00F93549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A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A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A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A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A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6153</izvorni_sadrzaj>
    <derivirana_varijabla naziv="DomainObject.Predmet.Broj_1">6153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St-6153/2015</izvorni_sadrzaj>
    <derivirana_varijabla naziv="DomainObject.Predmet.OznakaBroj_1">St-6153/2015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OPTI-LENS d.o.o. zastupanog po punomoćniku Dragana Rukavina-Baić</izvorni_sadrzaj>
    <derivirana_varijabla naziv="DomainObject.Predmet.ProtustrankaFormated_1">  OPTI-LENS d.o.o. zastupanog po punomoćniku Dragana Rukavina-Baić</derivirana_varijabla>
  </DomainObject.Predmet.ProtustrankaFormated>
  <DomainObject.Predmet.ProtustrankaFormatedOIB>
    <izvorni_sadrzaj>  OPTI-LENS d.o.o., OIB 18630216257 zastupanog po punomoćniku Dragana Rukavina-Baić</izvorni_sadrzaj>
    <derivirana_varijabla naziv="DomainObject.Predmet.ProtustrankaFormatedOIB_1">  OPTI-LENS d.o.o., OIB 18630216257 zastupanog po punomoćniku Dragana Rukavina-Baić</derivirana_varijabla>
  </DomainObject.Predmet.ProtustrankaFormatedOIB>
  <DomainObject.Predmet.ProtustrankaFormatedWithAdress>
    <izvorni_sadrzaj> OPTI-LENS d.o.o., Vladimira Varićaka 22, 10000 Zagreb zastupanog po punomoćniku Dragana Rukavina-Baić</izvorni_sadrzaj>
    <derivirana_varijabla naziv="DomainObject.Predmet.ProtustrankaFormatedWithAdress_1"> OPTI-LENS d.o.o., Vladimira Varićaka 22, 10000 Zagreb zastupanog po punomoćniku Dragana Rukavina-Baić</derivirana_varijabla>
  </DomainObject.Predmet.ProtustrankaFormatedWithAdress>
  <DomainObject.Predmet.ProtustrankaFormatedWithAdressOIB>
    <izvorni_sadrzaj> OPTI-LENS d.o.o., OIB 18630216257, Vladimira Varićaka 22, 10000 Zagreb zastupanog po punomoćniku Dragana Rukavina-Baić</izvorni_sadrzaj>
    <derivirana_varijabla naziv="DomainObject.Predmet.ProtustrankaFormatedWithAdressOIB_1"> OPTI-LENS d.o.o., OIB 18630216257, Vladimira Varićaka 22, 10000 Zagreb zastupanog po punomoćniku Dragana Rukavina-Baić</derivirana_varijabla>
  </DomainObject.Predmet.ProtustrankaFormatedWithAdressOIB>
  <DomainObject.Predmet.ProtustrankaWithAdress>
    <izvorni_sadrzaj>OPTI-LENS d.o.o. Vladimira Varićaka 22, 10000 Zagreb</izvorni_sadrzaj>
    <derivirana_varijabla naziv="DomainObject.Predmet.ProtustrankaWithAdress_1">OPTI-LENS d.o.o. Vladimira Varićaka 22, 10000 Zagreb</derivirana_varijabla>
  </DomainObject.Predmet.ProtustrankaWithAdress>
  <DomainObject.Predmet.ProtustrankaWithAdressOIB>
    <izvorni_sadrzaj>OPTI-LENS d.o.o., OIB 18630216257, Vladimira Varićaka 22, 10000 Zagreb</izvorni_sadrzaj>
    <derivirana_varijabla naziv="DomainObject.Predmet.ProtustrankaWithAdressOIB_1">OPTI-LENS d.o.o., OIB 18630216257, Vladimira Varićaka 22, 10000 Zagreb</derivirana_varijabla>
  </DomainObject.Predmet.ProtustrankaWithAdressOIB>
  <DomainObject.Predmet.ProtustrankaNazivFormated>
    <izvorni_sadrzaj>OPTI-LENS d.o.o.</izvorni_sadrzaj>
    <derivirana_varijabla naziv="DomainObject.Predmet.ProtustrankaNazivFormated_1">OPTI-LENS d.o.o.</derivirana_varijabla>
  </DomainObject.Predmet.ProtustrankaNazivFormated>
  <DomainObject.Predmet.ProtustrankaNazivFormatedOIB>
    <izvorni_sadrzaj>OPTI-LENS d.o.o., OIB 18630216257</izvorni_sadrzaj>
    <derivirana_varijabla naziv="DomainObject.Predmet.ProtustrankaNazivFormatedOIB_1">OPTI-LENS d.o.o., OIB 18630216257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OPTI-LENS d.o.o. zastupanog po punomoćniku Dragana Rukavina-Baić</item>
    </izvorni_sadrzaj>
    <derivirana_varijabla naziv="DomainObject.Predmet.ProtuStrankaListFormated_1">
      <item>OPTI-LENS d.o.o. zastupanog po punomoćniku Dragana Rukavina-Baić</item>
    </derivirana_varijabla>
  </DomainObject.Predmet.ProtuStrankaListFormated>
  <DomainObject.Predmet.ProtuStrankaListFormatedOIB>
    <izvorni_sadrzaj>
      <item>OPTI-LENS d.o.o., OIB 18630216257 zastupanog po punomoćniku Dragana Rukavina-Baić</item>
    </izvorni_sadrzaj>
    <derivirana_varijabla naziv="DomainObject.Predmet.ProtuStrankaListFormatedOIB_1">
      <item>OPTI-LENS d.o.o., OIB 18630216257 zastupanog po punomoćniku Dragana Rukavina-Baić</item>
    </derivirana_varijabla>
  </DomainObject.Predmet.ProtuStrankaListFormatedOIB>
  <DomainObject.Predmet.ProtuStrankaListFormatedWithAdress>
    <izvorni_sadrzaj>
      <item>OPTI-LENS d.o.o., Vladimira Varićaka 22, 10000 Zagreb zastupanog po punomoćniku Dragana Rukavina-Baić</item>
    </izvorni_sadrzaj>
    <derivirana_varijabla naziv="DomainObject.Predmet.ProtuStrankaListFormatedWithAdress_1">
      <item>OPTI-LENS d.o.o., Vladimira Varićaka 22, 10000 Zagreb zastupanog po punomoćniku Dragana Rukavina-Baić</item>
    </derivirana_varijabla>
  </DomainObject.Predmet.ProtuStrankaListFormatedWithAdress>
  <DomainObject.Predmet.ProtuStrankaListFormatedWithAdressOIB>
    <izvorni_sadrzaj>
      <item>OPTI-LENS d.o.o., OIB 18630216257, Vladimira Varićaka 22, 10000 Zagreb zastupanog po punomoćniku Dragana Rukavina-Baić</item>
    </izvorni_sadrzaj>
    <derivirana_varijabla naziv="DomainObject.Predmet.ProtuStrankaListFormatedWithAdressOIB_1">
      <item>OPTI-LENS d.o.o., OIB 18630216257, Vladimira Varićaka 22, 10000 Zagreb zastupanog po punomoćniku Dragana Rukavina-Baić</item>
    </derivirana_varijabla>
  </DomainObject.Predmet.ProtuStrankaListFormatedWithAdressOIB>
  <DomainObject.Predmet.ProtuStrankaListNazivFormated>
    <izvorni_sadrzaj>
      <item>OPTI-LENS d.o.o.</item>
    </izvorni_sadrzaj>
    <derivirana_varijabla naziv="DomainObject.Predmet.ProtuStrankaListNazivFormated_1">
      <item>OPTI-LENS d.o.o.</item>
    </derivirana_varijabla>
  </DomainObject.Predmet.ProtuStrankaListNazivFormated>
  <DomainObject.Predmet.ProtuStrankaListNazivFormatedOIB>
    <izvorni_sadrzaj>
      <item>OPTI-LENS d.o.o., OIB 18630216257</item>
    </izvorni_sadrzaj>
    <derivirana_varijabla naziv="DomainObject.Predmet.ProtuStrankaListNazivFormatedOIB_1">
      <item>OPTI-LENS d.o.o., OIB 18630216257</item>
    </derivirana_varijabla>
  </DomainObject.Predmet.ProtuStrankaListNazivFormatedOIB>
  <DomainObject.Predmet.OstaliListFormated>
    <izvorni_sadrzaj>
      <item>Dragana Rukavina-Baić punomoćnik sudionika u postupku OPTI-LENS d.o.o.</item>
    </izvorni_sadrzaj>
    <derivirana_varijabla naziv="DomainObject.Predmet.OstaliListFormated_1">
      <item>Dragana Rukavina-Baić punomoćnik sudionika u postupku OPTI-LENS d.o.o.</item>
    </derivirana_varijabla>
  </DomainObject.Predmet.OstaliListFormated>
  <DomainObject.Predmet.OstaliListFormatedOIB>
    <izvorni_sadrzaj>
      <item>Dragana Rukavina-Baić, OIB 50495654070 punomoćnik sudionika u postupku OPTI-LENS d.o.o.</item>
    </izvorni_sadrzaj>
    <derivirana_varijabla naziv="DomainObject.Predmet.OstaliListFormatedOIB_1">
      <item>Dragana Rukavina-Baić, OIB 50495654070 punomoćnik sudionika u postupku OPTI-LENS d.o.o.</item>
    </derivirana_varijabla>
  </DomainObject.Predmet.OstaliListFormatedOIB>
  <DomainObject.Predmet.OstaliListFormatedWithAdress>
    <izvorni_sadrzaj>
      <item>Dragana Rukavina-Baić, V.Varićaka 22, 10000 Zagreb punomoćnik sudionika u postupku OPTI-LENS d.o.o.</item>
    </izvorni_sadrzaj>
    <derivirana_varijabla naziv="DomainObject.Predmet.OstaliListFormatedWithAdress_1">
      <item>Dragana Rukavina-Baić, V.Varićaka 22, 10000 Zagreb punomoćnik sudionika u postupku OPTI-LENS d.o.o.</item>
    </derivirana_varijabla>
  </DomainObject.Predmet.OstaliListFormatedWithAdress>
  <DomainObject.Predmet.OstaliListFormatedWithAdressOIB>
    <izvorni_sadrzaj>
      <item>Dragana Rukavina-Baić, OIB 50495654070, V.Varićaka 22, 10000 Zagreb punomoćnik sudionika u postupku OPTI-LENS d.o.o.</item>
    </izvorni_sadrzaj>
    <derivirana_varijabla naziv="DomainObject.Predmet.OstaliListFormatedWithAdressOIB_1">
      <item>Dragana Rukavina-Baić, OIB 50495654070, V.Varićaka 22, 10000 Zagreb punomoćnik sudionika u postupku OPTI-LENS d.o.o.</item>
    </derivirana_varijabla>
  </DomainObject.Predmet.OstaliListFormatedWithAdressOIB>
  <DomainObject.Predmet.OstaliListNazivFormated>
    <izvorni_sadrzaj>
      <item>Dragana Rukavina-Baić</item>
    </izvorni_sadrzaj>
    <derivirana_varijabla naziv="DomainObject.Predmet.OstaliListNazivFormated_1">
      <item>Dragana Rukavina-Baić</item>
    </derivirana_varijabla>
  </DomainObject.Predmet.OstaliListNazivFormated>
  <DomainObject.Predmet.OstaliListNazivFormatedOIB>
    <izvorni_sadrzaj>
      <item>Dragana Rukavina-Baić, OIB 50495654070</item>
    </izvorni_sadrzaj>
    <derivirana_varijabla naziv="DomainObject.Predmet.OstaliListNazivFormatedOIB_1">
      <item>Dragana Rukavina-Baić, OIB 50495654070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OPTI-LENS d.o.o.</izvorni_sadrzaj>
    <derivirana_varijabla naziv="DomainObject.Predmet.ProtustrankaIDrugi_1">OPTI-LENS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OPTI-LENS d.o.o., OIB 18630216257, Vladimira Varićaka 22, 10000 Zagreb</izvorni_sadrzaj>
    <derivirana_varijabla naziv="DomainObject.Predmet.ProtustrankaIDrugiAdressOIB_1">OPTI-LENS d.o.o., OIB 18630216257, Vladimira Varićaka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OPTI-LENS d.o.o.</item>
      <item>FINA Regionalni centar Zagreb</item>
      <item>Dragana Rukavina-Baić</item>
    </izvorni_sadrzaj>
    <derivirana_varijabla naziv="DomainObject.Predmet.SudioniciListNaziv_1">
      <item>OPTI-LENS d.o.o.</item>
      <item>FINA Regionalni centar Zagreb</item>
      <item>Dragana Rukavina-Baić</item>
    </derivirana_varijabla>
  </DomainObject.Predmet.SudioniciListNaziv>
  <DomainObject.Predmet.SudioniciListAdressOIB>
    <izvorni_sadrzaj>
      <item>OPTI-LENS d.o.o., OIB 18630216257, Vladimira Varićaka 22,10000 Zagreb</item>
      <item>FINA Regionalni centar Zagreb, OIB 85821130368, Trg svibanjskih žrtava 1995. 1,10000 Zagreb</item>
      <item>Dragana Rukavina-Baić, OIB 50495654070, V.Varićaka 22,10000 Zagreb</item>
    </izvorni_sadrzaj>
    <derivirana_varijabla naziv="DomainObject.Predmet.SudioniciListAdressOIB_1">
      <item>OPTI-LENS d.o.o., OIB 18630216257, Vladimira Varićaka 22,10000 Zagreb</item>
      <item>FINA Regionalni centar Zagreb, OIB 85821130368, Trg svibanjskih žrtava 1995. 1,10000 Zagreb</item>
      <item>Dragana Rukavina-Baić, OIB 50495654070, V.Varićaka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18630216257</item>
      <item>, OIB 85821130368</item>
      <item>, OIB 50495654070</item>
    </izvorni_sadrzaj>
    <derivirana_varijabla naziv="DomainObject.Predmet.SudioniciListNazivOIB_1">
      <item>, OIB 18630216257</item>
      <item>, OIB 85821130368</item>
      <item>, OIB 50495654070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1308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2016-01-28T16:42:00Z</dcterms:created>
  <dc:creator>ilukac</dc:creator>
  <cp:lastModifiedBy>Marina Gojić</cp:lastModifiedBy>
  <cp:lastPrinted>2016-02-11T11:35:00Z</cp:lastPrinted>
  <dcterms:modified xmlns:xsi="http://www.w3.org/2001/XMLSchema-instance" xsi:type="dcterms:W3CDTF">2016-02-11T11:35:00Z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