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bf16" w14:paraId="931bf16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442317">
        <w:t>959/16-7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8F50F0"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442317">
        <w:t>NOVI PURGER d.o.o., OIB: 47026445569 sa sjedištem u Ulici Franje Markovića 83</w:t>
      </w:r>
      <w:r w:rsidR="008F50F0">
        <w:t xml:space="preserve">, </w:t>
      </w:r>
      <w:r w:rsidRPr="005207B1">
        <w:t xml:space="preserve">dana </w:t>
      </w:r>
      <w:r w:rsidR="00CD6ABC">
        <w:t>30</w:t>
      </w:r>
      <w:r w:rsidR="005207B1" w:rsidRPr="005207B1">
        <w:t>.</w:t>
      </w:r>
      <w:r w:rsidR="00E11765">
        <w:t xml:space="preserve"> siječnja</w:t>
      </w:r>
      <w:r w:rsidR="002F4DC4" w:rsidRPr="005207B1">
        <w:t xml:space="preserve"> </w:t>
      </w:r>
      <w:r w:rsidRPr="005207B1">
        <w:t>201</w:t>
      </w:r>
      <w:r w:rsidR="00E11765">
        <w:t>7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7F2BF5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22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ožujka</w:t>
      </w:r>
      <w:r w:rsidR="00E11765">
        <w:rPr>
          <w:b/>
          <w:u w:val="single"/>
        </w:rPr>
        <w:t xml:space="preserve"> 2017</w:t>
      </w:r>
      <w:r w:rsidR="001D4C37">
        <w:rPr>
          <w:b/>
          <w:u w:val="single"/>
        </w:rPr>
        <w:t xml:space="preserve">. u </w:t>
      </w:r>
      <w:r w:rsidR="008F50F0">
        <w:rPr>
          <w:b/>
          <w:u w:val="single"/>
        </w:rPr>
        <w:t>08</w:t>
      </w:r>
      <w:r w:rsidR="001D4C37">
        <w:rPr>
          <w:b/>
          <w:u w:val="single"/>
        </w:rPr>
        <w:t>,</w:t>
      </w:r>
      <w:r w:rsidR="00442317">
        <w:rPr>
          <w:b/>
          <w:u w:val="single"/>
        </w:rPr>
        <w:t>45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F50F0" w:rsidP="008F50F0" w:rsidR="008F50F0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  <w:r w:rsidR="00E11765">
        <w:t xml:space="preserve"> putem e-Oglasne ploče suda</w:t>
      </w:r>
    </w:p>
    <w:p w:rsidRDefault="008F50F0" w:rsidP="008F50F0" w:rsidR="008F50F0">
      <w:pPr>
        <w:spacing w:lineRule="auto" w:line="240" w:after="0"/>
        <w:jc w:val="both"/>
      </w:pPr>
      <w:r>
        <w:t xml:space="preserve">- direktor dužnika </w:t>
      </w:r>
      <w:r w:rsidR="00442317">
        <w:t>Miljenko Siročić, OIB: 47283638114, Križevci, Ulica Franje Markovića 83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  <w:r w:rsidR="00442317">
        <w:t xml:space="preserve"> kao i liječničku potvrdu o nemogu</w:t>
      </w:r>
      <w:r w:rsidR="00CD6ABC">
        <w:t>ćnosti pristupanja na ročište</w:t>
      </w:r>
      <w:r w:rsidR="00442317">
        <w:t xml:space="preserve"> 25. siječnja 2017.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F50F0" w:rsidP="00804BB0" w:rsidR="008F50F0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442317">
        <w:t>25</w:t>
      </w:r>
      <w:r w:rsidR="00DC0A4C" w:rsidRPr="00DC0A4C">
        <w:t xml:space="preserve">. </w:t>
      </w:r>
      <w:r w:rsidR="00E11765">
        <w:t>siječnja 2017</w:t>
      </w:r>
      <w:r w:rsidR="00DC0A4C" w:rsidRPr="00DC0A4C">
        <w:t>. godine direktor dužnika nije pristupio iako je uredno pozvan, 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CD6ABC">
        <w:t>30</w:t>
      </w:r>
      <w:r w:rsidR="00066C4E" w:rsidRPr="005207B1">
        <w:t>.</w:t>
      </w:r>
      <w:r w:rsidR="00E11765">
        <w:t>siječnja</w:t>
      </w:r>
      <w:r w:rsidR="00CC2EF9" w:rsidRPr="005207B1">
        <w:t xml:space="preserve"> </w:t>
      </w:r>
      <w:r>
        <w:t>201</w:t>
      </w:r>
      <w:r w:rsidR="00E11765">
        <w:t>7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A23F44" w:rsidR="00A23F4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600CE7">
        <w:t>, v.r.</w:t>
      </w:r>
    </w:p>
    <w:p w:rsidRDefault="00600CE7" w:rsidP="00A23F44" w:rsidR="00600CE7">
      <w:pPr>
        <w:spacing w:lineRule="auto" w:line="240" w:after="0"/>
        <w:jc w:val="both"/>
      </w:pPr>
    </w:p>
    <w:p w:rsidRDefault="00DC0A4C" w:rsidP="00804BB0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442317" w:rsidP="00442317" w:rsidR="00442317">
      <w:pPr>
        <w:spacing w:lineRule="auto" w:line="240" w:after="0"/>
        <w:jc w:val="both"/>
      </w:pPr>
      <w:r>
        <w:t>- predlagatelj Financijska agencija, Regionalni centar Zagreb, Podružnica Varaždin, Augusta Cesarca 2, Varaždin, putem e-Oglasne ploče suda</w:t>
      </w:r>
    </w:p>
    <w:p w:rsidRDefault="00442317" w:rsidP="00442317" w:rsidR="00442317">
      <w:pPr>
        <w:spacing w:lineRule="auto" w:line="240" w:after="0"/>
        <w:jc w:val="both"/>
      </w:pPr>
      <w:r>
        <w:t>- direktor dužnika Miljenko Siročić, OIB: 47283638114, Križevci, Ulica Franje Markovića 83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F23" w:rsidP="00CD4711" w:rsidR="00307F23">
      <w:pPr>
        <w:spacing w:lineRule="auto" w:line="240" w:after="0"/>
      </w:pPr>
      <w:r>
        <w:separator/>
      </w:r>
    </w:p>
  </w:endnote>
  <w:endnote w:id="0" w:type="continuationSeparator">
    <w:p w:rsidRDefault="00307F23" w:rsidP="00CD4711" w:rsidR="00307F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F23" w:rsidP="00CD4711" w:rsidR="00307F23">
      <w:pPr>
        <w:spacing w:lineRule="auto" w:line="240" w:after="0"/>
      </w:pPr>
      <w:r>
        <w:separator/>
      </w:r>
    </w:p>
  </w:footnote>
  <w:footnote w:id="0" w:type="continuationSeparator">
    <w:p w:rsidRDefault="00307F23" w:rsidP="00CD4711" w:rsidR="00307F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ABC">
          <w:rPr>
            <w:noProof/>
          </w:rPr>
          <w:t>2</w:t>
        </w:r>
        <w:r>
          <w:fldChar w:fldCharType="end"/>
        </w:r>
      </w:p>
    </w:sdtContent>
  </w:sdt>
  <w:p w:rsidRDefault="00442317" w:rsidP="005207B1" w:rsidR="00CD4711">
    <w:pPr>
      <w:pStyle w:val="Zaglavlje"/>
      <w:jc w:val="right"/>
    </w:pPr>
    <w:r w:rsidRPr="00442317">
      <w:t>Poslovni broj: 2 St-959/16-7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A275A"/>
    <w:rsid w:val="000A5E44"/>
    <w:rsid w:val="00104FDD"/>
    <w:rsid w:val="00195D08"/>
    <w:rsid w:val="001A2133"/>
    <w:rsid w:val="001D0CA0"/>
    <w:rsid w:val="001D4C37"/>
    <w:rsid w:val="001E3816"/>
    <w:rsid w:val="00204DFC"/>
    <w:rsid w:val="002B745B"/>
    <w:rsid w:val="002F4DC4"/>
    <w:rsid w:val="00307F23"/>
    <w:rsid w:val="003275CE"/>
    <w:rsid w:val="00344088"/>
    <w:rsid w:val="0035191A"/>
    <w:rsid w:val="0035755D"/>
    <w:rsid w:val="0038375B"/>
    <w:rsid w:val="0038484B"/>
    <w:rsid w:val="003A35DB"/>
    <w:rsid w:val="003B6C29"/>
    <w:rsid w:val="003C532A"/>
    <w:rsid w:val="003C596F"/>
    <w:rsid w:val="003E5009"/>
    <w:rsid w:val="00400455"/>
    <w:rsid w:val="00400A22"/>
    <w:rsid w:val="00422C42"/>
    <w:rsid w:val="00440457"/>
    <w:rsid w:val="0044231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0CE7"/>
    <w:rsid w:val="00605C60"/>
    <w:rsid w:val="00620156"/>
    <w:rsid w:val="00662E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7F2BF5"/>
    <w:rsid w:val="00804BB0"/>
    <w:rsid w:val="00822D9B"/>
    <w:rsid w:val="008768BC"/>
    <w:rsid w:val="008E5BE7"/>
    <w:rsid w:val="008F4174"/>
    <w:rsid w:val="008F50F0"/>
    <w:rsid w:val="0092027E"/>
    <w:rsid w:val="00943AB3"/>
    <w:rsid w:val="00960A0B"/>
    <w:rsid w:val="0096218E"/>
    <w:rsid w:val="00980C3B"/>
    <w:rsid w:val="00A23F44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CD6ABC"/>
    <w:rsid w:val="00D113A9"/>
    <w:rsid w:val="00D75765"/>
    <w:rsid w:val="00DC0A4C"/>
    <w:rsid w:val="00E01330"/>
    <w:rsid w:val="00E11765"/>
    <w:rsid w:val="00E14768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815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St-959/2016</izvorni_sadrzaj>
    <derivirana_varijabla naziv="DomainObject.Predmet.OznakaBroj_1">St-959/2016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PURGER društvo s ograničenom odgovornošću za trgovinu i ugostiteljstvo zastupanog po punomoćniku Miljenko Siročić</izvorni_sadrzaj>
    <derivirana_varijabla naziv="DomainObject.Predmet.ProtustrankaFormated_1">  NOVI PURGER društvo s ograničenom odgovornošću za trgovinu i ugostiteljstvo zastupanog po punomoćniku Miljenko Siročić</derivirana_varijabla>
  </DomainObject.Predmet.ProtustrankaFormated>
  <DomainObject.Predmet.ProtustrankaFormatedOIB>
    <izvorni_sadrzaj>  NOVI PURGER društvo s ograničenom odgovornošću za trgovinu i ugostiteljstvo, OIB 47026445569 zastupanog po punomoćniku Miljenko Siročić</izvorni_sadrzaj>
    <derivirana_varijabla naziv="DomainObject.Predmet.ProtustrankaFormatedOIB_1">  NOVI PURGER društvo s ograničenom odgovornošću za trgovinu i ugostiteljstvo, OIB 47026445569 zastupanog po punomoćniku Miljenko Siročić</derivirana_varijabla>
  </DomainObject.Predmet.ProtustrankaFormatedOIB>
  <DomainObject.Predmet.ProtustrankaFormatedWithAdress>
    <izvorni_sadrzaj> NOVI PURGER društvo s ograničenom odgovornošću za trgovinu i ugostiteljstvo, Ulica Franje Markovića 83, 48260 Križevci zastupanog po punomoćniku Miljenko Siročić</izvorni_sadrzaj>
    <derivirana_varijabla naziv="DomainObject.Predmet.ProtustrankaFormatedWithAdress_1"> NOVI PURGER društvo s ograničenom odgovornošću za trgovinu i ugostiteljstvo, Ulica Franje Markovića 83, 48260 Križevci zastupanog po punomoćniku Miljenko Siročić</derivirana_varijabla>
  </DomainObject.Predmet.ProtustrankaFormatedWithAdress>
  <DomainObject.Predmet.ProtustrankaFormatedWithAdressOIB>
    <izvorni_sadrzaj> NOVI PURGER društvo s ograničenom odgovornošću za trgovinu i ugostiteljstvo, OIB 47026445569, Ulica Franje Markovića 83, 48260 Križevci zastupanog po punomoćniku Miljenko Siročić</izvorni_sadrzaj>
    <derivirana_varijabla naziv="DomainObject.Predmet.ProtustrankaFormatedWithAdressOIB_1"> NOVI PURGER društvo s ograničenom odgovornošću za trgovinu i ugostiteljstvo, OIB 47026445569, Ulica Franje Markovića 83, 48260 Križevci zastupanog po punomoćniku Miljenko Siročić</derivirana_varijabla>
  </DomainObject.Predmet.ProtustrankaFormatedWithAdressOIB>
  <DomainObject.Predmet.ProtustrankaWithAdress>
    <izvorni_sadrzaj>NOVI PURGER društvo s ograničenom odgovornošću za trgovinu i ugostiteljstvo Ulica Franje Markovića 83, 48260 Križevci</izvorni_sadrzaj>
    <derivirana_varijabla naziv="DomainObject.Predmet.ProtustrankaWithAdress_1">NOVI PURGER društvo s ograničenom odgovornošću za trgovinu i ugostiteljstvo Ulica Franje Markovića 83, 48260 Križevci</derivirana_varijabla>
  </DomainObject.Predmet.ProtustrankaWithAdress>
  <DomainObject.Predmet.ProtustrankaWithAdressOIB>
    <izvorni_sadrzaj>NOVI PURGER društvo s ograničenom odgovornošću za trgovinu i ugostiteljstvo, OIB 47026445569, Ulica Franje Markovića 83, 48260 Križevci</izvorni_sadrzaj>
    <derivirana_varijabla naziv="DomainObject.Predmet.ProtustrankaWithAdressOIB_1">NOVI PURGER društvo s ograničenom odgovornošću za trgovinu i ugostiteljstvo, OIB 47026445569, Ulica Franje Markovića 83, 48260 Križevci</derivirana_varijabla>
  </DomainObject.Predmet.ProtustrankaWithAdressOIB>
  <DomainObject.Predmet.ProtustrankaNazivFormated>
    <izvorni_sadrzaj>NOVI PURGER društvo s ograničenom odgovornošću za trgovinu i ugostiteljstvo</izvorni_sadrzaj>
    <derivirana_varijabla naziv="DomainObject.Predmet.ProtustrankaNazivFormated_1">NOVI PURGER društvo s ograničenom odgovornošću za trgovinu i ugostiteljstvo</derivirana_varijabla>
  </DomainObject.Predmet.ProtustrankaNazivFormated>
  <DomainObject.Predmet.ProtustrankaNazivFormatedOIB>
    <izvorni_sadrzaj>NOVI PURGER društvo s ograničenom odgovornošću za trgovinu i ugostiteljstvo, OIB 47026445569</izvorni_sadrzaj>
    <derivirana_varijabla naziv="DomainObject.Predmet.ProtustrankaNazivFormatedOIB_1">NOVI PURGER društvo s ograničenom odgovornošću za trgovinu i ugostiteljstvo, OIB 47026445569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50033.13</izvorni_sadrzaj>
    <derivirana_varijabla naziv="DomainObject.Predmet.TrenutnaVrijednost_1">50033.13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PURGER društvo s ograničenom odgovornošću za trgovinu i ugostiteljstvo zastupanog po punomoćniku Miljenko Siročić</item>
    </izvorni_sadrzaj>
    <derivirana_varijabla naziv="DomainObject.Predmet.ProtuStrankaListFormated_1">
      <item>NOVI PURGER društvo s ograničenom odgovornošću za trgovinu i ugostiteljstvo zastupanog po punomoćniku Miljenko Siročić</item>
    </derivirana_varijabla>
  </DomainObject.Predmet.ProtuStrankaListFormated>
  <DomainObject.Predmet.ProtuStrankaListFormatedOIB>
    <izvorni_sadrzaj>
      <item>NOVI PURGER društvo s ograničenom odgovornošću za trgovinu i ugostiteljstvo, OIB 47026445569 zastupanog po punomoćniku Miljenko Siročić</item>
    </izvorni_sadrzaj>
    <derivirana_varijabla naziv="DomainObject.Predmet.ProtuStrankaListFormatedOIB_1">
      <item>NOVI PURGER društvo s ograničenom odgovornošću za trgovinu i ugostiteljstvo, OIB 47026445569 zastupanog po punomoćniku Miljenko Siročić</item>
    </derivirana_varijabla>
  </DomainObject.Predmet.ProtuStrankaListFormatedOIB>
  <DomainObject.Predmet.ProtuStrankaListFormatedWithAdress>
    <izvorni_sadrzaj>
      <item>NOVI PURGER društvo s ograničenom odgovornošću za trgovinu i ugostiteljstvo, Ulica Franje Markovića 83, 48260 Križevci zastupanog po punomoćniku Miljenko Siročić</item>
    </izvorni_sadrzaj>
    <derivirana_varijabla naziv="DomainObject.Predmet.ProtuStrankaListFormatedWithAdress_1">
      <item>NOVI PURGER društvo s ograničenom odgovornošću za trgovinu i ugostiteljstvo, Ulica Franje Markovića 83, 48260 Križevci zastupanog po punomoćniku Miljenko Siročić</item>
    </derivirana_varijabla>
  </DomainObject.Predmet.ProtuStrankaListFormatedWithAdress>
  <DomainObject.Predmet.ProtuStrankaListFormatedWithAdressOIB>
    <izvorni_sadrzaj>
      <item>NOVI PURGER društvo s ograničenom odgovornošću za trgovinu i ugostiteljstvo, OIB 47026445569, Ulica Franje Markovića 83, 48260 Križevci zastupanog po punomoćniku Miljenko Siročić</item>
    </izvorni_sadrzaj>
    <derivirana_varijabla naziv="DomainObject.Predmet.ProtuStrankaListFormatedWithAdressOIB_1">
      <item>NOVI PURGER društvo s ograničenom odgovornošću za trgovinu i ugostiteljstvo, OIB 47026445569, Ulica Franje Markovića 83, 48260 Križevci zastupanog po punomoćniku Miljenko Siročić</item>
    </derivirana_varijabla>
  </DomainObject.Predmet.ProtuStrankaListFormatedWithAdressOIB>
  <DomainObject.Predmet.ProtuStrankaListNazivFormated>
    <izvorni_sadrzaj>
      <item>NOVI PURGER društvo s ograničenom odgovornošću za trgovinu i ugostiteljstvo</item>
    </izvorni_sadrzaj>
    <derivirana_varijabla naziv="DomainObject.Predmet.ProtuStrankaListNazivFormated_1">
      <item>NOVI PURGER društvo s ograničenom odgovornošću za trgovinu i ugostiteljstvo</item>
    </derivirana_varijabla>
  </DomainObject.Predmet.ProtuStrankaListNazivFormated>
  <DomainObject.Predmet.ProtuStrankaListNazivFormatedOIB>
    <izvorni_sadrzaj>
      <item>NOVI PURGER društvo s ograničenom odgovornošću za trgovinu i ugostiteljstvo, OIB 47026445569</item>
    </izvorni_sadrzaj>
    <derivirana_varijabla naziv="DomainObject.Predmet.ProtuStrankaListNazivFormatedOIB_1">
      <item>NOVI PURGER društvo s ograničenom odgovornošću za trgovinu i ugostiteljstvo, OIB 47026445569</item>
    </derivirana_varijabla>
  </DomainObject.Predmet.ProtuStrankaListNazivFormatedOIB>
  <DomainObject.Predmet.OstaliListFormated>
    <izvorni_sadrzaj>
      <item>e-oglasna ploča</item>
      <item>Sudski registar</item>
      <item>Miljenko Siročić punomoćnik sudionika u postupku NOVI PURGER društvo s ograničenom odgovornošću za trgovinu i ugostiteljstvo</item>
    </izvorni_sadrzaj>
    <derivirana_varijabla naziv="DomainObject.Predmet.OstaliListFormated_1">
      <item>e-oglasna ploča</item>
      <item>Sudski registar</item>
      <item>Miljenko Siročić punomoćnik sudionika u postupku NOVI PURGER društvo s ograničenom odgovornošću za trgovinu i ugostiteljstvo</item>
    </derivirana_varijabla>
  </DomainObject.Predmet.OstaliListFormated>
  <DomainObject.Predmet.OstaliListFormatedOIB>
    <izvorni_sadrzaj>
      <item>e-oglasna ploča</item>
      <item>Sudski registar</item>
      <item>Miljenko Siročić, OIB 47283638114 punomoćnik sudionika u postupku NOVI PURGER društvo s ograničenom odgovornošću za trgovinu i ugostiteljstvo</item>
    </izvorni_sadrzaj>
    <derivirana_varijabla naziv="DomainObject.Predmet.OstaliListFormatedOIB_1">
      <item>e-oglasna ploča</item>
      <item>Sudski registar</item>
      <item>Miljenko Siročić, OIB 47283638114 punomoćnik sudionika u postupku NOVI PURGER društvo s ograničenom odgovornošću za trgovinu i ugostiteljstvo</item>
    </derivirana_varijabla>
  </DomainObject.Predmet.OstaliListFormatedOIB>
  <DomainObject.Predmet.OstaliListFormatedWithAdress>
    <izvorni_sadrzaj>
      <item>e-oglasna ploča</item>
      <item>Sudski registar</item>
      <item>Miljenko Siročić, Ulica Franje Markovića 83, 48260 Križevci punomoćnik sudionika u postupku NOVI PURGER društvo s ograničenom odgovornošću za trgovinu i ugostiteljstvo</item>
    </izvorni_sadrzaj>
    <derivirana_varijabla naziv="DomainObject.Predmet.OstaliListFormatedWithAdress_1">
      <item>e-oglasna ploča</item>
      <item>Sudski registar</item>
      <item>Miljenko Siročić, Ulica Franje Markovića 83, 48260 Križevci punomoćnik sudionika u postupku NOVI PURGER društvo s ograničenom odgovornošću za trgovinu i ugostiteljstvo</item>
    </derivirana_varijabla>
  </DomainObject.Predmet.OstaliListFormatedWithAdress>
  <DomainObject.Predmet.OstaliListFormatedWithAdressOIB>
    <izvorni_sadrzaj>
      <item>e-oglasna ploča</item>
      <item>Sudski registar</item>
      <item>Miljenko Siročić, OIB 47283638114, Ulica Franje Markovića 83, 48260 Križevci punomoćnik sudionika u postupku NOVI PURGER društvo s ograničenom odgovornošću za trgovinu i ugostiteljstvo</item>
    </izvorni_sadrzaj>
    <derivirana_varijabla naziv="DomainObject.Predmet.OstaliListFormatedWithAdressOIB_1">
      <item>e-oglasna ploča</item>
      <item>Sudski registar</item>
      <item>Miljenko Siročić, OIB 47283638114, Ulica Franje Markovića 83, 48260 Križevci punomoćnik sudionika u postupku NOVI PURGER društvo s ograničenom odgovornošću za trgovinu i ugostiteljstvo</item>
    </derivirana_varijabla>
  </DomainObject.Predmet.OstaliListFormatedWithAdressOIB>
  <DomainObject.Predmet.OstaliListNazivFormated>
    <izvorni_sadrzaj>
      <item>e-oglasna ploča</item>
      <item>Sudski registar</item>
      <item>Miljenko Siročić</item>
    </izvorni_sadrzaj>
    <derivirana_varijabla naziv="DomainObject.Predmet.OstaliListNazivFormated_1">
      <item>e-oglasna ploča</item>
      <item>Sudski registar</item>
      <item>Miljenko Siročić</item>
    </derivirana_varijabla>
  </DomainObject.Predmet.OstaliListNazivFormated>
  <DomainObject.Predmet.OstaliListNazivFormatedOIB>
    <izvorni_sadrzaj>
      <item>e-oglasna ploča</item>
      <item>Sudski registar</item>
      <item>Miljenko Siročić, OIB 47283638114</item>
    </izvorni_sadrzaj>
    <derivirana_varijabla naziv="DomainObject.Predmet.OstaliListNazivFormatedOIB_1">
      <item>e-oglasna ploča</item>
      <item>Sudski registar</item>
      <item>Miljenko Siročić, OIB 47283638114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PURGER društvo s ograničenom odgovornošću za trgovinu i ugostiteljstvo</izvorni_sadrzaj>
    <derivirana_varijabla naziv="DomainObject.Predmet.ProtustrankaIDrugi_1">NOVI PURGER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NOVI PURGER društvo s ograničenom odgovornošću za trgovinu i ugostiteljstvo, OIB 47026445569, Ulica Franje Markovića 83, 48260 Križevci</izvorni_sadrzaj>
    <derivirana_varijabla naziv="DomainObject.Predmet.ProtustrankaIDrugiAdressOIB_1">NOVI PURGER društvo s ograničenom odgovornošću za trgovinu i ugostiteljstvo, OIB 47026445569, Ulica Franje Markovića 83,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PURGER društvo s ograničenom odgovornošću za trgovinu i ugostiteljstvo</item>
      <item>e-oglasna ploča</item>
      <item>Sudski registar</item>
      <item>Miljenko Siročić</item>
    </izvorni_sadrzaj>
    <derivirana_varijabla naziv="DomainObject.Predmet.SudioniciListNaziv_1">
      <item>Financijska agencija</item>
      <item>NOVI PURGER društvo s ograničenom odgovornošću za trgovinu i ugostiteljstvo</item>
      <item>e-oglasna ploča</item>
      <item>Sudski registar</item>
      <item>Miljenko Siročić</item>
    </derivirana_varijabla>
  </DomainObject.Predmet.SudioniciListNaziv>
  <DomainObject.Predmet.SudioniciListAdressOIB>
    <izvorni_sadrzaj>
      <item>NOVI PURGER društvo s ograničenom odgovornošću za trgovinu i ugostiteljstvo, OIB 47026445569, Ulica Franje Markovića 83,48260 Križevci</item>
      <item>Financijska agencija, OIB 85821130368, Ulica grada Vukovara 70,10000 Zagreb</item>
      <item>e-oglasna ploča</item>
      <item>Sudski registar</item>
      <item>Miljenko Siročić, OIB 47283638114, Ulica Franje Markovića 83,48260 Križevci</item>
    </izvorni_sadrzaj>
    <derivirana_varijabla naziv="DomainObject.Predmet.SudioniciListAdressOIB_1">
      <item>NOVI PURGER društvo s ograničenom odgovornošću za trgovinu i ugostiteljstvo, OIB 47026445569, Ulica Franje Markovića 83,48260 Križevci</item>
      <item>Financijska agencija, OIB 85821130368, Ulica grada Vukovara 70,10000 Zagreb</item>
      <item>e-oglasna ploča</item>
      <item>Sudski registar</item>
      <item>Miljenko Siročić, OIB 47283638114, Ulica Franje Markovića 83,48260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47026445569</item>
      <item>, OIB null</item>
      <item>, OIB null</item>
      <item>, OIB 47283638114</item>
    </izvorni_sadrzaj>
    <derivirana_varijabla naziv="DomainObject.Predmet.SudioniciListNazivOIB_1">
      <item>, OIB 85821130368</item>
      <item>, OIB 47026445569</item>
      <item>, OIB null</item>
      <item>, OIB null</item>
      <item>, OIB 47283638114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E79057-2589-44B0-BB30-DB2588F4A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1992</properties:Characters>
  <properties:Lines>74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2017-01-26T12:54:00Z</dcterms:created>
  <dc:creator>Maja Valušnig</dc:creator>
  <cp:lastModifiedBy>Marko Makaj</cp:lastModifiedBy>
  <cp:lastPrinted>2017-01-30T14:00:00Z</cp:lastPrinted>
  <dcterms:modified xmlns:xsi="http://www.w3.org/2001/XMLSchema-instance" xsi:type="dcterms:W3CDTF">2017-01-30T14:00:00Z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