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18e9" w14:paraId="80d18e9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C247E">
        <w:t>511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1C247E">
        <w:t>KUM, poljoprivredna zadruga, Žagrović, Žagrović bb, OIB: 83191665363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1D3315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1C247E">
        <w:t>KUM, poljoprivredna zadruga, Žagrović, Žagrović bb, OIB: 83191665363</w:t>
      </w:r>
      <w:r w:rsidR="007046CC">
        <w:t xml:space="preserve">, sa danom </w:t>
      </w:r>
      <w:r w:rsidR="001D3315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1D3315">
        <w:t>Nada Mikulandra iz Bilica, Stubalj 238, OIB: 29918517997.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1C247E">
        <w:t>KUM, poljoprivredna zadruga, Žagrović, Žagrović bb, OIB: 83191665363</w:t>
      </w:r>
      <w:r>
        <w:t xml:space="preserve">, sa danom </w:t>
      </w:r>
      <w:r w:rsidR="001D3315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1C247E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1C247E">
        <w:t>KUM, poljoprivredna zadruga, Žagrović, Žagrović bb, OIB: 83191665363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1C247E">
        <w:t>511</w:t>
      </w:r>
      <w:r>
        <w:t>/2015</w:t>
      </w:r>
      <w:r w:rsidR="007046CC">
        <w:t xml:space="preserve"> od dana </w:t>
      </w:r>
      <w:r w:rsidR="001C247E">
        <w:t>04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 xml:space="preserve">dužnikom, te sukladno članku 430. </w:t>
      </w:r>
      <w:r w:rsidR="00A4361C">
        <w:lastRenderedPageBreak/>
        <w:t>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B0FC0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1C247E">
        <w:t>04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1D3315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4CD" w:rsidP="00EB4DE6" w:rsidR="001A34CD">
      <w:r>
        <w:separator/>
      </w:r>
    </w:p>
  </w:endnote>
  <w:endnote w:id="0" w:type="continuationSeparator">
    <w:p w:rsidRDefault="001A34CD" w:rsidP="00EB4DE6" w:rsidR="001A3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4CD" w:rsidP="00EB4DE6" w:rsidR="001A34CD">
      <w:r>
        <w:separator/>
      </w:r>
    </w:p>
  </w:footnote>
  <w:footnote w:id="0" w:type="continuationSeparator">
    <w:p w:rsidRDefault="001A34CD" w:rsidP="00EB4DE6" w:rsidR="001A3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75B02">
      <w:rPr>
        <w:noProof/>
      </w:rPr>
      <w:t>2</w:t>
    </w:r>
    <w:r>
      <w:fldChar w:fldCharType="end"/>
    </w:r>
    <w:r>
      <w:t xml:space="preserve">                            </w:t>
    </w:r>
    <w:r w:rsidR="001C247E">
      <w:t xml:space="preserve">                        9 St-511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22CE6"/>
    <w:rsid w:val="001A34CD"/>
    <w:rsid w:val="001C247E"/>
    <w:rsid w:val="001D3315"/>
    <w:rsid w:val="002A577B"/>
    <w:rsid w:val="002D0934"/>
    <w:rsid w:val="003038A0"/>
    <w:rsid w:val="00347B56"/>
    <w:rsid w:val="00446169"/>
    <w:rsid w:val="00527C04"/>
    <w:rsid w:val="00575B02"/>
    <w:rsid w:val="005944A7"/>
    <w:rsid w:val="007046CC"/>
    <w:rsid w:val="007344EF"/>
    <w:rsid w:val="008B03EF"/>
    <w:rsid w:val="009229A6"/>
    <w:rsid w:val="00A05719"/>
    <w:rsid w:val="00A4361C"/>
    <w:rsid w:val="00AC5066"/>
    <w:rsid w:val="00C07A69"/>
    <w:rsid w:val="00C84E3C"/>
    <w:rsid w:val="00CB0FC0"/>
    <w:rsid w:val="00CB4E78"/>
    <w:rsid w:val="00DC32A3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St-511/2015</izvorni_sadrzaj>
    <derivirana_varijabla naziv="DomainObject.Predmet.OznakaBroj_1">St-511/2015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KUM, poljoprivredna zadruga</izvorni_sadrzaj>
    <derivirana_varijabla naziv="DomainObject.Predmet.ProtustrankaFormated_1">  KUM, poljoprivredna zadruga</derivirana_varijabla>
  </DomainObject.Predmet.ProtustrankaFormated>
  <DomainObject.Predmet.ProtustrankaFormatedOIB>
    <izvorni_sadrzaj>  KUM, poljoprivredna zadruga, OIB 83191665363</izvorni_sadrzaj>
    <derivirana_varijabla naziv="DomainObject.Predmet.ProtustrankaFormatedOIB_1">  KUM, poljoprivredna zadruga, OIB 83191665363</derivirana_varijabla>
  </DomainObject.Predmet.ProtustrankaFormatedOIB>
  <DomainObject.Predmet.ProtustrankaFormatedWithAdress>
    <izvorni_sadrzaj> KUM, poljoprivredna zadruga, Žagrović bb, 22300 Žagrović</izvorni_sadrzaj>
    <derivirana_varijabla naziv="DomainObject.Predmet.ProtustrankaFormatedWithAdress_1"> KUM, poljoprivredna zadruga, Žagrović bb, 22300 Žagrović</derivirana_varijabla>
  </DomainObject.Predmet.ProtustrankaFormatedWithAdress>
  <DomainObject.Predmet.ProtustrankaFormatedWithAdressOIB>
    <izvorni_sadrzaj> KUM, poljoprivredna zadruga, OIB 83191665363, Žagrović bb, 22300 Žagrović</izvorni_sadrzaj>
    <derivirana_varijabla naziv="DomainObject.Predmet.ProtustrankaFormatedWithAdressOIB_1"> KUM, poljoprivredna zadruga, OIB 83191665363, Žagrović bb, 22300 Žagrović</derivirana_varijabla>
  </DomainObject.Predmet.ProtustrankaFormatedWithAdressOIB>
  <DomainObject.Predmet.ProtustrankaWithAdress>
    <izvorni_sadrzaj>KUM, poljoprivredna zadruga Žagrović bb, 22300 Žagrović</izvorni_sadrzaj>
    <derivirana_varijabla naziv="DomainObject.Predmet.ProtustrankaWithAdress_1">KUM, poljoprivredna zadruga Žagrović bb, 22300 Žagrović</derivirana_varijabla>
  </DomainObject.Predmet.ProtustrankaWithAdress>
  <DomainObject.Predmet.ProtustrankaWithAdressOIB>
    <izvorni_sadrzaj>KUM, poljoprivredna zadruga, OIB 83191665363, Žagrović bb, 22300 Žagrović</izvorni_sadrzaj>
    <derivirana_varijabla naziv="DomainObject.Predmet.ProtustrankaWithAdressOIB_1">KUM, poljoprivredna zadruga, OIB 83191665363, Žagrović bb, 22300 Žagrović</derivirana_varijabla>
  </DomainObject.Predmet.ProtustrankaWithAdressOIB>
  <DomainObject.Predmet.ProtustrankaNazivFormated>
    <izvorni_sadrzaj>KUM, poljoprivredna zadruga</izvorni_sadrzaj>
    <derivirana_varijabla naziv="DomainObject.Predmet.ProtustrankaNazivFormated_1">KUM, poljoprivredna zadruga</derivirana_varijabla>
  </DomainObject.Predmet.ProtustrankaNazivFormated>
  <DomainObject.Predmet.ProtustrankaNazivFormatedOIB>
    <izvorni_sadrzaj>KUM, poljoprivredna zadruga, OIB 83191665363</izvorni_sadrzaj>
    <derivirana_varijabla naziv="DomainObject.Predmet.ProtustrankaNazivFormatedOIB_1">KUM, poljoprivredna zadruga, OIB 83191665363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KUM, poljoprivredna zadruga</item>
    </izvorni_sadrzaj>
    <derivirana_varijabla naziv="DomainObject.Predmet.ProtuStrankaListFormated_1">
      <item>KUM, poljoprivredna zadruga</item>
    </derivirana_varijabla>
  </DomainObject.Predmet.ProtuStrankaListFormated>
  <DomainObject.Predmet.ProtuStrankaListFormatedOIB>
    <izvorni_sadrzaj>
      <item>KUM, poljoprivredna zadruga, OIB 83191665363</item>
    </izvorni_sadrzaj>
    <derivirana_varijabla naziv="DomainObject.Predmet.ProtuStrankaListFormatedOIB_1">
      <item>KUM, poljoprivredna zadruga, OIB 83191665363</item>
    </derivirana_varijabla>
  </DomainObject.Predmet.ProtuStrankaListFormatedOIB>
  <DomainObject.Predmet.ProtuStrankaListFormatedWithAdress>
    <izvorni_sadrzaj>
      <item>KUM, poljoprivredna zadruga, Žagrović bb, 22300 Žagrović</item>
    </izvorni_sadrzaj>
    <derivirana_varijabla naziv="DomainObject.Predmet.ProtuStrankaListFormatedWithAdress_1">
      <item>KUM, poljoprivredna zadruga, Žagrović bb, 22300 Žagrović</item>
    </derivirana_varijabla>
  </DomainObject.Predmet.ProtuStrankaListFormatedWithAdress>
  <DomainObject.Predmet.ProtuStrankaListFormatedWithAdressOIB>
    <izvorni_sadrzaj>
      <item>KUM, poljoprivredna zadruga, OIB 83191665363, Žagrović bb, 22300 Žagrović</item>
    </izvorni_sadrzaj>
    <derivirana_varijabla naziv="DomainObject.Predmet.ProtuStrankaListFormatedWithAdressOIB_1">
      <item>KUM, poljoprivredna zadruga, OIB 83191665363, Žagrović bb, 22300 Žagrović</item>
    </derivirana_varijabla>
  </DomainObject.Predmet.ProtuStrankaListFormatedWithAdressOIB>
  <DomainObject.Predmet.ProtuStrankaListNazivFormated>
    <izvorni_sadrzaj>
      <item>KUM, poljoprivredna zadruga</item>
    </izvorni_sadrzaj>
    <derivirana_varijabla naziv="DomainObject.Predmet.ProtuStrankaListNazivFormated_1">
      <item>KUM, poljoprivredna zadruga</item>
    </derivirana_varijabla>
  </DomainObject.Predmet.ProtuStrankaListNazivFormated>
  <DomainObject.Predmet.ProtuStrankaListNazivFormatedOIB>
    <izvorni_sadrzaj>
      <item>KUM, poljoprivredna zadruga, OIB 83191665363</item>
    </izvorni_sadrzaj>
    <derivirana_varijabla naziv="DomainObject.Predmet.ProtuStrankaListNazivFormatedOIB_1">
      <item>KUM, poljoprivredna zadruga, OIB 83191665363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KUM, poljoprivredna zadruga</izvorni_sadrzaj>
    <derivirana_varijabla naziv="DomainObject.Predmet.ProtustrankaIDrugi_1">KUM,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KUM, poljoprivredna zadruga, OIB 83191665363, Žagrović bb, 22300 Žagrović</izvorni_sadrzaj>
    <derivirana_varijabla naziv="DomainObject.Predmet.ProtustrankaIDrugiAdressOIB_1">KUM, poljoprivredna zadruga, OIB 83191665363, Žagrović bb, 22300 Žagrović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KUM, poljoprivredna zadruga</item>
    </izvorni_sadrzaj>
    <derivirana_varijabla naziv="DomainObject.Predmet.SudioniciListNaziv_1">
      <item>FINA - Podružnica Šibenik</item>
      <item>KUM,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KUM, poljoprivredna zadruga, OIB 83191665363, Žagrović bb,22300 Žagrović</item>
    </izvorni_sadrzaj>
    <derivirana_varijabla naziv="DomainObject.Predmet.SudioniciListAdressOIB_1">
      <item>FINA - Podružnica Šibenik, OIB 85821130368, Perivoj L. Marune 1,22000 Šibenik</item>
      <item>KUM, poljoprivredna zadruga, OIB 83191665363, Žagrović bb,22300 Žagrović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83191665363</item>
    </izvorni_sadrzaj>
    <derivirana_varijabla naziv="DomainObject.Predmet.SudioniciListNazivOIB_1">
      <item>, OIB 85821130368</item>
      <item>, OIB 83191665363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2512</properties:Characters>
  <properties:Lines>93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2015-12-28T10:29:00Z</dcterms:created>
  <dc:creator>mgulin1</dc:creator>
  <cp:keywords/>
  <cp:lastModifiedBy>Katarina Benić</cp:lastModifiedBy>
  <cp:lastPrinted>2015-12-28T11:33:00Z</cp:lastPrinted>
  <dcterms:modified xmlns:xsi="http://www.w3.org/2001/XMLSchema-instance" xsi:type="dcterms:W3CDTF">2015-12-28T11:33:00Z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