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7828" w14:paraId="d317828" w:rsidRDefault="003B674A" w:rsidP="000A7794" w:rsidR="00FF0485" w:rsidRPr="006D1EB5">
      <w:pPr>
        <w:ind w:firstLine="426" w:left="708"/>
        <w15:collapsed w:val="false"/>
        <w:rPr>
          <w:color w:val="000000"/>
          <w:sz w:val="24"/>
          <w:szCs w:val="24"/>
        </w:rPr>
      </w:pPr>
      <w:bookmarkStart w:name="_GoBack" w:id="0"/>
      <w:bookmarkEnd w:id="0"/>
      <w:r w:rsidRPr="006D1EB5">
        <w:rPr>
          <w:noProof/>
          <w:color w:val="0000FF"/>
          <w:sz w:val="24"/>
          <w:szCs w:val="24"/>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6D1EB5">
      <w:pPr>
        <w:rPr>
          <w:b/>
          <w:sz w:val="24"/>
          <w:szCs w:val="24"/>
        </w:rPr>
      </w:pPr>
      <w:r w:rsidRPr="006D1EB5">
        <w:rPr>
          <w:color w:val="000000"/>
          <w:sz w:val="24"/>
          <w:szCs w:val="24"/>
        </w:rPr>
        <w:t xml:space="preserve">        </w:t>
      </w:r>
      <w:r w:rsidRPr="006D1EB5">
        <w:rPr>
          <w:b/>
          <w:sz w:val="24"/>
          <w:szCs w:val="24"/>
        </w:rPr>
        <w:t>REPUBLIKA HRVATSKA</w:t>
      </w:r>
    </w:p>
    <w:p w:rsidRDefault="00FF0485" w:rsidP="00DC0444" w:rsidR="00FF0485" w:rsidRPr="006D1EB5">
      <w:pPr>
        <w:rPr>
          <w:b/>
          <w:sz w:val="24"/>
          <w:szCs w:val="24"/>
        </w:rPr>
      </w:pPr>
      <w:r w:rsidRPr="006D1EB5">
        <w:rPr>
          <w:b/>
          <w:sz w:val="24"/>
          <w:szCs w:val="24"/>
        </w:rPr>
        <w:t xml:space="preserve">     TRGOVAČKI SUD U SPLITU</w:t>
      </w:r>
    </w:p>
    <w:p w:rsidRDefault="00FF0485" w:rsidP="00DC0444" w:rsidR="00FF0485" w:rsidRPr="006D1EB5">
      <w:pPr>
        <w:rPr>
          <w:b/>
          <w:sz w:val="24"/>
          <w:szCs w:val="24"/>
        </w:rPr>
      </w:pPr>
      <w:r w:rsidRPr="006D1EB5">
        <w:rPr>
          <w:b/>
          <w:sz w:val="24"/>
          <w:szCs w:val="24"/>
        </w:rPr>
        <w:t xml:space="preserve">   STALNA SLUŽBA DUBROVNIK</w:t>
      </w:r>
    </w:p>
    <w:p w:rsidRDefault="00FF0485" w:rsidP="00DC0444" w:rsidR="00FF0485" w:rsidRPr="006D1EB5">
      <w:pPr>
        <w:rPr>
          <w:b/>
          <w:sz w:val="24"/>
          <w:szCs w:val="24"/>
        </w:rPr>
      </w:pPr>
      <w:r w:rsidRPr="006D1EB5">
        <w:rPr>
          <w:b/>
          <w:sz w:val="24"/>
          <w:szCs w:val="24"/>
        </w:rPr>
        <w:t xml:space="preserve">   Dubrovnik, Dr. Ante Starčevića 23</w:t>
      </w:r>
    </w:p>
    <w:p w:rsidRDefault="00FF0485" w:rsidP="0087591A" w:rsidR="00FF0485" w:rsidRPr="006D1EB5">
      <w:pPr>
        <w:jc w:val="right"/>
        <w:rPr>
          <w:b/>
          <w:sz w:val="24"/>
          <w:szCs w:val="24"/>
        </w:rPr>
      </w:pPr>
      <w:r w:rsidRPr="006D1EB5">
        <w:rPr>
          <w:b/>
          <w:sz w:val="24"/>
          <w:szCs w:val="24"/>
        </w:rPr>
        <w:t xml:space="preserve">Posl. br. </w:t>
      </w:r>
      <w:r w:rsidR="009B5318" w:rsidRPr="006D1EB5">
        <w:rPr>
          <w:b/>
          <w:sz w:val="24"/>
          <w:szCs w:val="24"/>
        </w:rPr>
        <w:t>18 St-173</w:t>
      </w:r>
      <w:r w:rsidRPr="006D1EB5">
        <w:rPr>
          <w:b/>
          <w:sz w:val="24"/>
          <w:szCs w:val="24"/>
        </w:rPr>
        <w:t>/201</w:t>
      </w:r>
      <w:r w:rsidR="009B5318" w:rsidRPr="006D1EB5">
        <w:rPr>
          <w:b/>
          <w:sz w:val="24"/>
          <w:szCs w:val="24"/>
        </w:rPr>
        <w:t>6</w:t>
      </w:r>
      <w:r w:rsidR="00837FDF">
        <w:rPr>
          <w:b/>
          <w:sz w:val="24"/>
          <w:szCs w:val="24"/>
        </w:rPr>
        <w:t>-118</w:t>
      </w:r>
    </w:p>
    <w:p w:rsidRDefault="00FF0485" w:rsidP="0087591A" w:rsidR="00FF0485" w:rsidRPr="006D1EB5">
      <w:pPr>
        <w:jc w:val="right"/>
        <w:rPr>
          <w:b/>
          <w:sz w:val="24"/>
          <w:szCs w:val="24"/>
        </w:rPr>
      </w:pPr>
    </w:p>
    <w:p w:rsidRDefault="00DF30C7" w:rsidP="00837FDF" w:rsidR="00DF30C7" w:rsidRPr="006D1EB5">
      <w:pPr>
        <w:rPr>
          <w:b/>
          <w:sz w:val="24"/>
          <w:szCs w:val="24"/>
        </w:rPr>
      </w:pPr>
    </w:p>
    <w:p w:rsidRDefault="00FF0485" w:rsidR="00FF0485" w:rsidRPr="006D1EB5">
      <w:pPr>
        <w:jc w:val="center"/>
        <w:rPr>
          <w:b/>
          <w:sz w:val="24"/>
          <w:szCs w:val="24"/>
        </w:rPr>
      </w:pPr>
      <w:r w:rsidRPr="006D1EB5">
        <w:rPr>
          <w:b/>
          <w:sz w:val="24"/>
          <w:szCs w:val="24"/>
        </w:rPr>
        <w:t>R E P U B L I K A   H R V A T S K A</w:t>
      </w:r>
    </w:p>
    <w:p w:rsidRDefault="00FF0485" w:rsidR="00FF0485" w:rsidRPr="006D1EB5">
      <w:pPr>
        <w:jc w:val="center"/>
        <w:rPr>
          <w:b/>
          <w:sz w:val="24"/>
          <w:szCs w:val="24"/>
        </w:rPr>
      </w:pPr>
    </w:p>
    <w:p w:rsidRDefault="00FF0485" w:rsidR="00FF0485" w:rsidRPr="006D1EB5">
      <w:pPr>
        <w:jc w:val="center"/>
        <w:rPr>
          <w:b/>
          <w:sz w:val="24"/>
          <w:szCs w:val="24"/>
        </w:rPr>
      </w:pPr>
      <w:r w:rsidRPr="006D1EB5">
        <w:rPr>
          <w:b/>
          <w:sz w:val="24"/>
          <w:szCs w:val="24"/>
        </w:rPr>
        <w:t>R J E Š E N J E</w:t>
      </w:r>
    </w:p>
    <w:p w:rsidRDefault="00FF0485" w:rsidR="00FF0485" w:rsidRPr="006D1EB5">
      <w:pPr>
        <w:jc w:val="center"/>
        <w:rPr>
          <w:b/>
          <w:sz w:val="24"/>
          <w:szCs w:val="24"/>
        </w:rPr>
      </w:pPr>
    </w:p>
    <w:p w:rsidRDefault="00F84F73" w:rsidP="00E62343" w:rsidR="00E62343" w:rsidRPr="006D1EB5">
      <w:pPr>
        <w:ind w:firstLine="720"/>
        <w:jc w:val="both"/>
        <w:rPr>
          <w:sz w:val="24"/>
          <w:szCs w:val="24"/>
        </w:rPr>
      </w:pPr>
      <w:r w:rsidRPr="006D1EB5">
        <w:rPr>
          <w:sz w:val="24"/>
          <w:szCs w:val="24"/>
        </w:rPr>
        <w:t xml:space="preserve">Trgovački sud u Splitu, Stalna služba u Dubrovniku, po sucu tog suda </w:t>
      </w:r>
      <w:r w:rsidR="00DE2C3F">
        <w:rPr>
          <w:sz w:val="24"/>
          <w:szCs w:val="24"/>
        </w:rPr>
        <w:t>Katarini Franković</w:t>
      </w:r>
      <w:r w:rsidRPr="006D1EB5">
        <w:rPr>
          <w:sz w:val="24"/>
          <w:szCs w:val="24"/>
        </w:rPr>
        <w:t xml:space="preserve"> </w:t>
      </w:r>
      <w:r w:rsidR="00E85ABB" w:rsidRPr="006D1EB5">
        <w:rPr>
          <w:sz w:val="24"/>
          <w:szCs w:val="24"/>
        </w:rPr>
        <w:t xml:space="preserve">u stečajnom postupku nad dužnikom </w:t>
      </w:r>
      <w:r w:rsidR="009B5318" w:rsidRPr="006D1EB5">
        <w:rPr>
          <w:sz w:val="24"/>
          <w:szCs w:val="24"/>
        </w:rPr>
        <w:t>JAMBO PROMET d.o.o. za proizvodnju, trgovinu i usluge "u stečaju",  Metković, Splitska  bb, MBS: 060158402, OIB: 69588435053, zastupanog po stečajnom upravitelju Krešimir Peroš, Zadar, I. Gundulića 4d</w:t>
      </w:r>
      <w:r w:rsidR="00E85ABB" w:rsidRPr="006D1EB5">
        <w:rPr>
          <w:sz w:val="24"/>
          <w:szCs w:val="24"/>
        </w:rPr>
        <w:t xml:space="preserve">, izvan ročišta, dana </w:t>
      </w:r>
      <w:r w:rsidR="00837FDF">
        <w:rPr>
          <w:sz w:val="24"/>
          <w:szCs w:val="24"/>
        </w:rPr>
        <w:t>0</w:t>
      </w:r>
      <w:r w:rsidR="009B5318" w:rsidRPr="006D1EB5">
        <w:rPr>
          <w:sz w:val="24"/>
          <w:szCs w:val="24"/>
        </w:rPr>
        <w:t>8</w:t>
      </w:r>
      <w:r w:rsidR="00E85ABB" w:rsidRPr="006D1EB5">
        <w:rPr>
          <w:sz w:val="24"/>
          <w:szCs w:val="24"/>
        </w:rPr>
        <w:t xml:space="preserve">. </w:t>
      </w:r>
      <w:r w:rsidR="00A6419B" w:rsidRPr="006D1EB5">
        <w:rPr>
          <w:sz w:val="24"/>
          <w:szCs w:val="24"/>
        </w:rPr>
        <w:t>studenog</w:t>
      </w:r>
      <w:r w:rsidR="00E85ABB" w:rsidRPr="006D1EB5">
        <w:rPr>
          <w:sz w:val="24"/>
          <w:szCs w:val="24"/>
        </w:rPr>
        <w:t xml:space="preserve"> 2018. godine</w:t>
      </w:r>
    </w:p>
    <w:p w:rsidRDefault="00FF0485" w:rsidP="000B2D08" w:rsidR="00FF0485" w:rsidRPr="006D1EB5">
      <w:pPr>
        <w:ind w:firstLine="720"/>
        <w:jc w:val="both"/>
        <w:rPr>
          <w:sz w:val="24"/>
          <w:szCs w:val="24"/>
        </w:rPr>
      </w:pPr>
    </w:p>
    <w:p w:rsidRDefault="00FF0485" w:rsidR="00FF0485" w:rsidRPr="006D1EB5">
      <w:pPr>
        <w:jc w:val="both"/>
        <w:rPr>
          <w:sz w:val="24"/>
          <w:szCs w:val="24"/>
        </w:rPr>
      </w:pPr>
    </w:p>
    <w:p w:rsidRDefault="00FF0485" w:rsidR="00FF0485" w:rsidRPr="006D1EB5">
      <w:pPr>
        <w:jc w:val="center"/>
        <w:rPr>
          <w:b/>
          <w:sz w:val="24"/>
          <w:szCs w:val="24"/>
        </w:rPr>
      </w:pPr>
      <w:r w:rsidRPr="006D1EB5">
        <w:rPr>
          <w:b/>
          <w:sz w:val="24"/>
          <w:szCs w:val="24"/>
        </w:rPr>
        <w:t>r i j e š i o    j e</w:t>
      </w:r>
    </w:p>
    <w:p w:rsidRDefault="00AE562D" w:rsidR="00AE562D" w:rsidRPr="006D1EB5">
      <w:pPr>
        <w:jc w:val="center"/>
        <w:rPr>
          <w:b/>
          <w:sz w:val="24"/>
          <w:szCs w:val="24"/>
        </w:rPr>
      </w:pPr>
    </w:p>
    <w:p w:rsidRDefault="009B5318" w:rsidP="00C34082" w:rsidR="00A360FC" w:rsidRPr="006D1EB5">
      <w:pPr>
        <w:numPr>
          <w:ilvl w:val="0"/>
          <w:numId w:val="7"/>
        </w:numPr>
        <w:tabs>
          <w:tab w:pos="720" w:val="clear"/>
          <w:tab w:pos="709" w:val="num"/>
        </w:tabs>
        <w:ind w:hanging="709" w:left="709"/>
        <w:jc w:val="both"/>
        <w:rPr>
          <w:sz w:val="24"/>
          <w:szCs w:val="24"/>
        </w:rPr>
      </w:pPr>
      <w:r w:rsidRPr="006D1EB5">
        <w:rPr>
          <w:sz w:val="24"/>
          <w:szCs w:val="24"/>
        </w:rPr>
        <w:t>Razlučnom vjerovniku</w:t>
      </w:r>
      <w:r w:rsidR="00FF0485" w:rsidRPr="006D1EB5">
        <w:rPr>
          <w:sz w:val="24"/>
          <w:szCs w:val="24"/>
        </w:rPr>
        <w:t xml:space="preserve"> </w:t>
      </w:r>
      <w:r w:rsidRPr="006D1EB5">
        <w:rPr>
          <w:sz w:val="24"/>
          <w:szCs w:val="24"/>
        </w:rPr>
        <w:t>B2 KAPITAL d.o.o.</w:t>
      </w:r>
      <w:r w:rsidR="00AC0859" w:rsidRPr="006D1EB5">
        <w:rPr>
          <w:sz w:val="24"/>
          <w:szCs w:val="24"/>
        </w:rPr>
        <w:t xml:space="preserve">, </w:t>
      </w:r>
      <w:r w:rsidR="00B04687" w:rsidRPr="006D1EB5">
        <w:rPr>
          <w:sz w:val="24"/>
          <w:szCs w:val="24"/>
        </w:rPr>
        <w:t>Z</w:t>
      </w:r>
      <w:r w:rsidR="00AC0859" w:rsidRPr="006D1EB5">
        <w:rPr>
          <w:sz w:val="24"/>
          <w:szCs w:val="24"/>
        </w:rPr>
        <w:t>agreb,</w:t>
      </w:r>
      <w:r w:rsidRPr="006D1EB5">
        <w:rPr>
          <w:sz w:val="24"/>
          <w:szCs w:val="24"/>
        </w:rPr>
        <w:t xml:space="preserve"> Radnička cesta 41, OIB: 57509775367</w:t>
      </w:r>
      <w:r w:rsidR="00A034EB" w:rsidRPr="006D1EB5">
        <w:rPr>
          <w:sz w:val="24"/>
          <w:szCs w:val="24"/>
        </w:rPr>
        <w:t>,</w:t>
      </w:r>
      <w:r w:rsidR="000222F9" w:rsidRPr="006D1EB5">
        <w:rPr>
          <w:sz w:val="24"/>
          <w:szCs w:val="24"/>
        </w:rPr>
        <w:t xml:space="preserve"> </w:t>
      </w:r>
      <w:r w:rsidR="00FF0485" w:rsidRPr="006D1EB5">
        <w:rPr>
          <w:sz w:val="24"/>
          <w:szCs w:val="24"/>
        </w:rPr>
        <w:t xml:space="preserve">dosuđuje </w:t>
      </w:r>
      <w:r w:rsidR="009D7D10" w:rsidRPr="006D1EB5">
        <w:rPr>
          <w:sz w:val="24"/>
          <w:szCs w:val="24"/>
        </w:rPr>
        <w:t xml:space="preserve">se </w:t>
      </w:r>
      <w:r w:rsidR="00A360FC" w:rsidRPr="006D1EB5">
        <w:rPr>
          <w:sz w:val="24"/>
          <w:szCs w:val="24"/>
        </w:rPr>
        <w:t>imovin</w:t>
      </w:r>
      <w:r w:rsidR="009D7D10" w:rsidRPr="006D1EB5">
        <w:rPr>
          <w:sz w:val="24"/>
          <w:szCs w:val="24"/>
        </w:rPr>
        <w:t>a</w:t>
      </w:r>
      <w:r w:rsidR="00A360FC" w:rsidRPr="006D1EB5">
        <w:rPr>
          <w:sz w:val="24"/>
          <w:szCs w:val="24"/>
        </w:rPr>
        <w:t xml:space="preserve"> stečajnog dužnika i to oznake:</w:t>
      </w:r>
    </w:p>
    <w:p w:rsidRDefault="009B5318" w:rsidP="009B5318" w:rsidR="00EF6B6D" w:rsidRPr="006D1EB5">
      <w:pPr>
        <w:ind w:left="709"/>
        <w:jc w:val="both"/>
        <w:rPr>
          <w:sz w:val="24"/>
          <w:szCs w:val="24"/>
        </w:rPr>
      </w:pPr>
      <w:r w:rsidRPr="006D1EB5">
        <w:rPr>
          <w:sz w:val="24"/>
          <w:szCs w:val="24"/>
        </w:rPr>
        <w:t>- čest. br. 119/1 – pašnjak površine 638 m2, čest. br. 119/2 –površine 638 m2 i čest. br. 119/3 – površine 639 m2, ukupno 1915 m2 upisana kod Općinskog suda u Dubrovniku u  z.ul. 3503, za k.o. Gruž</w:t>
      </w:r>
      <w:r w:rsidR="00EF6B6D" w:rsidRPr="006D1EB5">
        <w:rPr>
          <w:sz w:val="24"/>
          <w:szCs w:val="24"/>
        </w:rPr>
        <w:t>,</w:t>
      </w:r>
    </w:p>
    <w:p w:rsidRDefault="009B5318" w:rsidP="009B5318" w:rsidR="009B5318" w:rsidRPr="006D1EB5">
      <w:pPr>
        <w:tabs>
          <w:tab w:pos="709" w:val="num"/>
        </w:tabs>
        <w:ind w:hanging="709" w:left="709"/>
        <w:jc w:val="both"/>
        <w:rPr>
          <w:sz w:val="24"/>
          <w:szCs w:val="24"/>
        </w:rPr>
      </w:pPr>
      <w:r w:rsidRPr="006D1EB5">
        <w:rPr>
          <w:sz w:val="24"/>
          <w:szCs w:val="24"/>
        </w:rPr>
        <w:tab/>
        <w:t>vrsta predmeta prodaje: skupni predmet prodaje,</w:t>
      </w:r>
    </w:p>
    <w:p w:rsidRDefault="009B5318" w:rsidP="009B5318" w:rsidR="00FF0485" w:rsidRPr="006D1EB5">
      <w:pPr>
        <w:tabs>
          <w:tab w:pos="709" w:val="num"/>
        </w:tabs>
        <w:ind w:hanging="709" w:left="709"/>
        <w:jc w:val="both"/>
        <w:rPr>
          <w:sz w:val="24"/>
          <w:szCs w:val="24"/>
        </w:rPr>
      </w:pPr>
      <w:r w:rsidRPr="006D1EB5">
        <w:rPr>
          <w:sz w:val="24"/>
          <w:szCs w:val="24"/>
        </w:rPr>
        <w:tab/>
        <w:t>identifikator predmeta prodaje: 3561, oznaka elektroničke javne dražbe: treća.</w:t>
      </w:r>
    </w:p>
    <w:p w:rsidRDefault="009B5318" w:rsidP="009B5318" w:rsidR="009B5318" w:rsidRPr="006D1EB5">
      <w:pPr>
        <w:tabs>
          <w:tab w:pos="709" w:val="num"/>
        </w:tabs>
        <w:ind w:hanging="709" w:left="709"/>
        <w:jc w:val="both"/>
        <w:rPr>
          <w:b/>
          <w:sz w:val="24"/>
          <w:szCs w:val="24"/>
        </w:rPr>
      </w:pPr>
    </w:p>
    <w:p w:rsidRDefault="009B5318" w:rsidP="006D1EB5" w:rsidR="00815D79" w:rsidRPr="006D1EB5">
      <w:pPr>
        <w:pStyle w:val="Odlomakpopisa"/>
        <w:numPr>
          <w:ilvl w:val="0"/>
          <w:numId w:val="7"/>
        </w:numPr>
        <w:jc w:val="both"/>
        <w:rPr>
          <w:sz w:val="24"/>
          <w:szCs w:val="24"/>
        </w:rPr>
      </w:pPr>
      <w:r w:rsidRPr="006D1EB5">
        <w:rPr>
          <w:sz w:val="24"/>
          <w:szCs w:val="24"/>
        </w:rPr>
        <w:t>Razlučni vjerovnik</w:t>
      </w:r>
      <w:r w:rsidR="00837FDF">
        <w:rPr>
          <w:sz w:val="24"/>
          <w:szCs w:val="24"/>
        </w:rPr>
        <w:t xml:space="preserve"> kao kupac</w:t>
      </w:r>
      <w:r w:rsidRPr="006D1EB5">
        <w:rPr>
          <w:sz w:val="24"/>
          <w:szCs w:val="24"/>
        </w:rPr>
        <w:t xml:space="preserve"> B2 KAPITAL d.o.o., Zagreb, Radnička cesta 41, OIB: 57509775367 oslobađa se</w:t>
      </w:r>
      <w:r w:rsidR="00AC0859" w:rsidRPr="006D1EB5">
        <w:rPr>
          <w:sz w:val="24"/>
          <w:szCs w:val="24"/>
        </w:rPr>
        <w:t xml:space="preserve"> plaćanja kupovnine</w:t>
      </w:r>
      <w:r w:rsidR="0048028D" w:rsidRPr="006D1EB5">
        <w:rPr>
          <w:sz w:val="24"/>
          <w:szCs w:val="24"/>
        </w:rPr>
        <w:t xml:space="preserve"> </w:t>
      </w:r>
      <w:r w:rsidRPr="006D1EB5">
        <w:rPr>
          <w:sz w:val="24"/>
          <w:szCs w:val="24"/>
        </w:rPr>
        <w:t>u cijelosti u iznosu od</w:t>
      </w:r>
      <w:r w:rsidR="0048028D" w:rsidRPr="006D1EB5">
        <w:rPr>
          <w:sz w:val="24"/>
          <w:szCs w:val="24"/>
        </w:rPr>
        <w:t xml:space="preserve"> </w:t>
      </w:r>
      <w:r w:rsidRPr="006D1EB5">
        <w:rPr>
          <w:sz w:val="24"/>
          <w:szCs w:val="24"/>
        </w:rPr>
        <w:t>2.882.266,50</w:t>
      </w:r>
      <w:r w:rsidR="000E35E9" w:rsidRPr="006D1EB5">
        <w:rPr>
          <w:sz w:val="24"/>
          <w:szCs w:val="24"/>
        </w:rPr>
        <w:t>kuna</w:t>
      </w:r>
      <w:r w:rsidRPr="006D1EB5">
        <w:rPr>
          <w:sz w:val="24"/>
          <w:szCs w:val="24"/>
        </w:rPr>
        <w:t>(</w:t>
      </w:r>
      <w:r w:rsidR="006D1EB5">
        <w:rPr>
          <w:sz w:val="24"/>
          <w:szCs w:val="24"/>
        </w:rPr>
        <w:t>slovima:</w:t>
      </w:r>
      <w:r w:rsidR="00815D79" w:rsidRPr="006D1EB5">
        <w:rPr>
          <w:sz w:val="24"/>
          <w:szCs w:val="24"/>
        </w:rPr>
        <w:t>dvamilijunaosamstoosamdesetdvijetisu</w:t>
      </w:r>
      <w:r w:rsidR="006D1EB5">
        <w:rPr>
          <w:sz w:val="24"/>
          <w:szCs w:val="24"/>
        </w:rPr>
        <w:t>ćedvjestošez</w:t>
      </w:r>
      <w:r w:rsidR="00815D79" w:rsidRPr="006D1EB5">
        <w:rPr>
          <w:sz w:val="24"/>
          <w:szCs w:val="24"/>
        </w:rPr>
        <w:t>desetšest kuna i pedeset lipa</w:t>
      </w:r>
      <w:r w:rsidRPr="006D1EB5">
        <w:rPr>
          <w:sz w:val="24"/>
          <w:szCs w:val="24"/>
        </w:rPr>
        <w:t>)</w:t>
      </w:r>
      <w:r w:rsidR="00815D79" w:rsidRPr="006D1EB5">
        <w:rPr>
          <w:sz w:val="24"/>
          <w:szCs w:val="24"/>
        </w:rPr>
        <w:t>.</w:t>
      </w:r>
    </w:p>
    <w:p w:rsidRDefault="00815D79" w:rsidP="00815D79" w:rsidR="00815D79" w:rsidRPr="006D1EB5">
      <w:pPr>
        <w:pStyle w:val="Odlomakpopisa"/>
        <w:jc w:val="both"/>
        <w:rPr>
          <w:sz w:val="24"/>
          <w:szCs w:val="24"/>
        </w:rPr>
      </w:pPr>
    </w:p>
    <w:p w:rsidRDefault="006D1EB5" w:rsidP="005B2C19" w:rsidR="00AC0859" w:rsidRPr="006D1EB5">
      <w:pPr>
        <w:pStyle w:val="Odlomakpopisa"/>
        <w:numPr>
          <w:ilvl w:val="0"/>
          <w:numId w:val="7"/>
        </w:numPr>
        <w:jc w:val="both"/>
        <w:rPr>
          <w:sz w:val="24"/>
          <w:szCs w:val="24"/>
        </w:rPr>
      </w:pPr>
      <w:r>
        <w:rPr>
          <w:sz w:val="24"/>
          <w:szCs w:val="24"/>
        </w:rPr>
        <w:t xml:space="preserve">Ponuditelj </w:t>
      </w:r>
      <w:r w:rsidR="00815D79" w:rsidRPr="006D1EB5">
        <w:rPr>
          <w:sz w:val="24"/>
          <w:szCs w:val="24"/>
        </w:rPr>
        <w:t>B2 KAPITAL d.o.o., Zagreb, Radnička cesta 41, OIB: 57509775367</w:t>
      </w:r>
      <w:r w:rsidR="009B5318" w:rsidRPr="006D1EB5">
        <w:rPr>
          <w:sz w:val="24"/>
          <w:szCs w:val="24"/>
        </w:rPr>
        <w:t xml:space="preserve">, ima obvezu plaćanja iznosa </w:t>
      </w:r>
      <w:r w:rsidR="005B2C19" w:rsidRPr="005B2C19">
        <w:rPr>
          <w:sz w:val="24"/>
          <w:szCs w:val="24"/>
        </w:rPr>
        <w:t>273.977,79 kuna (slovima: dvjestosedamdesettritisućedevetstosedamdesetsedam kuna i sedamdeset devet lipa)</w:t>
      </w:r>
      <w:r w:rsidR="005B2C19">
        <w:rPr>
          <w:sz w:val="24"/>
          <w:szCs w:val="24"/>
        </w:rPr>
        <w:t xml:space="preserve"> </w:t>
      </w:r>
      <w:r w:rsidR="009B5318" w:rsidRPr="006D1EB5">
        <w:rPr>
          <w:sz w:val="24"/>
          <w:szCs w:val="24"/>
        </w:rPr>
        <w:t>na ime troškova utvrđivanja predmeta razlučnoga prava i troškova unov</w:t>
      </w:r>
      <w:r w:rsidR="00DF50A4" w:rsidRPr="006D1EB5">
        <w:rPr>
          <w:sz w:val="24"/>
          <w:szCs w:val="24"/>
        </w:rPr>
        <w:t>čenja predmeta razlučnoga prava</w:t>
      </w:r>
      <w:r w:rsidR="009B5318" w:rsidRPr="006D1EB5">
        <w:rPr>
          <w:sz w:val="24"/>
          <w:szCs w:val="24"/>
        </w:rPr>
        <w:t>.</w:t>
      </w:r>
    </w:p>
    <w:p w:rsidRDefault="00815D79" w:rsidP="00DF50A4" w:rsidR="00815D79" w:rsidRPr="006D1EB5">
      <w:pPr>
        <w:tabs>
          <w:tab w:pos="709" w:val="num"/>
        </w:tabs>
        <w:jc w:val="both"/>
        <w:rPr>
          <w:sz w:val="24"/>
          <w:szCs w:val="24"/>
        </w:rPr>
      </w:pPr>
    </w:p>
    <w:p w:rsidRDefault="006D1EB5" w:rsidP="00AC0859" w:rsidR="00AC0859" w:rsidRPr="006D1EB5">
      <w:pPr>
        <w:tabs>
          <w:tab w:pos="709" w:val="num"/>
        </w:tabs>
        <w:ind w:hanging="709" w:left="709"/>
        <w:jc w:val="both"/>
        <w:rPr>
          <w:sz w:val="24"/>
          <w:szCs w:val="24"/>
        </w:rPr>
      </w:pPr>
      <w:r>
        <w:rPr>
          <w:b/>
          <w:sz w:val="24"/>
          <w:szCs w:val="24"/>
        </w:rPr>
        <w:t>IV</w:t>
      </w:r>
      <w:r w:rsidR="00AC0859" w:rsidRPr="006D1EB5">
        <w:rPr>
          <w:b/>
          <w:sz w:val="24"/>
          <w:szCs w:val="24"/>
        </w:rPr>
        <w:t>.</w:t>
      </w:r>
      <w:r w:rsidR="00AC0859" w:rsidRPr="006D1EB5">
        <w:rPr>
          <w:sz w:val="24"/>
          <w:szCs w:val="24"/>
        </w:rPr>
        <w:t xml:space="preserve"> </w:t>
      </w:r>
      <w:r w:rsidR="00AC0859" w:rsidRPr="006D1EB5">
        <w:rPr>
          <w:sz w:val="24"/>
          <w:szCs w:val="24"/>
        </w:rPr>
        <w:tab/>
        <w:t xml:space="preserve">Nalaže se </w:t>
      </w:r>
      <w:r w:rsidR="00815D79" w:rsidRPr="006D1EB5">
        <w:rPr>
          <w:sz w:val="24"/>
          <w:szCs w:val="24"/>
        </w:rPr>
        <w:t>B2 KAPITAL d.o.o., Zagreb, Radnička cesta 41, OIB: 57509775367</w:t>
      </w:r>
      <w:r w:rsidR="001E607F" w:rsidRPr="006D1EB5">
        <w:rPr>
          <w:sz w:val="24"/>
          <w:szCs w:val="24"/>
        </w:rPr>
        <w:t>,</w:t>
      </w:r>
      <w:r w:rsidR="00AC0859" w:rsidRPr="006D1EB5">
        <w:rPr>
          <w:sz w:val="24"/>
          <w:szCs w:val="24"/>
        </w:rPr>
        <w:t xml:space="preserve"> u roku od 15 dana od primitka rješenja o dosudi platiti iznos</w:t>
      </w:r>
      <w:r w:rsidR="001E607F" w:rsidRPr="006D1EB5">
        <w:rPr>
          <w:sz w:val="24"/>
          <w:szCs w:val="24"/>
        </w:rPr>
        <w:t xml:space="preserve"> od </w:t>
      </w:r>
      <w:r w:rsidR="00CC5178" w:rsidRPr="005B2C19">
        <w:rPr>
          <w:sz w:val="24"/>
          <w:szCs w:val="24"/>
        </w:rPr>
        <w:t>273.977,79</w:t>
      </w:r>
      <w:r w:rsidR="00AC0859" w:rsidRPr="005B2C19">
        <w:rPr>
          <w:sz w:val="24"/>
          <w:szCs w:val="24"/>
        </w:rPr>
        <w:t>kun</w:t>
      </w:r>
      <w:r w:rsidR="00837FDF">
        <w:rPr>
          <w:sz w:val="24"/>
          <w:szCs w:val="24"/>
        </w:rPr>
        <w:t>a(slovima:</w:t>
      </w:r>
      <w:r w:rsidR="00CC5178" w:rsidRPr="005B2C19">
        <w:rPr>
          <w:sz w:val="24"/>
          <w:szCs w:val="24"/>
        </w:rPr>
        <w:t>dvjestosedamdesettritisućedevetstosedamdesetsedam</w:t>
      </w:r>
      <w:r w:rsidR="005B2C19" w:rsidRPr="005B2C19">
        <w:rPr>
          <w:sz w:val="24"/>
          <w:szCs w:val="24"/>
        </w:rPr>
        <w:t xml:space="preserve"> kuna i sedamdeset</w:t>
      </w:r>
      <w:r w:rsidR="0046231F" w:rsidRPr="006D1EB5">
        <w:rPr>
          <w:b/>
          <w:sz w:val="24"/>
          <w:szCs w:val="24"/>
        </w:rPr>
        <w:t xml:space="preserve"> </w:t>
      </w:r>
      <w:r w:rsidR="0046231F" w:rsidRPr="005B2C19">
        <w:rPr>
          <w:sz w:val="24"/>
          <w:szCs w:val="24"/>
        </w:rPr>
        <w:t>devet lipa</w:t>
      </w:r>
      <w:r w:rsidR="00AC0859" w:rsidRPr="005B2C19">
        <w:rPr>
          <w:sz w:val="24"/>
          <w:szCs w:val="24"/>
        </w:rPr>
        <w:t>)</w:t>
      </w:r>
      <w:r w:rsidR="00AC0859" w:rsidRPr="006D1EB5">
        <w:rPr>
          <w:sz w:val="24"/>
          <w:szCs w:val="24"/>
        </w:rPr>
        <w:t xml:space="preserve"> u korist računa </w:t>
      </w:r>
      <w:r w:rsidR="00DF50A4" w:rsidRPr="006D1EB5">
        <w:rPr>
          <w:sz w:val="24"/>
          <w:szCs w:val="24"/>
        </w:rPr>
        <w:t>stečajnog dužnika u korist računa JAMBO PROMET d.o.o. za proizvodnju, trgovinu i usluge "u stečaju",  Metković, Splitska  bb, MBS: 060158402, OIB: 69588435053 otvoren kod Podravske banke IBAN HR 5223860021119011607</w:t>
      </w:r>
      <w:r w:rsidR="00AC0859" w:rsidRPr="006D1EB5">
        <w:rPr>
          <w:sz w:val="24"/>
          <w:szCs w:val="24"/>
        </w:rPr>
        <w:t>, te u istom roku potvrdu o uplati dostaviti u sudski spis.</w:t>
      </w:r>
    </w:p>
    <w:p w:rsidRDefault="00AC0859" w:rsidP="00F444B5" w:rsidR="00AC0859" w:rsidRPr="006D1EB5">
      <w:pPr>
        <w:tabs>
          <w:tab w:pos="709" w:val="num"/>
        </w:tabs>
        <w:ind w:hanging="709" w:left="709"/>
        <w:jc w:val="both"/>
        <w:rPr>
          <w:sz w:val="24"/>
          <w:szCs w:val="24"/>
        </w:rPr>
      </w:pPr>
    </w:p>
    <w:p w:rsidRDefault="002223D2" w:rsidP="002223D2" w:rsidR="002223D2" w:rsidRPr="006D1EB5">
      <w:pPr>
        <w:tabs>
          <w:tab w:pos="709" w:val="num"/>
        </w:tabs>
        <w:ind w:hanging="709" w:left="709"/>
        <w:jc w:val="both"/>
        <w:rPr>
          <w:sz w:val="24"/>
          <w:szCs w:val="24"/>
        </w:rPr>
      </w:pPr>
      <w:r w:rsidRPr="006D1EB5">
        <w:rPr>
          <w:b/>
          <w:sz w:val="24"/>
          <w:szCs w:val="24"/>
        </w:rPr>
        <w:lastRenderedPageBreak/>
        <w:t>V.</w:t>
      </w:r>
      <w:r w:rsidRPr="006D1EB5">
        <w:rPr>
          <w:sz w:val="24"/>
          <w:szCs w:val="24"/>
        </w:rPr>
        <w:tab/>
        <w:t xml:space="preserve">Ako kupac koji je stavio najpovoljniju ponudu ne položi dužni iznos u cijelosti u roku iz ove odluke, imovina će se dosuditi kupcima koji su ponudili nižu cijenu, redom prema veličini cijene koju su ponudili. </w:t>
      </w:r>
    </w:p>
    <w:p w:rsidRDefault="002223D2" w:rsidP="006D1EB5" w:rsidR="002223D2" w:rsidRPr="006D1EB5">
      <w:pPr>
        <w:tabs>
          <w:tab w:pos="709" w:val="num"/>
        </w:tabs>
        <w:ind w:hanging="709" w:left="709"/>
        <w:jc w:val="both"/>
        <w:rPr>
          <w:b/>
          <w:sz w:val="24"/>
          <w:szCs w:val="24"/>
        </w:rPr>
      </w:pPr>
    </w:p>
    <w:p w:rsidRDefault="002223D2" w:rsidP="006D1EB5" w:rsidR="00DF50A4" w:rsidRPr="006D1EB5">
      <w:pPr>
        <w:tabs>
          <w:tab w:pos="709" w:val="num"/>
        </w:tabs>
        <w:ind w:hanging="709" w:left="709"/>
        <w:jc w:val="both"/>
        <w:rPr>
          <w:sz w:val="24"/>
          <w:szCs w:val="24"/>
        </w:rPr>
      </w:pPr>
      <w:r w:rsidRPr="006D1EB5">
        <w:rPr>
          <w:b/>
          <w:sz w:val="24"/>
          <w:szCs w:val="24"/>
        </w:rPr>
        <w:t>V</w:t>
      </w:r>
      <w:r w:rsidR="006D1EB5">
        <w:rPr>
          <w:b/>
          <w:sz w:val="24"/>
          <w:szCs w:val="24"/>
        </w:rPr>
        <w:t>I</w:t>
      </w:r>
      <w:r w:rsidRPr="006D1EB5">
        <w:rPr>
          <w:b/>
          <w:sz w:val="24"/>
          <w:szCs w:val="24"/>
        </w:rPr>
        <w:t>.</w:t>
      </w:r>
      <w:r w:rsidRPr="006D1EB5">
        <w:rPr>
          <w:sz w:val="24"/>
          <w:szCs w:val="24"/>
        </w:rPr>
        <w:tab/>
      </w:r>
      <w:r w:rsidR="00DF50A4" w:rsidRPr="006D1EB5">
        <w:rPr>
          <w:sz w:val="24"/>
          <w:szCs w:val="24"/>
        </w:rPr>
        <w:t>Imovina iz točke I. ovog rješenja predat će se ponuditelju: B2 KAPITAL d.o.o., Zagreb, Radnička cesta 41, OIB: 57509775367, nakon pravomoćnosti ovog rješenja i nakon uplate iznosa iz točke I</w:t>
      </w:r>
      <w:r w:rsidR="006D1EB5">
        <w:rPr>
          <w:sz w:val="24"/>
          <w:szCs w:val="24"/>
        </w:rPr>
        <w:t>I</w:t>
      </w:r>
      <w:r w:rsidR="00DF50A4" w:rsidRPr="006D1EB5">
        <w:rPr>
          <w:sz w:val="24"/>
          <w:szCs w:val="24"/>
        </w:rPr>
        <w:t>I. ovog rješenja.</w:t>
      </w:r>
    </w:p>
    <w:p w:rsidRDefault="00DF50A4" w:rsidP="006D1EB5" w:rsidR="00DF50A4" w:rsidRPr="006D1EB5">
      <w:pPr>
        <w:tabs>
          <w:tab w:pos="709" w:val="num"/>
        </w:tabs>
        <w:ind w:hanging="709" w:left="709"/>
        <w:jc w:val="both"/>
        <w:rPr>
          <w:sz w:val="24"/>
          <w:szCs w:val="24"/>
        </w:rPr>
      </w:pPr>
    </w:p>
    <w:p w:rsidRDefault="00DF50A4" w:rsidP="006D1EB5" w:rsidR="00DF50A4" w:rsidRPr="006D1EB5">
      <w:pPr>
        <w:tabs>
          <w:tab w:pos="709" w:val="num"/>
        </w:tabs>
        <w:ind w:hanging="709" w:left="709"/>
        <w:jc w:val="both"/>
        <w:rPr>
          <w:sz w:val="24"/>
          <w:szCs w:val="24"/>
        </w:rPr>
      </w:pPr>
      <w:r w:rsidRPr="006D1EB5">
        <w:rPr>
          <w:b/>
          <w:sz w:val="24"/>
          <w:szCs w:val="24"/>
        </w:rPr>
        <w:t>V</w:t>
      </w:r>
      <w:r w:rsidR="006D1EB5" w:rsidRPr="006D1EB5">
        <w:rPr>
          <w:b/>
          <w:sz w:val="24"/>
          <w:szCs w:val="24"/>
        </w:rPr>
        <w:t>II</w:t>
      </w:r>
      <w:r w:rsidRPr="006D1EB5">
        <w:rPr>
          <w:b/>
          <w:sz w:val="24"/>
          <w:szCs w:val="24"/>
        </w:rPr>
        <w:t>.</w:t>
      </w:r>
      <w:r w:rsidR="00837FDF">
        <w:rPr>
          <w:sz w:val="24"/>
          <w:szCs w:val="24"/>
        </w:rPr>
        <w:t xml:space="preserve">  </w:t>
      </w:r>
      <w:r w:rsidR="00837FDF">
        <w:rPr>
          <w:sz w:val="24"/>
          <w:szCs w:val="24"/>
        </w:rPr>
        <w:tab/>
      </w:r>
      <w:r w:rsidR="006D1EB5" w:rsidRPr="006D1EB5">
        <w:rPr>
          <w:sz w:val="24"/>
          <w:szCs w:val="24"/>
        </w:rPr>
        <w:t>Ako ponuditelj</w:t>
      </w:r>
      <w:r w:rsidRPr="006D1EB5">
        <w:rPr>
          <w:sz w:val="24"/>
          <w:szCs w:val="24"/>
        </w:rPr>
        <w:t xml:space="preserve"> koji je stavio najpovoljniju ponudu ne položi dužni iznos u cijelosti u roku iz ove odluke, imovina će se dosuditi kupcima koji su ponudili nižu cijenu, redom prema veličini cijene koju su ponudili. </w:t>
      </w:r>
    </w:p>
    <w:p w:rsidRDefault="00DF50A4" w:rsidP="006D1EB5" w:rsidR="00DF50A4" w:rsidRPr="006D1EB5">
      <w:pPr>
        <w:tabs>
          <w:tab w:pos="709" w:val="num"/>
        </w:tabs>
        <w:ind w:hanging="709" w:left="709"/>
        <w:jc w:val="both"/>
        <w:rPr>
          <w:sz w:val="24"/>
          <w:szCs w:val="24"/>
        </w:rPr>
      </w:pPr>
    </w:p>
    <w:p w:rsidRDefault="00DF50A4" w:rsidP="006D1EB5" w:rsidR="00DF50A4" w:rsidRPr="006D1EB5">
      <w:pPr>
        <w:tabs>
          <w:tab w:pos="709" w:val="num"/>
        </w:tabs>
        <w:ind w:hanging="709" w:left="709"/>
        <w:jc w:val="both"/>
        <w:rPr>
          <w:sz w:val="24"/>
          <w:szCs w:val="24"/>
        </w:rPr>
      </w:pPr>
      <w:r w:rsidRPr="006D1EB5">
        <w:rPr>
          <w:b/>
          <w:sz w:val="24"/>
          <w:szCs w:val="24"/>
        </w:rPr>
        <w:t>VI</w:t>
      </w:r>
      <w:r w:rsidR="006D1EB5" w:rsidRPr="006D1EB5">
        <w:rPr>
          <w:b/>
          <w:sz w:val="24"/>
          <w:szCs w:val="24"/>
        </w:rPr>
        <w:t>II.</w:t>
      </w:r>
      <w:r w:rsidR="00837FDF">
        <w:rPr>
          <w:sz w:val="24"/>
          <w:szCs w:val="24"/>
        </w:rPr>
        <w:t xml:space="preserve"> </w:t>
      </w:r>
      <w:r w:rsidRPr="006D1EB5">
        <w:rPr>
          <w:sz w:val="24"/>
          <w:szCs w:val="24"/>
        </w:rPr>
        <w:t>Zaključkom o predaji nekretnine odredit će se upis prava vlasništva u zemljišnim knjigama na ime kupca i brisanje svih dosadašnjih upisa u zemljišnim knjigama na prodanoj nekretnini.</w:t>
      </w:r>
    </w:p>
    <w:p w:rsidRDefault="00DF50A4" w:rsidP="006D1EB5" w:rsidR="00DF50A4" w:rsidRPr="006D1EB5">
      <w:pPr>
        <w:tabs>
          <w:tab w:pos="709" w:val="num"/>
        </w:tabs>
        <w:ind w:hanging="709" w:left="709"/>
        <w:jc w:val="both"/>
        <w:rPr>
          <w:sz w:val="24"/>
          <w:szCs w:val="24"/>
        </w:rPr>
      </w:pPr>
    </w:p>
    <w:p w:rsidRDefault="006D1EB5" w:rsidP="006D1EB5" w:rsidR="00DF50A4" w:rsidRPr="006D1EB5">
      <w:pPr>
        <w:tabs>
          <w:tab w:pos="709" w:val="num"/>
        </w:tabs>
        <w:ind w:hanging="709" w:left="709"/>
        <w:jc w:val="both"/>
        <w:rPr>
          <w:sz w:val="24"/>
          <w:szCs w:val="24"/>
        </w:rPr>
      </w:pPr>
      <w:r w:rsidRPr="006D1EB5">
        <w:rPr>
          <w:b/>
          <w:sz w:val="24"/>
          <w:szCs w:val="24"/>
        </w:rPr>
        <w:t>IX.</w:t>
      </w:r>
      <w:r w:rsidRPr="006D1EB5">
        <w:rPr>
          <w:sz w:val="24"/>
          <w:szCs w:val="24"/>
        </w:rPr>
        <w:t xml:space="preserve">   </w:t>
      </w:r>
      <w:r w:rsidR="00DF50A4" w:rsidRPr="006D1EB5">
        <w:rPr>
          <w:sz w:val="24"/>
          <w:szCs w:val="24"/>
        </w:rPr>
        <w:t>Nalaže se ovu dosudu prodane nekretnine zabilježiti u zemljišnim knjigama Općinskog suda u Dubrovniku.</w:t>
      </w:r>
    </w:p>
    <w:p w:rsidRDefault="00CF585C" w:rsidP="006D1EB5" w:rsidR="00CF585C" w:rsidRPr="006D1EB5">
      <w:pPr>
        <w:pStyle w:val="Tijeloteksta"/>
        <w:rPr>
          <w:szCs w:val="24"/>
        </w:rPr>
      </w:pPr>
    </w:p>
    <w:p w:rsidRDefault="006D1EB5" w:rsidP="006D1EB5" w:rsidR="00FF0485" w:rsidRPr="006D1EB5">
      <w:pPr>
        <w:pStyle w:val="Tijeloteksta"/>
        <w:ind w:hanging="720" w:left="720"/>
        <w:rPr>
          <w:szCs w:val="24"/>
        </w:rPr>
      </w:pPr>
      <w:r w:rsidRPr="006D1EB5">
        <w:rPr>
          <w:b/>
          <w:szCs w:val="24"/>
        </w:rPr>
        <w:t>X</w:t>
      </w:r>
      <w:r w:rsidR="005041A0" w:rsidRPr="006D1EB5">
        <w:rPr>
          <w:b/>
          <w:szCs w:val="24"/>
        </w:rPr>
        <w:t>.</w:t>
      </w:r>
      <w:r w:rsidR="005041A0" w:rsidRPr="006D1EB5">
        <w:rPr>
          <w:szCs w:val="24"/>
        </w:rPr>
        <w:tab/>
      </w:r>
      <w:r w:rsidR="00FF0485" w:rsidRPr="006D1EB5">
        <w:rPr>
          <w:szCs w:val="24"/>
        </w:rPr>
        <w:t>Žalba protiv ovog rješenja ne zadržava provedbu rješenja.</w:t>
      </w:r>
    </w:p>
    <w:p w:rsidRDefault="00FF0485" w:rsidP="005041A0" w:rsidR="007D3902" w:rsidRPr="006D1EB5">
      <w:pPr>
        <w:pStyle w:val="Tijeloteksta"/>
        <w:ind w:hanging="720" w:left="720"/>
        <w:rPr>
          <w:b/>
          <w:szCs w:val="24"/>
        </w:rPr>
      </w:pPr>
      <w:r w:rsidRPr="006D1EB5">
        <w:rPr>
          <w:szCs w:val="24"/>
        </w:rPr>
        <w:t xml:space="preserve">  </w:t>
      </w:r>
    </w:p>
    <w:p w:rsidRDefault="007D3902" w:rsidR="007D3902" w:rsidRPr="006D1EB5">
      <w:pPr>
        <w:pStyle w:val="Tijeloteksta"/>
        <w:jc w:val="center"/>
        <w:rPr>
          <w:b/>
          <w:szCs w:val="24"/>
        </w:rPr>
      </w:pPr>
    </w:p>
    <w:p w:rsidRDefault="00FF0485" w:rsidR="00FF0485" w:rsidRPr="006D1EB5">
      <w:pPr>
        <w:pStyle w:val="Tijeloteksta"/>
        <w:jc w:val="center"/>
        <w:rPr>
          <w:b/>
          <w:szCs w:val="24"/>
        </w:rPr>
      </w:pPr>
      <w:r w:rsidRPr="006D1EB5">
        <w:rPr>
          <w:b/>
          <w:szCs w:val="24"/>
        </w:rPr>
        <w:t>Obrazloženje</w:t>
      </w:r>
    </w:p>
    <w:p w:rsidRDefault="00FF0485" w:rsidR="00FF0485" w:rsidRPr="006D1EB5">
      <w:pPr>
        <w:pStyle w:val="Tijeloteksta"/>
        <w:jc w:val="center"/>
        <w:rPr>
          <w:b/>
          <w:szCs w:val="24"/>
        </w:rPr>
      </w:pPr>
    </w:p>
    <w:p w:rsidRDefault="006D1EB5" w:rsidP="00EF2421" w:rsidR="00FF0485">
      <w:pPr>
        <w:ind w:firstLine="708"/>
        <w:jc w:val="both"/>
        <w:rPr>
          <w:sz w:val="24"/>
          <w:szCs w:val="24"/>
        </w:rPr>
      </w:pPr>
      <w:r w:rsidRPr="006D1EB5">
        <w:rPr>
          <w:sz w:val="24"/>
          <w:szCs w:val="24"/>
        </w:rPr>
        <w:t>Rješenjem ovog suda posl.br. St-173/2016 od 15. veljače  2016. godine otvoren je stečajni postupak nad stečajnim dužnikom JAMBO PROMET d.o.o. za proizvodnju, trgovinu i usluge "u stečaju",  Metković, Splitska  bb, MBS: 060158402, OIB: 69588435053. U stečajnom postupku nad dužnikom JAMBO PROMET d.o.o. za proizvodnju, trgovinu i usluge "u stečaju",  Metković, Splitska  bb, MBS: 060158402, OIB: 69588435053, utvrđeno je da u stečajnu masu ulazi nekretnina opisana pod točkom I., izreke ovog rješenja. Nadalje, utvrđeno je iz uvida u izvadak iz zemljišnih knjiga da na toj nekretnini postoji upisano razlučno pravo hipoteke u korist</w:t>
      </w:r>
      <w:r w:rsidRPr="006D1EB5">
        <w:t xml:space="preserve"> </w:t>
      </w:r>
      <w:r w:rsidRPr="006D1EB5">
        <w:rPr>
          <w:sz w:val="24"/>
          <w:szCs w:val="24"/>
        </w:rPr>
        <w:t>PRIVREDNA BANKA ZAGREB d.d. ZAGREB, OIB: 02535697732</w:t>
      </w:r>
      <w:r w:rsidR="00EF2421">
        <w:rPr>
          <w:sz w:val="24"/>
          <w:szCs w:val="24"/>
        </w:rPr>
        <w:t xml:space="preserve"> (ustupljeno B2 KAPITAL d.o.o.)</w:t>
      </w:r>
      <w:r w:rsidRPr="006D1EB5">
        <w:rPr>
          <w:sz w:val="24"/>
          <w:szCs w:val="24"/>
        </w:rPr>
        <w:t>, RAIFFEISENBANK AUSTRIA d.d.Zagreb, OIB: 53056966535</w:t>
      </w:r>
      <w:r w:rsidR="00C65E60">
        <w:rPr>
          <w:sz w:val="24"/>
          <w:szCs w:val="24"/>
        </w:rPr>
        <w:t xml:space="preserve"> (prijenos založnog prava na </w:t>
      </w:r>
      <w:r w:rsidR="00C65E60" w:rsidRPr="00C65E60">
        <w:rPr>
          <w:sz w:val="24"/>
          <w:szCs w:val="24"/>
        </w:rPr>
        <w:t>DDM INVEST III AG, OIB: 42497989050, SCHOCHENMÜHLESTRASSE 4, CH-6349  BAAR, ŠVICARSKA</w:t>
      </w:r>
      <w:r w:rsidR="00C65E60">
        <w:rPr>
          <w:sz w:val="24"/>
          <w:szCs w:val="24"/>
        </w:rPr>
        <w:t>)</w:t>
      </w:r>
      <w:r w:rsidRPr="006D1EB5">
        <w:rPr>
          <w:sz w:val="24"/>
          <w:szCs w:val="24"/>
        </w:rPr>
        <w:t xml:space="preserve"> i REPUBLIKA HRVATSKA, OIB: 18683136487, te zabilježbe ovrhe.</w:t>
      </w:r>
      <w:r w:rsidRPr="006D1EB5">
        <w:t xml:space="preserve"> </w:t>
      </w:r>
      <w:r>
        <w:rPr>
          <w:sz w:val="24"/>
          <w:szCs w:val="24"/>
        </w:rPr>
        <w:t>P</w:t>
      </w:r>
      <w:r w:rsidRPr="006D1EB5">
        <w:rPr>
          <w:sz w:val="24"/>
          <w:szCs w:val="24"/>
        </w:rPr>
        <w:t>od brojem Z-3698/2017</w:t>
      </w:r>
      <w:r w:rsidR="00EF2421">
        <w:rPr>
          <w:sz w:val="24"/>
          <w:szCs w:val="24"/>
        </w:rPr>
        <w:t xml:space="preserve"> upisan je pod p</w:t>
      </w:r>
      <w:r w:rsidRPr="006D1EB5">
        <w:rPr>
          <w:sz w:val="24"/>
          <w:szCs w:val="24"/>
        </w:rPr>
        <w:t>rvenstveni red upisa: Z-136/2011</w:t>
      </w:r>
      <w:r w:rsidR="00EF2421">
        <w:rPr>
          <w:sz w:val="24"/>
          <w:szCs w:val="24"/>
        </w:rPr>
        <w:t xml:space="preserve"> </w:t>
      </w:r>
      <w:r w:rsidR="00EF2421" w:rsidRPr="006D1EB5">
        <w:rPr>
          <w:sz w:val="24"/>
          <w:szCs w:val="24"/>
        </w:rPr>
        <w:t>uknjižba, ustupanje založnog prava</w:t>
      </w:r>
      <w:r w:rsidRPr="006D1EB5">
        <w:rPr>
          <w:sz w:val="24"/>
          <w:szCs w:val="24"/>
        </w:rPr>
        <w:t xml:space="preserve">, </w:t>
      </w:r>
      <w:r w:rsidR="00EF2421">
        <w:rPr>
          <w:sz w:val="24"/>
          <w:szCs w:val="24"/>
        </w:rPr>
        <w:t>n</w:t>
      </w:r>
      <w:r w:rsidRPr="006D1EB5">
        <w:rPr>
          <w:sz w:val="24"/>
          <w:szCs w:val="24"/>
        </w:rPr>
        <w:t>a temelju Ugovora o ustupu tražbine br. OV - 5480/2016 javnog bilježnika Joza Rotima iz Zagreba, za dug u iznosu od 2.460.000,00 EUR-a u kunskoj protuvrijednosti, sa Privredna Banka Zagreb D.D., OIB: 02535697732, iz Radnička cesta 50, 10</w:t>
      </w:r>
      <w:r w:rsidR="00EF2421">
        <w:rPr>
          <w:sz w:val="24"/>
          <w:szCs w:val="24"/>
        </w:rPr>
        <w:t xml:space="preserve">000 Zagreb, u korist </w:t>
      </w:r>
      <w:r w:rsidRPr="006D1EB5">
        <w:rPr>
          <w:sz w:val="24"/>
          <w:szCs w:val="24"/>
        </w:rPr>
        <w:t>B2 KAPITAL D.O.O., OIB: 57509775367, RADNIČKA CESTA 41, 10000 ZAGREB</w:t>
      </w:r>
      <w:r w:rsidR="00EF2421">
        <w:rPr>
          <w:sz w:val="24"/>
          <w:szCs w:val="24"/>
        </w:rPr>
        <w:t>.</w:t>
      </w:r>
    </w:p>
    <w:p w:rsidRDefault="00EF2421" w:rsidP="00EF2421" w:rsidR="00EF2421">
      <w:pPr>
        <w:ind w:firstLine="708"/>
        <w:jc w:val="both"/>
        <w:rPr>
          <w:sz w:val="24"/>
          <w:szCs w:val="24"/>
        </w:rPr>
      </w:pPr>
    </w:p>
    <w:p w:rsidRDefault="00EF2421" w:rsidP="00EF2421" w:rsidR="00EF2421">
      <w:pPr>
        <w:ind w:firstLine="708"/>
        <w:jc w:val="both"/>
        <w:rPr>
          <w:sz w:val="24"/>
          <w:szCs w:val="24"/>
        </w:rPr>
      </w:pPr>
      <w:r w:rsidRPr="00EF2421">
        <w:rPr>
          <w:sz w:val="24"/>
          <w:szCs w:val="24"/>
        </w:rPr>
        <w:t>Rješenjem o prodaji posl.br. St-173/2016-42 od 21. srpnja 2017. godine određena je prodaja imovine navedene u točki I. ovo</w:t>
      </w:r>
      <w:r>
        <w:rPr>
          <w:sz w:val="24"/>
          <w:szCs w:val="24"/>
        </w:rPr>
        <w:t>g rješenja u stečajnom postupku</w:t>
      </w:r>
      <w:r w:rsidRPr="00EF2421">
        <w:rPr>
          <w:sz w:val="24"/>
          <w:szCs w:val="24"/>
        </w:rPr>
        <w:t>, a zaključkom posl.br. St-173/2016-</w:t>
      </w:r>
      <w:r>
        <w:rPr>
          <w:sz w:val="24"/>
          <w:szCs w:val="24"/>
        </w:rPr>
        <w:t>61</w:t>
      </w:r>
      <w:r w:rsidRPr="00EF2421">
        <w:rPr>
          <w:sz w:val="24"/>
          <w:szCs w:val="24"/>
        </w:rPr>
        <w:t xml:space="preserve"> od 07. rujna 2017. godine utvrđena je početna vrijednost, te uvjeti prodaje i dostavljen je zahtjev Financijskoj agenciji za prodaju nekretnine.</w:t>
      </w:r>
    </w:p>
    <w:p w:rsidRDefault="00EF2421" w:rsidP="00837FDF" w:rsidR="00EF2421">
      <w:pPr>
        <w:jc w:val="both"/>
        <w:rPr>
          <w:sz w:val="24"/>
          <w:szCs w:val="24"/>
        </w:rPr>
      </w:pPr>
    </w:p>
    <w:p w:rsidRDefault="00EF2421" w:rsidP="00EF2421" w:rsidR="006D1EB5">
      <w:pPr>
        <w:ind w:firstLine="708"/>
        <w:jc w:val="both"/>
        <w:rPr>
          <w:sz w:val="24"/>
          <w:szCs w:val="24"/>
        </w:rPr>
      </w:pPr>
      <w:r w:rsidRPr="00EF2421">
        <w:rPr>
          <w:sz w:val="24"/>
          <w:szCs w:val="24"/>
        </w:rPr>
        <w:lastRenderedPageBreak/>
        <w:t xml:space="preserve">Prema izvješću Financijske agencije o provedenoj elektroničkoj dražbi (list spisa </w:t>
      </w:r>
      <w:r>
        <w:rPr>
          <w:sz w:val="24"/>
          <w:szCs w:val="24"/>
        </w:rPr>
        <w:t>1122-1130</w:t>
      </w:r>
      <w:r w:rsidRPr="00EF2421">
        <w:rPr>
          <w:sz w:val="24"/>
          <w:szCs w:val="24"/>
        </w:rPr>
        <w:t xml:space="preserve">) dražba je počela </w:t>
      </w:r>
      <w:r>
        <w:rPr>
          <w:sz w:val="24"/>
          <w:szCs w:val="24"/>
        </w:rPr>
        <w:t>18. travnja 2018</w:t>
      </w:r>
      <w:r w:rsidRPr="00EF2421">
        <w:rPr>
          <w:sz w:val="24"/>
          <w:szCs w:val="24"/>
        </w:rPr>
        <w:t>. godine</w:t>
      </w:r>
      <w:r>
        <w:rPr>
          <w:sz w:val="24"/>
          <w:szCs w:val="24"/>
        </w:rPr>
        <w:t xml:space="preserve"> u 15:00:00 sati, te završila 10. srp</w:t>
      </w:r>
      <w:r w:rsidRPr="00EF2421">
        <w:rPr>
          <w:sz w:val="24"/>
          <w:szCs w:val="24"/>
        </w:rPr>
        <w:t xml:space="preserve">nja 2018. godine u 23:59:59 sati i uplaćena je jamčevina evidentirana u iznosu </w:t>
      </w:r>
      <w:r>
        <w:rPr>
          <w:sz w:val="24"/>
          <w:szCs w:val="24"/>
        </w:rPr>
        <w:t>72.056,66</w:t>
      </w:r>
      <w:r w:rsidRPr="00EF2421">
        <w:rPr>
          <w:sz w:val="24"/>
          <w:szCs w:val="24"/>
        </w:rPr>
        <w:t xml:space="preserve"> kuna od strane </w:t>
      </w:r>
      <w:r>
        <w:rPr>
          <w:sz w:val="24"/>
          <w:szCs w:val="24"/>
        </w:rPr>
        <w:t>CVIJETA NEKRETNINE d.o.o. Dubrovnik, dana 18. lipnja 2018</w:t>
      </w:r>
      <w:r w:rsidRPr="00EF2421">
        <w:rPr>
          <w:sz w:val="24"/>
          <w:szCs w:val="24"/>
        </w:rPr>
        <w:t xml:space="preserve">.g. Na elektroničkoj javnoj dražbi završenoj 10. srpnja 2018. godine u 23:59:59 sati najviši iznos valjane ponude u iznosu od </w:t>
      </w:r>
      <w:r>
        <w:rPr>
          <w:sz w:val="24"/>
          <w:szCs w:val="24"/>
        </w:rPr>
        <w:t>725.566,62</w:t>
      </w:r>
      <w:r w:rsidRPr="00EF2421">
        <w:rPr>
          <w:sz w:val="24"/>
          <w:szCs w:val="24"/>
        </w:rPr>
        <w:t xml:space="preserve"> kuna (slovima: </w:t>
      </w:r>
      <w:r>
        <w:rPr>
          <w:sz w:val="24"/>
          <w:szCs w:val="24"/>
        </w:rPr>
        <w:t>sedamstodvadestpettisućapetstošezdesetšest kuna i šezdesetdvije lipe</w:t>
      </w:r>
      <w:r w:rsidRPr="00EF2421">
        <w:rPr>
          <w:sz w:val="24"/>
          <w:szCs w:val="24"/>
        </w:rPr>
        <w:t>) stavio je CVIJETA NEKRETNINE d.o.o. Dubrovnik dana 1</w:t>
      </w:r>
      <w:r w:rsidR="003A0FB1">
        <w:rPr>
          <w:sz w:val="24"/>
          <w:szCs w:val="24"/>
        </w:rPr>
        <w:t>0. srpnja 2018.g. u 23:59:47</w:t>
      </w:r>
      <w:r w:rsidRPr="00EF2421">
        <w:rPr>
          <w:sz w:val="24"/>
          <w:szCs w:val="24"/>
        </w:rPr>
        <w:t xml:space="preserve"> sati.</w:t>
      </w:r>
    </w:p>
    <w:p w:rsidRDefault="003A0FB1" w:rsidP="00EF2421" w:rsidR="003A0FB1">
      <w:pPr>
        <w:ind w:firstLine="708"/>
        <w:jc w:val="both"/>
        <w:rPr>
          <w:sz w:val="24"/>
          <w:szCs w:val="24"/>
        </w:rPr>
      </w:pPr>
    </w:p>
    <w:p w:rsidRDefault="003A0FB1" w:rsidP="00EF2421" w:rsidR="003A0FB1">
      <w:pPr>
        <w:ind w:firstLine="708"/>
        <w:jc w:val="both"/>
        <w:rPr>
          <w:sz w:val="24"/>
          <w:szCs w:val="24"/>
        </w:rPr>
      </w:pPr>
      <w:r>
        <w:rPr>
          <w:sz w:val="24"/>
          <w:szCs w:val="24"/>
        </w:rPr>
        <w:t>Dana 17. travnja 2018.g. preporučeno poštom dostavljen je podnesak</w:t>
      </w:r>
      <w:r w:rsidRPr="003A0FB1">
        <w:t xml:space="preserve"> </w:t>
      </w:r>
      <w:r w:rsidRPr="003A0FB1">
        <w:rPr>
          <w:sz w:val="24"/>
          <w:szCs w:val="24"/>
        </w:rPr>
        <w:t>B2 KAPITAL d.o.o., Zagreb</w:t>
      </w:r>
      <w:r>
        <w:rPr>
          <w:sz w:val="24"/>
          <w:szCs w:val="24"/>
        </w:rPr>
        <w:t xml:space="preserve"> </w:t>
      </w:r>
      <w:r w:rsidRPr="003A0FB1">
        <w:rPr>
          <w:sz w:val="24"/>
          <w:szCs w:val="24"/>
        </w:rPr>
        <w:t xml:space="preserve">(list spisa </w:t>
      </w:r>
      <w:r>
        <w:rPr>
          <w:sz w:val="24"/>
          <w:szCs w:val="24"/>
        </w:rPr>
        <w:t xml:space="preserve">1016-1028) </w:t>
      </w:r>
      <w:r w:rsidRPr="003A0FB1">
        <w:rPr>
          <w:sz w:val="24"/>
          <w:szCs w:val="24"/>
        </w:rPr>
        <w:t xml:space="preserve"> dakle prije zaključenja javne dražbe koja je zaključena 10. srpnja 2018. godine </w:t>
      </w:r>
      <w:r>
        <w:rPr>
          <w:sz w:val="24"/>
          <w:szCs w:val="24"/>
        </w:rPr>
        <w:t xml:space="preserve">sa izjavom </w:t>
      </w:r>
      <w:r w:rsidRPr="003A0FB1">
        <w:rPr>
          <w:sz w:val="24"/>
          <w:szCs w:val="24"/>
        </w:rPr>
        <w:t xml:space="preserve"> da sukladno čl. 247. SZ kao prvi razlučni vjerovnik je prednosnom redu kupuje nekretninu i stavlja u prijeboj svoju tražbinu s protutražbinom stečajnog dužnika po osnovi cijene u visini utvrđene vrijednosti nekretnine koja je prema zaključku o prodaji utvrđena u iznosu od </w:t>
      </w:r>
      <w:r>
        <w:rPr>
          <w:sz w:val="24"/>
          <w:szCs w:val="24"/>
        </w:rPr>
        <w:t xml:space="preserve">2.882.266,50 </w:t>
      </w:r>
      <w:r w:rsidRPr="003A0FB1">
        <w:rPr>
          <w:sz w:val="24"/>
          <w:szCs w:val="24"/>
        </w:rPr>
        <w:t>kuna.</w:t>
      </w:r>
    </w:p>
    <w:p w:rsidRDefault="00FF0485" w:rsidP="003A0FB1" w:rsidR="00FF0485" w:rsidRPr="006D1EB5">
      <w:pPr>
        <w:jc w:val="both"/>
        <w:rPr>
          <w:sz w:val="24"/>
          <w:szCs w:val="24"/>
          <w:u w:val="single"/>
        </w:rPr>
      </w:pPr>
    </w:p>
    <w:p w:rsidRDefault="00F97986" w:rsidP="00F97986" w:rsidR="00F97986" w:rsidRPr="006D1EB5">
      <w:pPr>
        <w:ind w:firstLine="709"/>
        <w:jc w:val="both"/>
        <w:rPr>
          <w:sz w:val="24"/>
          <w:szCs w:val="24"/>
        </w:rPr>
      </w:pPr>
      <w:r w:rsidRPr="006D1EB5">
        <w:rPr>
          <w:sz w:val="24"/>
          <w:szCs w:val="24"/>
        </w:rPr>
        <w:t>Temeljem čl. 247. st. 7. Stečajnog zakona (NN 71/15,</w:t>
      </w:r>
      <w:r w:rsidR="007A6757" w:rsidRPr="006D1EB5">
        <w:rPr>
          <w:sz w:val="24"/>
          <w:szCs w:val="24"/>
        </w:rPr>
        <w:t xml:space="preserve"> 104/17,</w:t>
      </w:r>
      <w:r w:rsidRPr="006D1EB5">
        <w:rPr>
          <w:sz w:val="24"/>
          <w:szCs w:val="24"/>
        </w:rPr>
        <w:t xml:space="preserve"> dalje u tekstu SZ) prvi razlučni vjerovnik u prednosnom redu može izjaviti da kupuje nekretninu i da stavlja u prijeboj svoju tražbinu s protutražbinom stečajnog dužnika po osnovi cijene u visini utvrđene vrijednosti nekretnine.</w:t>
      </w:r>
    </w:p>
    <w:p w:rsidRDefault="00F14096" w:rsidP="003A0FB1" w:rsidR="00F14096" w:rsidRPr="006D1EB5">
      <w:pPr>
        <w:jc w:val="both"/>
        <w:rPr>
          <w:sz w:val="24"/>
          <w:szCs w:val="24"/>
        </w:rPr>
      </w:pPr>
    </w:p>
    <w:p w:rsidRDefault="00F14096" w:rsidP="003A0FB1" w:rsidR="00CC5178">
      <w:pPr>
        <w:ind w:firstLine="709"/>
        <w:jc w:val="both"/>
        <w:rPr>
          <w:sz w:val="24"/>
          <w:szCs w:val="24"/>
        </w:rPr>
      </w:pPr>
      <w:r w:rsidRPr="006D1EB5">
        <w:rPr>
          <w:sz w:val="24"/>
          <w:szCs w:val="24"/>
        </w:rPr>
        <w:t xml:space="preserve">Zbog toga je sud, na temelju izjave prvog razlučnog vjerovnika, imovinu stečajnog dužnika iz točke I. ove odluke koja je predmet prodaje dosudio prvom upisanom razlučnom vjerovniku </w:t>
      </w:r>
      <w:r w:rsidR="003A0FB1" w:rsidRPr="003A0FB1">
        <w:rPr>
          <w:sz w:val="24"/>
          <w:szCs w:val="24"/>
        </w:rPr>
        <w:t xml:space="preserve">B2 KAPITAL D.O.O., OIB: 57509775367, </w:t>
      </w:r>
      <w:r w:rsidR="003A0FB1">
        <w:rPr>
          <w:sz w:val="24"/>
          <w:szCs w:val="24"/>
        </w:rPr>
        <w:t>R</w:t>
      </w:r>
      <w:r w:rsidR="003A0FB1" w:rsidRPr="003A0FB1">
        <w:rPr>
          <w:sz w:val="24"/>
          <w:szCs w:val="24"/>
        </w:rPr>
        <w:t>adničk</w:t>
      </w:r>
      <w:r w:rsidR="003A0FB1">
        <w:rPr>
          <w:sz w:val="24"/>
          <w:szCs w:val="24"/>
        </w:rPr>
        <w:t>a cesta 41, Z</w:t>
      </w:r>
      <w:r w:rsidR="003A0FB1" w:rsidRPr="003A0FB1">
        <w:rPr>
          <w:sz w:val="24"/>
          <w:szCs w:val="24"/>
        </w:rPr>
        <w:t>agreb</w:t>
      </w:r>
      <w:r w:rsidRPr="006D1EB5">
        <w:rPr>
          <w:sz w:val="24"/>
          <w:szCs w:val="24"/>
        </w:rPr>
        <w:t xml:space="preserve">, u visini utvrđene vrijednosti imovine </w:t>
      </w:r>
      <w:r w:rsidR="003A0FB1" w:rsidRPr="003A0FB1">
        <w:rPr>
          <w:sz w:val="24"/>
          <w:szCs w:val="24"/>
        </w:rPr>
        <w:t xml:space="preserve">2.882.266,50 </w:t>
      </w:r>
      <w:r w:rsidR="003A0FB1">
        <w:rPr>
          <w:sz w:val="24"/>
          <w:szCs w:val="24"/>
        </w:rPr>
        <w:t xml:space="preserve">kuna, a obzirom da je cijena postignuta na javnoj dražbi manja od </w:t>
      </w:r>
      <w:r w:rsidR="005124FC" w:rsidRPr="006D1EB5">
        <w:rPr>
          <w:sz w:val="24"/>
          <w:szCs w:val="24"/>
        </w:rPr>
        <w:t xml:space="preserve"> </w:t>
      </w:r>
      <w:r w:rsidR="003A0FB1" w:rsidRPr="003A0FB1">
        <w:rPr>
          <w:sz w:val="24"/>
          <w:szCs w:val="24"/>
        </w:rPr>
        <w:t xml:space="preserve">2.882.266,50 kuna, te je na temelju čl. 107.  Ovršnog zakona (NN 112/12, 25/13, 93/14, dalje u tekstu: OZ) koji se u ovom postupku na temelju čl. 247. SZ na odgovarajući način primjenjuje, oslobodio kupca plaćanja kupovnine, osim dijela koji se odnose na troškove postupka, a koji prema dostavljenom </w:t>
      </w:r>
      <w:r w:rsidR="00CC5178">
        <w:rPr>
          <w:sz w:val="24"/>
          <w:szCs w:val="24"/>
        </w:rPr>
        <w:t xml:space="preserve">i ispravljenom </w:t>
      </w:r>
      <w:r w:rsidR="003A0FB1" w:rsidRPr="003A0FB1">
        <w:rPr>
          <w:sz w:val="24"/>
          <w:szCs w:val="24"/>
        </w:rPr>
        <w:t>obračunu steča</w:t>
      </w:r>
      <w:r w:rsidR="003A0FB1">
        <w:rPr>
          <w:sz w:val="24"/>
          <w:szCs w:val="24"/>
        </w:rPr>
        <w:t>jnog upravitelja (list spisa 1146-</w:t>
      </w:r>
      <w:r w:rsidR="006918B2">
        <w:rPr>
          <w:sz w:val="24"/>
          <w:szCs w:val="24"/>
        </w:rPr>
        <w:t>1152</w:t>
      </w:r>
      <w:r w:rsidR="00CC5178">
        <w:rPr>
          <w:sz w:val="24"/>
          <w:szCs w:val="24"/>
        </w:rPr>
        <w:t>, 1172-1179</w:t>
      </w:r>
      <w:r w:rsidR="003A0FB1" w:rsidRPr="003A0FB1">
        <w:rPr>
          <w:sz w:val="24"/>
          <w:szCs w:val="24"/>
        </w:rPr>
        <w:t xml:space="preserve">) iznose </w:t>
      </w:r>
      <w:r w:rsidR="005B2C19">
        <w:rPr>
          <w:sz w:val="24"/>
          <w:szCs w:val="24"/>
        </w:rPr>
        <w:t xml:space="preserve">273.977,79 </w:t>
      </w:r>
      <w:r w:rsidR="006918B2">
        <w:rPr>
          <w:sz w:val="24"/>
          <w:szCs w:val="24"/>
        </w:rPr>
        <w:t>kuna odnosno</w:t>
      </w:r>
      <w:r w:rsidR="003A0FB1" w:rsidRPr="003A0FB1">
        <w:rPr>
          <w:sz w:val="24"/>
          <w:szCs w:val="24"/>
        </w:rPr>
        <w:t xml:space="preserve"> </w:t>
      </w:r>
      <w:r w:rsidR="006918B2">
        <w:rPr>
          <w:sz w:val="24"/>
          <w:szCs w:val="24"/>
        </w:rPr>
        <w:t xml:space="preserve">paušalno 5% od iznosa </w:t>
      </w:r>
      <w:r w:rsidR="006918B2" w:rsidRPr="006918B2">
        <w:rPr>
          <w:sz w:val="24"/>
          <w:szCs w:val="24"/>
        </w:rPr>
        <w:t>2.882.266,50 kuna</w:t>
      </w:r>
      <w:r w:rsidR="00ED035B">
        <w:rPr>
          <w:sz w:val="24"/>
          <w:szCs w:val="24"/>
        </w:rPr>
        <w:t xml:space="preserve"> (dakle 144.113,32 kuna)</w:t>
      </w:r>
      <w:r w:rsidR="006918B2">
        <w:rPr>
          <w:sz w:val="24"/>
          <w:szCs w:val="24"/>
        </w:rPr>
        <w:t xml:space="preserve"> za troškove</w:t>
      </w:r>
      <w:r w:rsidR="006918B2" w:rsidRPr="006918B2">
        <w:t xml:space="preserve"> </w:t>
      </w:r>
      <w:r w:rsidR="006918B2" w:rsidRPr="006918B2">
        <w:rPr>
          <w:sz w:val="24"/>
          <w:szCs w:val="24"/>
        </w:rPr>
        <w:t>utvrđivanja predmeta razlučnoga prava</w:t>
      </w:r>
      <w:r w:rsidR="003A0FB1" w:rsidRPr="003A0FB1">
        <w:rPr>
          <w:sz w:val="24"/>
          <w:szCs w:val="24"/>
        </w:rPr>
        <w:t xml:space="preserve">, odnosno </w:t>
      </w:r>
      <w:r w:rsidR="006918B2">
        <w:rPr>
          <w:sz w:val="24"/>
          <w:szCs w:val="24"/>
        </w:rPr>
        <w:t xml:space="preserve">još </w:t>
      </w:r>
      <w:r w:rsidR="00CC5178">
        <w:rPr>
          <w:sz w:val="24"/>
          <w:szCs w:val="24"/>
        </w:rPr>
        <w:t>129.864,47</w:t>
      </w:r>
      <w:r w:rsidR="006918B2">
        <w:rPr>
          <w:sz w:val="24"/>
          <w:szCs w:val="24"/>
        </w:rPr>
        <w:t xml:space="preserve"> kuna za troškove </w:t>
      </w:r>
      <w:r w:rsidR="006918B2" w:rsidRPr="006918B2">
        <w:rPr>
          <w:sz w:val="24"/>
          <w:szCs w:val="24"/>
        </w:rPr>
        <w:t>unovčenja predmeta razlučnoga prava</w:t>
      </w:r>
      <w:r w:rsidR="006918B2">
        <w:rPr>
          <w:sz w:val="24"/>
          <w:szCs w:val="24"/>
        </w:rPr>
        <w:t>.</w:t>
      </w:r>
      <w:r w:rsidR="006918B2" w:rsidRPr="006918B2">
        <w:rPr>
          <w:sz w:val="24"/>
          <w:szCs w:val="24"/>
        </w:rPr>
        <w:t xml:space="preserve"> </w:t>
      </w:r>
      <w:r w:rsidR="006918B2">
        <w:rPr>
          <w:sz w:val="24"/>
          <w:szCs w:val="24"/>
        </w:rPr>
        <w:t xml:space="preserve">Stečajni upravitelj </w:t>
      </w:r>
      <w:r w:rsidR="003A0FB1" w:rsidRPr="003A0FB1">
        <w:rPr>
          <w:sz w:val="24"/>
          <w:szCs w:val="24"/>
        </w:rPr>
        <w:t xml:space="preserve">navodi da je trošak nagrade za rad stečajnog upravitelja </w:t>
      </w:r>
      <w:r w:rsidR="006918B2">
        <w:rPr>
          <w:sz w:val="24"/>
          <w:szCs w:val="24"/>
        </w:rPr>
        <w:t>677.250,00</w:t>
      </w:r>
      <w:r w:rsidR="003A0FB1" w:rsidRPr="003A0FB1">
        <w:rPr>
          <w:sz w:val="24"/>
          <w:szCs w:val="24"/>
        </w:rPr>
        <w:t xml:space="preserve"> kuna</w:t>
      </w:r>
      <w:r w:rsidR="006918B2">
        <w:rPr>
          <w:sz w:val="24"/>
          <w:szCs w:val="24"/>
        </w:rPr>
        <w:t xml:space="preserve"> (630.000,00 kuna i doprinosi na bruto iznos 47.250,00 kuna)</w:t>
      </w:r>
      <w:r w:rsidR="003A0FB1" w:rsidRPr="003A0FB1">
        <w:rPr>
          <w:sz w:val="24"/>
          <w:szCs w:val="24"/>
        </w:rPr>
        <w:t>, te za izradu elaborata građevinskog vještačenja u iznosu od 6.896,55 kuna</w:t>
      </w:r>
      <w:r w:rsidR="006918B2">
        <w:rPr>
          <w:sz w:val="24"/>
          <w:szCs w:val="24"/>
        </w:rPr>
        <w:t xml:space="preserve">, </w:t>
      </w:r>
      <w:r w:rsidR="00CC5178">
        <w:rPr>
          <w:sz w:val="24"/>
          <w:szCs w:val="24"/>
        </w:rPr>
        <w:t xml:space="preserve">trošak dražbe FINA 6.000,00 kuna, </w:t>
      </w:r>
      <w:r w:rsidR="006918B2">
        <w:rPr>
          <w:sz w:val="24"/>
          <w:szCs w:val="24"/>
        </w:rPr>
        <w:t>te putni troškovi</w:t>
      </w:r>
      <w:r w:rsidR="00CC5178">
        <w:rPr>
          <w:sz w:val="24"/>
          <w:szCs w:val="24"/>
        </w:rPr>
        <w:t xml:space="preserve"> koji su vezani za imovinu 3.238,00 kuna.</w:t>
      </w:r>
      <w:r w:rsidR="006918B2">
        <w:rPr>
          <w:sz w:val="24"/>
          <w:szCs w:val="24"/>
        </w:rPr>
        <w:t xml:space="preserve"> </w:t>
      </w:r>
      <w:r w:rsidR="003A0FB1" w:rsidRPr="003A0FB1">
        <w:rPr>
          <w:sz w:val="24"/>
          <w:szCs w:val="24"/>
        </w:rPr>
        <w:t xml:space="preserve">Nagrada stečajnom upravitelju  propisana je sukladno Uredbi o kriterijima i načinu obračuna i plaćanja nagrade stečajnim upraviteljima (NN 105/15) prema vrijednosti unovčene stečajne mase. Prema čl. 254. st. 2 i 3 SZ-a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Obzirom da prema obračunu stečajnog upravitelja predmetna nekretnina ima vrijednost </w:t>
      </w:r>
      <w:r w:rsidR="00CC5178">
        <w:rPr>
          <w:sz w:val="24"/>
          <w:szCs w:val="24"/>
        </w:rPr>
        <w:t xml:space="preserve">19,6 </w:t>
      </w:r>
      <w:r w:rsidR="003A0FB1" w:rsidRPr="003A0FB1">
        <w:rPr>
          <w:sz w:val="24"/>
          <w:szCs w:val="24"/>
        </w:rPr>
        <w:t>% u odnosu na cjelokupnu imovinu stečajnog dužnika, sud drži da slijedom čl. 254.st. 2 i 3 SZ-a, a prema dostavljenom obračunu stečajnog upravitelja vidljivo je da stvarno nastali t</w:t>
      </w:r>
      <w:r w:rsidR="005B2C19">
        <w:rPr>
          <w:sz w:val="24"/>
          <w:szCs w:val="24"/>
        </w:rPr>
        <w:t>roškovi</w:t>
      </w:r>
      <w:r w:rsidR="00CC5178">
        <w:rPr>
          <w:sz w:val="24"/>
          <w:szCs w:val="24"/>
        </w:rPr>
        <w:t xml:space="preserve"> </w:t>
      </w:r>
      <w:r w:rsidR="003A0FB1" w:rsidRPr="003A0FB1">
        <w:rPr>
          <w:sz w:val="24"/>
          <w:szCs w:val="24"/>
        </w:rPr>
        <w:t>niži</w:t>
      </w:r>
      <w:r w:rsidR="005B2C19">
        <w:rPr>
          <w:sz w:val="24"/>
          <w:szCs w:val="24"/>
        </w:rPr>
        <w:t xml:space="preserve"> od paušala</w:t>
      </w:r>
      <w:r w:rsidR="003A0FB1" w:rsidRPr="003A0FB1">
        <w:rPr>
          <w:sz w:val="24"/>
          <w:szCs w:val="24"/>
        </w:rPr>
        <w:t xml:space="preserve">, </w:t>
      </w:r>
      <w:r w:rsidR="00CC5178">
        <w:rPr>
          <w:sz w:val="24"/>
          <w:szCs w:val="24"/>
        </w:rPr>
        <w:t xml:space="preserve">odnosno </w:t>
      </w:r>
      <w:r w:rsidR="005B2C19">
        <w:rPr>
          <w:sz w:val="24"/>
          <w:szCs w:val="24"/>
        </w:rPr>
        <w:t xml:space="preserve">iznose </w:t>
      </w:r>
      <w:r w:rsidR="00CC5178">
        <w:rPr>
          <w:sz w:val="24"/>
          <w:szCs w:val="24"/>
        </w:rPr>
        <w:t xml:space="preserve">129.864,47 kuna što predstavlja 19,6% od iznosa 662.573,82 kune </w:t>
      </w:r>
      <w:r w:rsidR="00CC5178">
        <w:rPr>
          <w:sz w:val="24"/>
          <w:szCs w:val="24"/>
        </w:rPr>
        <w:lastRenderedPageBreak/>
        <w:t>ukupnih troškova unovčenja</w:t>
      </w:r>
      <w:r w:rsidR="00CC5178" w:rsidRPr="00CC5178">
        <w:t xml:space="preserve"> </w:t>
      </w:r>
      <w:r w:rsidR="00CC5178" w:rsidRPr="00CC5178">
        <w:rPr>
          <w:sz w:val="24"/>
          <w:szCs w:val="24"/>
        </w:rPr>
        <w:t>predmeta razlučn</w:t>
      </w:r>
      <w:r w:rsidR="00CC5178">
        <w:rPr>
          <w:sz w:val="24"/>
          <w:szCs w:val="24"/>
        </w:rPr>
        <w:t>ih</w:t>
      </w:r>
      <w:r w:rsidR="00CC5178" w:rsidRPr="00CC5178">
        <w:rPr>
          <w:sz w:val="24"/>
          <w:szCs w:val="24"/>
        </w:rPr>
        <w:t xml:space="preserve"> prava</w:t>
      </w:r>
      <w:r w:rsidR="003A0FB1" w:rsidRPr="003A0FB1">
        <w:rPr>
          <w:sz w:val="24"/>
          <w:szCs w:val="24"/>
        </w:rPr>
        <w:t>.</w:t>
      </w:r>
      <w:r w:rsidR="00CC5178">
        <w:rPr>
          <w:sz w:val="24"/>
          <w:szCs w:val="24"/>
        </w:rPr>
        <w:t xml:space="preserve"> Navedeni iznos stvarnih troškova unovčenja od </w:t>
      </w:r>
      <w:r w:rsidR="00CC5178" w:rsidRPr="00CC5178">
        <w:rPr>
          <w:sz w:val="24"/>
          <w:szCs w:val="24"/>
        </w:rPr>
        <w:t>129.864,47</w:t>
      </w:r>
      <w:r w:rsidR="00CC5178">
        <w:rPr>
          <w:sz w:val="24"/>
          <w:szCs w:val="24"/>
        </w:rPr>
        <w:t xml:space="preserve"> kuna je manji od paušala od 5 %.</w:t>
      </w:r>
    </w:p>
    <w:p w:rsidRDefault="00CC5178" w:rsidP="003A0FB1" w:rsidR="00CC5178">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 Potrebno je napomenuti da će troškovi postupka po čl. 248 SZ biti konačno utvrđeni nakon ročišta za diobu kupovnine odnosno nakon što ova odluka postane pravomoćna, te se izvrši uplata dijela kupovnine na račun.</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Sukladno čl. 106. </w:t>
      </w:r>
      <w:r w:rsidR="005B2C19">
        <w:rPr>
          <w:sz w:val="24"/>
          <w:szCs w:val="24"/>
        </w:rPr>
        <w:t>OZ-a</w:t>
      </w:r>
      <w:r w:rsidRPr="003A0FB1">
        <w:rPr>
          <w:sz w:val="24"/>
          <w:szCs w:val="24"/>
        </w:rPr>
        <w:t>, koji se u ovom postupku na temelju čl. 247. SZ-a na odgovarajući način primjenjuje, kupac je dužan položiti kupovninu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U smislu čl. 108. OZ, nakon pravomoćnosti rješenja o dosudi nekretnine i pošto kupac položi kupovninu, sud će donijeti zaključak o predaji nekretnine kupcu. </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U smislu čl. 89. st.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Sukladno  čl. 11. st. 4. OZ, žalba ne odgađa provedbu rješenja, ako Ovršnim zakonom nije drugačije određeno. Odredbama Ovršnog zakona nije određeno da žalba protiv rješenja o dosudi nekretnine zadržava provedbu rješenja.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Zbog navedenog, na temelju spomenutih propisa odlučeno je kao u izreci.</w:t>
      </w:r>
    </w:p>
    <w:p w:rsidRDefault="00FF0485" w:rsidR="00FF0485" w:rsidRPr="006D1EB5">
      <w:pPr>
        <w:jc w:val="both"/>
        <w:rPr>
          <w:sz w:val="24"/>
          <w:szCs w:val="24"/>
        </w:rPr>
      </w:pPr>
    </w:p>
    <w:p w:rsidRDefault="00E256F0" w:rsidP="00BA666B" w:rsidR="00FF0485" w:rsidRPr="006D1EB5">
      <w:pPr>
        <w:jc w:val="center"/>
        <w:rPr>
          <w:b/>
          <w:sz w:val="24"/>
          <w:szCs w:val="24"/>
        </w:rPr>
      </w:pPr>
      <w:r w:rsidRPr="006D1EB5">
        <w:rPr>
          <w:b/>
          <w:sz w:val="24"/>
          <w:szCs w:val="24"/>
        </w:rPr>
        <w:t xml:space="preserve">U Dubrovniku, </w:t>
      </w:r>
      <w:r w:rsidR="00837FDF">
        <w:rPr>
          <w:b/>
          <w:sz w:val="24"/>
          <w:szCs w:val="24"/>
        </w:rPr>
        <w:t>08</w:t>
      </w:r>
      <w:r w:rsidR="00FF0485" w:rsidRPr="006D1EB5">
        <w:rPr>
          <w:b/>
          <w:sz w:val="24"/>
          <w:szCs w:val="24"/>
        </w:rPr>
        <w:t xml:space="preserve">. </w:t>
      </w:r>
      <w:r w:rsidR="00A6419B" w:rsidRPr="006D1EB5">
        <w:rPr>
          <w:b/>
          <w:sz w:val="24"/>
          <w:szCs w:val="24"/>
        </w:rPr>
        <w:t>studenog</w:t>
      </w:r>
      <w:r w:rsidRPr="006D1EB5">
        <w:rPr>
          <w:b/>
          <w:sz w:val="24"/>
          <w:szCs w:val="24"/>
        </w:rPr>
        <w:t xml:space="preserve"> </w:t>
      </w:r>
      <w:r w:rsidR="00FF0485" w:rsidRPr="006D1EB5">
        <w:rPr>
          <w:b/>
          <w:sz w:val="24"/>
          <w:szCs w:val="24"/>
        </w:rPr>
        <w:t>201</w:t>
      </w:r>
      <w:r w:rsidR="005208B8" w:rsidRPr="006D1EB5">
        <w:rPr>
          <w:b/>
          <w:sz w:val="24"/>
          <w:szCs w:val="24"/>
        </w:rPr>
        <w:t>8</w:t>
      </w:r>
      <w:r w:rsidR="00FF0485" w:rsidRPr="006D1EB5">
        <w:rPr>
          <w:b/>
          <w:sz w:val="24"/>
          <w:szCs w:val="24"/>
        </w:rPr>
        <w:t>. godine</w:t>
      </w:r>
    </w:p>
    <w:p w:rsidRDefault="00FF0485" w:rsidR="00FF0485" w:rsidRPr="006D1EB5">
      <w:pPr>
        <w:jc w:val="center"/>
        <w:rPr>
          <w:b/>
          <w:sz w:val="24"/>
          <w:szCs w:val="24"/>
        </w:rPr>
      </w:pPr>
    </w:p>
    <w:p w:rsidRDefault="00FF0485" w:rsidR="00FF0485" w:rsidRPr="006D1EB5">
      <w:pPr>
        <w:jc w:val="both"/>
        <w:rPr>
          <w:b/>
          <w:sz w:val="24"/>
          <w:szCs w:val="24"/>
        </w:rPr>
      </w:pP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005B2C19">
        <w:rPr>
          <w:b/>
          <w:sz w:val="24"/>
          <w:szCs w:val="24"/>
        </w:rPr>
        <w:t>Sudac</w:t>
      </w:r>
      <w:r w:rsidRPr="006D1EB5">
        <w:rPr>
          <w:b/>
          <w:sz w:val="24"/>
          <w:szCs w:val="24"/>
        </w:rPr>
        <w:t>:</w:t>
      </w:r>
    </w:p>
    <w:p w:rsidRDefault="00FF0485" w:rsidR="00FF0485" w:rsidRPr="006D1EB5">
      <w:pPr>
        <w:jc w:val="both"/>
        <w:rPr>
          <w:b/>
          <w:sz w:val="24"/>
          <w:szCs w:val="24"/>
        </w:rPr>
      </w:pPr>
    </w:p>
    <w:p w:rsidRDefault="00FF0485" w:rsidR="007B3C1A" w:rsidRPr="006D1EB5">
      <w:pPr>
        <w:jc w:val="both"/>
        <w:rPr>
          <w:b/>
          <w:sz w:val="24"/>
          <w:szCs w:val="24"/>
        </w:rPr>
      </w:pP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005B2C19">
        <w:rPr>
          <w:b/>
          <w:sz w:val="24"/>
          <w:szCs w:val="24"/>
        </w:rPr>
        <w:t>Katarina Franković</w:t>
      </w:r>
    </w:p>
    <w:p w:rsidRDefault="005D2CD1" w:rsidR="005D2CD1" w:rsidRPr="006D1EB5">
      <w:pPr>
        <w:jc w:val="both"/>
        <w:rPr>
          <w:b/>
          <w:sz w:val="24"/>
          <w:szCs w:val="24"/>
        </w:rPr>
      </w:pPr>
    </w:p>
    <w:p w:rsidRDefault="00FF0485" w:rsidR="00FF0485" w:rsidRPr="006D1EB5">
      <w:pPr>
        <w:jc w:val="both"/>
        <w:rPr>
          <w:b/>
          <w:sz w:val="24"/>
          <w:szCs w:val="24"/>
        </w:rPr>
      </w:pPr>
      <w:r w:rsidRPr="006D1EB5">
        <w:rPr>
          <w:b/>
          <w:sz w:val="24"/>
          <w:szCs w:val="24"/>
        </w:rPr>
        <w:t>POUKA O PRAVNOM LIJEKU</w:t>
      </w:r>
    </w:p>
    <w:p w:rsidRDefault="00FF0485" w:rsidR="00FF0485" w:rsidRPr="006D1EB5">
      <w:pPr>
        <w:pStyle w:val="Tijeloteksta"/>
        <w:rPr>
          <w:szCs w:val="24"/>
        </w:rPr>
      </w:pPr>
      <w:r w:rsidRPr="006D1EB5">
        <w:rPr>
          <w:szCs w:val="24"/>
        </w:rPr>
        <w:t>Protiv ovog rješenja dopušteno je izjaviti žalbu. Žalba se izjavljuje Visokom trgovačkom sudu Republike Hrvatske u Zagrebu u roku od 8 dana</w:t>
      </w:r>
      <w:r w:rsidR="002939B2" w:rsidRPr="006D1EB5">
        <w:rPr>
          <w:szCs w:val="24"/>
        </w:rPr>
        <w:t xml:space="preserve"> od primitka rješenja </w:t>
      </w:r>
      <w:r w:rsidRPr="006D1EB5">
        <w:rPr>
          <w:szCs w:val="24"/>
        </w:rPr>
        <w:t xml:space="preserve">putem ovog suda u 3 istovjetna primjerka pozivom na gornji poslovni broj spisa. </w:t>
      </w:r>
      <w:r w:rsidR="002939B2" w:rsidRPr="006D1EB5">
        <w:rPr>
          <w:szCs w:val="24"/>
        </w:rPr>
        <w:t>Primitak ovog rješenja računa se sukladno čl. 1</w:t>
      </w:r>
      <w:r w:rsidR="00574E6D" w:rsidRPr="006D1EB5">
        <w:rPr>
          <w:szCs w:val="24"/>
        </w:rPr>
        <w:t>03. OZ u vezi s čl. 247. SZ</w:t>
      </w:r>
      <w:r w:rsidR="002939B2" w:rsidRPr="006D1EB5">
        <w:rPr>
          <w:szCs w:val="24"/>
        </w:rPr>
        <w:t xml:space="preserve"> zakona istekom </w:t>
      </w:r>
      <w:r w:rsidR="00574E6D" w:rsidRPr="006D1EB5">
        <w:rPr>
          <w:szCs w:val="24"/>
        </w:rPr>
        <w:t>trećeg</w:t>
      </w:r>
      <w:r w:rsidR="002939B2" w:rsidRPr="006D1EB5">
        <w:rPr>
          <w:szCs w:val="24"/>
        </w:rPr>
        <w:t xml:space="preserve"> dana od dana objave na e-Oglasnoj ploči</w:t>
      </w:r>
      <w:r w:rsidR="00E30F8A" w:rsidRPr="006D1EB5">
        <w:rPr>
          <w:szCs w:val="24"/>
        </w:rPr>
        <w:t>.</w:t>
      </w:r>
      <w:r w:rsidR="00F82197" w:rsidRPr="006D1EB5">
        <w:rPr>
          <w:szCs w:val="24"/>
        </w:rPr>
        <w:t xml:space="preserve"> </w:t>
      </w:r>
      <w:r w:rsidRPr="006D1EB5">
        <w:rPr>
          <w:szCs w:val="24"/>
        </w:rPr>
        <w:t>Žalba ne odgađa provedbu rješenja (čl. 11. st. 4. OZ).</w:t>
      </w:r>
    </w:p>
    <w:p w:rsidRDefault="007B3C1A" w:rsidR="007B3C1A">
      <w:pPr>
        <w:jc w:val="both"/>
        <w:rPr>
          <w:b/>
          <w:sz w:val="24"/>
          <w:szCs w:val="24"/>
        </w:rPr>
      </w:pPr>
    </w:p>
    <w:p w:rsidRDefault="00837FDF" w:rsidR="00837FDF" w:rsidRPr="006D1EB5">
      <w:pPr>
        <w:jc w:val="both"/>
        <w:rPr>
          <w:b/>
          <w:sz w:val="24"/>
          <w:szCs w:val="24"/>
        </w:rPr>
      </w:pPr>
    </w:p>
    <w:p w:rsidRDefault="00FF0485" w:rsidR="00FF0485" w:rsidRPr="006D1EB5">
      <w:pPr>
        <w:jc w:val="both"/>
        <w:rPr>
          <w:b/>
          <w:sz w:val="24"/>
          <w:szCs w:val="24"/>
        </w:rPr>
      </w:pPr>
      <w:r w:rsidRPr="006D1EB5">
        <w:rPr>
          <w:b/>
          <w:sz w:val="24"/>
          <w:szCs w:val="24"/>
        </w:rPr>
        <w:t>DN-a:</w:t>
      </w:r>
    </w:p>
    <w:p w:rsidRDefault="0016691B" w:rsidP="0016691B" w:rsidR="0016691B">
      <w:pPr>
        <w:tabs>
          <w:tab w:pos="142" w:val="left"/>
          <w:tab w:pos="720" w:val="num"/>
        </w:tabs>
        <w:ind w:left="360"/>
        <w:jc w:val="both"/>
        <w:rPr>
          <w:sz w:val="24"/>
          <w:szCs w:val="24"/>
        </w:rPr>
      </w:pPr>
      <w:r>
        <w:rPr>
          <w:sz w:val="24"/>
          <w:szCs w:val="24"/>
        </w:rPr>
        <w:t>-</w:t>
      </w:r>
      <w:r w:rsidRPr="0016691B">
        <w:rPr>
          <w:sz w:val="24"/>
          <w:szCs w:val="24"/>
        </w:rPr>
        <w:t>stečajni upravitelj</w:t>
      </w:r>
      <w:r>
        <w:rPr>
          <w:sz w:val="24"/>
          <w:szCs w:val="24"/>
        </w:rPr>
        <w:t>, putem e oglasna ploča suda</w:t>
      </w:r>
      <w:r w:rsidRPr="0016691B">
        <w:rPr>
          <w:sz w:val="24"/>
          <w:szCs w:val="24"/>
        </w:rPr>
        <w:t xml:space="preserve"> </w:t>
      </w:r>
    </w:p>
    <w:p w:rsidRDefault="0016691B" w:rsidP="0016691B" w:rsidR="0016691B" w:rsidRPr="0016691B">
      <w:pPr>
        <w:tabs>
          <w:tab w:pos="142" w:val="left"/>
          <w:tab w:pos="720" w:val="num"/>
        </w:tabs>
        <w:ind w:left="360"/>
        <w:jc w:val="both"/>
        <w:rPr>
          <w:sz w:val="24"/>
          <w:szCs w:val="24"/>
        </w:rPr>
      </w:pPr>
      <w:r>
        <w:rPr>
          <w:sz w:val="24"/>
          <w:szCs w:val="24"/>
        </w:rPr>
        <w:t xml:space="preserve">- </w:t>
      </w:r>
      <w:r w:rsidRPr="0016691B">
        <w:rPr>
          <w:sz w:val="24"/>
          <w:szCs w:val="24"/>
        </w:rPr>
        <w:t xml:space="preserve">razlučnom vjerovniku B2 KAPITAL D.O.O </w:t>
      </w:r>
      <w:r>
        <w:rPr>
          <w:sz w:val="24"/>
          <w:szCs w:val="24"/>
        </w:rPr>
        <w:t xml:space="preserve">, </w:t>
      </w:r>
      <w:r w:rsidRPr="0016691B">
        <w:rPr>
          <w:sz w:val="24"/>
          <w:szCs w:val="24"/>
        </w:rPr>
        <w:t xml:space="preserve">PRIVREDNA BANKA ZAGREB d.d. ZAGREB po punomoćniku </w:t>
      </w:r>
      <w:r>
        <w:rPr>
          <w:sz w:val="24"/>
          <w:szCs w:val="24"/>
        </w:rPr>
        <w:t>Goran Suić</w:t>
      </w:r>
      <w:r w:rsidRPr="0016691B">
        <w:rPr>
          <w:sz w:val="24"/>
          <w:szCs w:val="24"/>
        </w:rPr>
        <w:t xml:space="preserve"> iz Suić &amp; Škunca d.o.o. Zagreb</w:t>
      </w:r>
      <w:r>
        <w:rPr>
          <w:sz w:val="24"/>
          <w:szCs w:val="24"/>
        </w:rPr>
        <w:t>, putem e oglasna ploča suda</w:t>
      </w:r>
    </w:p>
    <w:p w:rsidRDefault="0016691B" w:rsidP="0016691B" w:rsidR="0016691B">
      <w:pPr>
        <w:tabs>
          <w:tab w:pos="142" w:val="left"/>
          <w:tab w:pos="720" w:val="num"/>
        </w:tabs>
        <w:ind w:left="360"/>
        <w:jc w:val="both"/>
        <w:rPr>
          <w:sz w:val="24"/>
          <w:szCs w:val="24"/>
        </w:rPr>
      </w:pPr>
      <w:r w:rsidRPr="0016691B">
        <w:rPr>
          <w:sz w:val="24"/>
          <w:szCs w:val="24"/>
        </w:rPr>
        <w:t>-</w:t>
      </w:r>
      <w:r w:rsidRPr="0016691B">
        <w:rPr>
          <w:sz w:val="24"/>
          <w:szCs w:val="24"/>
        </w:rPr>
        <w:tab/>
        <w:t>razlučnom vjerovniku RAIFFEISENBANK AUSTRIA d.d.Zagreb po punomoćniku Mariji Jerković</w:t>
      </w:r>
      <w:r>
        <w:rPr>
          <w:sz w:val="24"/>
          <w:szCs w:val="24"/>
        </w:rPr>
        <w:t>, putem e oglasna ploča suda</w:t>
      </w:r>
    </w:p>
    <w:p w:rsidRDefault="00C65E60" w:rsidP="0016691B" w:rsidR="00C65E60" w:rsidRPr="0016691B">
      <w:pPr>
        <w:tabs>
          <w:tab w:pos="142" w:val="left"/>
          <w:tab w:pos="720" w:val="num"/>
        </w:tabs>
        <w:ind w:left="360"/>
        <w:jc w:val="both"/>
        <w:rPr>
          <w:sz w:val="24"/>
          <w:szCs w:val="24"/>
        </w:rPr>
      </w:pPr>
      <w:r>
        <w:rPr>
          <w:sz w:val="24"/>
          <w:szCs w:val="24"/>
        </w:rPr>
        <w:lastRenderedPageBreak/>
        <w:t xml:space="preserve">- </w:t>
      </w:r>
      <w:r w:rsidRPr="00C65E60">
        <w:rPr>
          <w:sz w:val="24"/>
          <w:szCs w:val="24"/>
        </w:rPr>
        <w:t>DDM INVEST III AG, OIB: 42497989050, SCHOCHENMÜHLESTRASSE 4, CH-6349  BAAR, ŠVICARSKA</w:t>
      </w:r>
      <w:r>
        <w:rPr>
          <w:sz w:val="24"/>
          <w:szCs w:val="24"/>
        </w:rPr>
        <w:t xml:space="preserve"> po punomoćniku Marko Krpan, odvjetnik u Zagrebu</w:t>
      </w:r>
      <w:r w:rsidR="00ED035B">
        <w:rPr>
          <w:sz w:val="24"/>
          <w:szCs w:val="24"/>
        </w:rPr>
        <w:t>, putem e oglasna ploča suda</w:t>
      </w:r>
    </w:p>
    <w:p w:rsidRDefault="0016691B" w:rsidP="0016691B" w:rsidR="0016691B">
      <w:pPr>
        <w:tabs>
          <w:tab w:pos="142" w:val="left"/>
          <w:tab w:pos="720" w:val="num"/>
        </w:tabs>
        <w:ind w:left="360"/>
        <w:jc w:val="both"/>
        <w:rPr>
          <w:sz w:val="24"/>
          <w:szCs w:val="24"/>
        </w:rPr>
      </w:pPr>
      <w:r w:rsidRPr="0016691B">
        <w:rPr>
          <w:sz w:val="24"/>
          <w:szCs w:val="24"/>
        </w:rPr>
        <w:t>-</w:t>
      </w:r>
      <w:r w:rsidRPr="0016691B">
        <w:rPr>
          <w:sz w:val="24"/>
          <w:szCs w:val="24"/>
        </w:rPr>
        <w:tab/>
        <w:t>razlučnom vjerovniku REPUBLIKA HRVATSKA, po ŽDO Dubrovnik</w:t>
      </w:r>
      <w:r>
        <w:rPr>
          <w:sz w:val="24"/>
          <w:szCs w:val="24"/>
        </w:rPr>
        <w:t>,</w:t>
      </w:r>
      <w:r w:rsidRPr="0016691B">
        <w:t xml:space="preserve"> </w:t>
      </w:r>
      <w:r w:rsidRPr="0016691B">
        <w:rPr>
          <w:sz w:val="24"/>
          <w:szCs w:val="24"/>
        </w:rPr>
        <w:t>putem e oglasna ploča suda</w:t>
      </w:r>
    </w:p>
    <w:p w:rsidRDefault="00837FDF" w:rsidP="0016691B" w:rsidR="00837FDF" w:rsidRPr="0016691B">
      <w:pPr>
        <w:tabs>
          <w:tab w:pos="142" w:val="left"/>
          <w:tab w:pos="720" w:val="num"/>
        </w:tabs>
        <w:ind w:left="360"/>
        <w:jc w:val="both"/>
        <w:rPr>
          <w:sz w:val="24"/>
          <w:szCs w:val="24"/>
        </w:rPr>
      </w:pPr>
      <w:r>
        <w:rPr>
          <w:sz w:val="24"/>
          <w:szCs w:val="24"/>
        </w:rPr>
        <w:t>-</w:t>
      </w:r>
      <w:r>
        <w:rPr>
          <w:sz w:val="24"/>
          <w:szCs w:val="24"/>
        </w:rPr>
        <w:tab/>
        <w:t xml:space="preserve">ponuditelju </w:t>
      </w:r>
      <w:r w:rsidRPr="00837FDF">
        <w:rPr>
          <w:sz w:val="24"/>
          <w:szCs w:val="24"/>
        </w:rPr>
        <w:t>CVIJETA NEKRETNINE d.o.o. Dubrovnik</w:t>
      </w:r>
      <w:r>
        <w:rPr>
          <w:sz w:val="24"/>
          <w:szCs w:val="24"/>
        </w:rPr>
        <w:t>, putem e oglasna ploča suda</w:t>
      </w:r>
    </w:p>
    <w:p w:rsidRDefault="0016691B" w:rsidP="0016691B" w:rsidR="0016691B" w:rsidRPr="0016691B">
      <w:pPr>
        <w:tabs>
          <w:tab w:pos="142" w:val="left"/>
          <w:tab w:pos="720" w:val="num"/>
        </w:tabs>
        <w:ind w:left="360"/>
        <w:jc w:val="both"/>
        <w:rPr>
          <w:sz w:val="24"/>
          <w:szCs w:val="24"/>
        </w:rPr>
      </w:pPr>
      <w:r>
        <w:rPr>
          <w:sz w:val="24"/>
          <w:szCs w:val="24"/>
        </w:rPr>
        <w:t>-</w:t>
      </w:r>
      <w:r>
        <w:rPr>
          <w:sz w:val="24"/>
          <w:szCs w:val="24"/>
        </w:rPr>
        <w:tab/>
      </w:r>
      <w:r w:rsidRPr="0016691B">
        <w:rPr>
          <w:sz w:val="24"/>
          <w:szCs w:val="24"/>
        </w:rPr>
        <w:t>Općinski sud u Dubrovniku, zemljišnoknjižni odjel Dubrovnik</w:t>
      </w:r>
    </w:p>
    <w:p w:rsidRDefault="0016691B" w:rsidP="0016691B" w:rsidR="0016691B" w:rsidRPr="0016691B">
      <w:pPr>
        <w:tabs>
          <w:tab w:pos="142" w:val="left"/>
          <w:tab w:pos="720" w:val="num"/>
        </w:tabs>
        <w:ind w:left="360"/>
        <w:jc w:val="both"/>
        <w:rPr>
          <w:sz w:val="24"/>
          <w:szCs w:val="24"/>
        </w:rPr>
      </w:pPr>
      <w:r>
        <w:rPr>
          <w:sz w:val="24"/>
          <w:szCs w:val="24"/>
        </w:rPr>
        <w:t>-</w:t>
      </w:r>
      <w:r>
        <w:rPr>
          <w:sz w:val="24"/>
          <w:szCs w:val="24"/>
        </w:rPr>
        <w:tab/>
      </w:r>
      <w:r w:rsidRPr="0016691B">
        <w:rPr>
          <w:sz w:val="24"/>
          <w:szCs w:val="24"/>
        </w:rPr>
        <w:t>Porezna uprava, Područni ured Dubrovnik</w:t>
      </w:r>
    </w:p>
    <w:p w:rsidRDefault="0016691B" w:rsidP="0016691B" w:rsidR="0016691B" w:rsidRPr="0016691B">
      <w:pPr>
        <w:tabs>
          <w:tab w:pos="142" w:val="left"/>
          <w:tab w:pos="720" w:val="num"/>
        </w:tabs>
        <w:ind w:left="360"/>
        <w:jc w:val="both"/>
        <w:rPr>
          <w:sz w:val="24"/>
          <w:szCs w:val="24"/>
        </w:rPr>
      </w:pPr>
      <w:r w:rsidRPr="0016691B">
        <w:rPr>
          <w:sz w:val="24"/>
          <w:szCs w:val="24"/>
        </w:rPr>
        <w:t>-</w:t>
      </w:r>
      <w:r w:rsidRPr="0016691B">
        <w:rPr>
          <w:sz w:val="24"/>
          <w:szCs w:val="24"/>
        </w:rPr>
        <w:tab/>
        <w:t>Mrežna stranica e-oglasna ploča suda</w:t>
      </w:r>
    </w:p>
    <w:p w:rsidRDefault="0016691B" w:rsidP="0016691B" w:rsidR="0016691B" w:rsidRPr="0016691B">
      <w:pPr>
        <w:tabs>
          <w:tab w:pos="142" w:val="left"/>
          <w:tab w:pos="720" w:val="num"/>
        </w:tabs>
        <w:ind w:left="360"/>
        <w:jc w:val="both"/>
        <w:rPr>
          <w:sz w:val="24"/>
          <w:szCs w:val="24"/>
        </w:rPr>
      </w:pPr>
      <w:r w:rsidRPr="0016691B">
        <w:rPr>
          <w:sz w:val="24"/>
          <w:szCs w:val="24"/>
        </w:rPr>
        <w:t>-</w:t>
      </w:r>
      <w:r w:rsidRPr="0016691B">
        <w:rPr>
          <w:sz w:val="24"/>
          <w:szCs w:val="24"/>
        </w:rPr>
        <w:tab/>
        <w:t>FINA, RC Split, Split, prije pravomoćnosti radi objave na mrežnim stranicama (čl. 103. st. 4. OZ-a) i  nakon pravomoćnosti s klauzulom pravomoćnosti radi objave na mrežnim stranicama (čl. 26. Pravilnika o načinu i postupku provedbe prodaje nekretnina i pokretnina u ovršnom postupku)</w:t>
      </w:r>
    </w:p>
    <w:p w:rsidRDefault="0016691B" w:rsidP="0016691B" w:rsidR="0016691B" w:rsidRPr="0016691B">
      <w:pPr>
        <w:tabs>
          <w:tab w:pos="142" w:val="left"/>
          <w:tab w:pos="720" w:val="num"/>
        </w:tabs>
        <w:ind w:left="360"/>
        <w:jc w:val="both"/>
        <w:rPr>
          <w:sz w:val="24"/>
          <w:szCs w:val="24"/>
        </w:rPr>
      </w:pPr>
    </w:p>
    <w:p w:rsidRDefault="0016691B" w:rsidP="0016691B" w:rsidR="0016691B" w:rsidRPr="0016691B">
      <w:pPr>
        <w:tabs>
          <w:tab w:pos="142" w:val="left"/>
          <w:tab w:pos="720" w:val="num"/>
        </w:tabs>
        <w:ind w:left="360"/>
        <w:jc w:val="both"/>
        <w:rPr>
          <w:sz w:val="24"/>
          <w:szCs w:val="24"/>
        </w:rPr>
      </w:pPr>
    </w:p>
    <w:p w:rsidRDefault="00A10B0A" w:rsidP="0016691B" w:rsidR="00A10B0A" w:rsidRPr="006D1EB5">
      <w:pPr>
        <w:tabs>
          <w:tab w:pos="142" w:val="left"/>
          <w:tab w:pos="720" w:val="num"/>
        </w:tabs>
        <w:ind w:left="360"/>
        <w:jc w:val="both"/>
        <w:rPr>
          <w:sz w:val="24"/>
          <w:szCs w:val="24"/>
        </w:rPr>
      </w:pPr>
    </w:p>
    <w:sectPr w:rsidSect="009F25A9" w:rsidR="00A10B0A" w:rsidRPr="006D1EB5">
      <w:headerReference w:type="even" r:id="rId12"/>
      <w:headerReference w:type="default" r:id="rId13"/>
      <w:pgSz w:h="16838" w:w="11906"/>
      <w:pgMar w:gutter="0" w:footer="720" w:header="720" w:left="1800" w:bottom="1276"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691B" w:rsidR="0016691B">
      <w:r>
        <w:separator/>
      </w:r>
    </w:p>
  </w:endnote>
  <w:endnote w:id="0" w:type="continuationSeparator">
    <w:p w:rsidRDefault="0016691B" w:rsidR="00166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691B" w:rsidR="0016691B">
      <w:r>
        <w:separator/>
      </w:r>
    </w:p>
  </w:footnote>
  <w:footnote w:id="0" w:type="continuationSeparator">
    <w:p w:rsidRDefault="0016691B" w:rsidR="00166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91B" w:rsidR="001669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16691B" w:rsidR="0016691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91B" w:rsidR="001669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25DD">
      <w:rPr>
        <w:rStyle w:val="Brojstranice"/>
        <w:noProof/>
      </w:rPr>
      <w:t>5</w:t>
    </w:r>
    <w:r>
      <w:rPr>
        <w:rStyle w:val="Brojstranice"/>
      </w:rPr>
      <w:fldChar w:fldCharType="end"/>
    </w:r>
  </w:p>
  <w:p w:rsidRDefault="0016691B" w:rsidP="00F76F27" w:rsidR="0016691B" w:rsidRPr="00F76F27">
    <w:pPr>
      <w:jc w:val="right"/>
      <w:rPr>
        <w:b/>
        <w:sz w:val="22"/>
        <w:szCs w:val="22"/>
      </w:rPr>
    </w:pPr>
    <w:r w:rsidRPr="00F76F27">
      <w:rPr>
        <w:b/>
        <w:sz w:val="22"/>
        <w:szCs w:val="22"/>
      </w:rPr>
      <w:t xml:space="preserve">Posl. br. </w:t>
    </w:r>
    <w:r>
      <w:rPr>
        <w:b/>
        <w:sz w:val="22"/>
        <w:szCs w:val="22"/>
      </w:rPr>
      <w:t>18 St-173/2016</w:t>
    </w:r>
    <w:r w:rsidR="00837FDF">
      <w:rPr>
        <w:b/>
        <w:sz w:val="22"/>
        <w:szCs w:val="22"/>
      </w:rPr>
      <w:t>-118</w:t>
    </w:r>
  </w:p>
  <w:p w:rsidRDefault="0016691B" w:rsidP="00FA0968" w:rsidR="0016691B"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7E3071"/>
    <w:multiLevelType w:val="hybridMultilevel"/>
    <w:tmpl w:val="5C7A3474"/>
    <w:lvl w:tplc="22F42C1A" w:ilvl="0">
      <w:start w:val="1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FBD"/>
    <w:rsid w:val="00016563"/>
    <w:rsid w:val="00017940"/>
    <w:rsid w:val="000222F9"/>
    <w:rsid w:val="00033F5E"/>
    <w:rsid w:val="00033FAF"/>
    <w:rsid w:val="00034B9D"/>
    <w:rsid w:val="00035ED9"/>
    <w:rsid w:val="00037115"/>
    <w:rsid w:val="00044220"/>
    <w:rsid w:val="00044DAA"/>
    <w:rsid w:val="0004732F"/>
    <w:rsid w:val="00051B36"/>
    <w:rsid w:val="000533DB"/>
    <w:rsid w:val="0005368D"/>
    <w:rsid w:val="000562AE"/>
    <w:rsid w:val="00061AB9"/>
    <w:rsid w:val="0008641F"/>
    <w:rsid w:val="000868E3"/>
    <w:rsid w:val="00092BE9"/>
    <w:rsid w:val="00094FA6"/>
    <w:rsid w:val="00095535"/>
    <w:rsid w:val="000A1442"/>
    <w:rsid w:val="000A7794"/>
    <w:rsid w:val="000B1094"/>
    <w:rsid w:val="000B2D08"/>
    <w:rsid w:val="000B648B"/>
    <w:rsid w:val="000B75AA"/>
    <w:rsid w:val="000C0694"/>
    <w:rsid w:val="000C3684"/>
    <w:rsid w:val="000C44BD"/>
    <w:rsid w:val="000C554D"/>
    <w:rsid w:val="000E35E9"/>
    <w:rsid w:val="000E4AD8"/>
    <w:rsid w:val="000F4AE1"/>
    <w:rsid w:val="000F7677"/>
    <w:rsid w:val="00100D9A"/>
    <w:rsid w:val="00111E73"/>
    <w:rsid w:val="00124AF4"/>
    <w:rsid w:val="001300ED"/>
    <w:rsid w:val="00130BE0"/>
    <w:rsid w:val="0013206A"/>
    <w:rsid w:val="00134DFA"/>
    <w:rsid w:val="00142C4A"/>
    <w:rsid w:val="001436FD"/>
    <w:rsid w:val="0014662E"/>
    <w:rsid w:val="00151B09"/>
    <w:rsid w:val="001556C3"/>
    <w:rsid w:val="00155867"/>
    <w:rsid w:val="00157F8B"/>
    <w:rsid w:val="0016691B"/>
    <w:rsid w:val="00166A92"/>
    <w:rsid w:val="00172B0D"/>
    <w:rsid w:val="00174C3B"/>
    <w:rsid w:val="0017519C"/>
    <w:rsid w:val="00182B39"/>
    <w:rsid w:val="00183773"/>
    <w:rsid w:val="00186EB6"/>
    <w:rsid w:val="00187B39"/>
    <w:rsid w:val="00190710"/>
    <w:rsid w:val="00191607"/>
    <w:rsid w:val="00192BCD"/>
    <w:rsid w:val="001B355D"/>
    <w:rsid w:val="001D4B7D"/>
    <w:rsid w:val="001E0776"/>
    <w:rsid w:val="001E3DA1"/>
    <w:rsid w:val="001E4AF0"/>
    <w:rsid w:val="001E607F"/>
    <w:rsid w:val="001E7DF6"/>
    <w:rsid w:val="001F471E"/>
    <w:rsid w:val="001F4FD1"/>
    <w:rsid w:val="00200C26"/>
    <w:rsid w:val="00201815"/>
    <w:rsid w:val="00206A77"/>
    <w:rsid w:val="002147A9"/>
    <w:rsid w:val="002163E3"/>
    <w:rsid w:val="00217C60"/>
    <w:rsid w:val="002223D2"/>
    <w:rsid w:val="00223A24"/>
    <w:rsid w:val="00226880"/>
    <w:rsid w:val="00230082"/>
    <w:rsid w:val="0023765A"/>
    <w:rsid w:val="00242741"/>
    <w:rsid w:val="002457CE"/>
    <w:rsid w:val="00252658"/>
    <w:rsid w:val="00254248"/>
    <w:rsid w:val="00255F16"/>
    <w:rsid w:val="00257938"/>
    <w:rsid w:val="002608B9"/>
    <w:rsid w:val="00264521"/>
    <w:rsid w:val="0026645D"/>
    <w:rsid w:val="002745B0"/>
    <w:rsid w:val="00274FCD"/>
    <w:rsid w:val="00277007"/>
    <w:rsid w:val="00283EC4"/>
    <w:rsid w:val="002878A1"/>
    <w:rsid w:val="00287D00"/>
    <w:rsid w:val="002939B2"/>
    <w:rsid w:val="002973F4"/>
    <w:rsid w:val="002A4940"/>
    <w:rsid w:val="002C0D1E"/>
    <w:rsid w:val="002C62C6"/>
    <w:rsid w:val="002D21BF"/>
    <w:rsid w:val="002D35BE"/>
    <w:rsid w:val="002D3833"/>
    <w:rsid w:val="002E530A"/>
    <w:rsid w:val="002F126A"/>
    <w:rsid w:val="002F1A15"/>
    <w:rsid w:val="00311A8C"/>
    <w:rsid w:val="00312C25"/>
    <w:rsid w:val="003133ED"/>
    <w:rsid w:val="00325001"/>
    <w:rsid w:val="00331845"/>
    <w:rsid w:val="003318D7"/>
    <w:rsid w:val="00331A8E"/>
    <w:rsid w:val="00332E2D"/>
    <w:rsid w:val="00334D6C"/>
    <w:rsid w:val="00345D06"/>
    <w:rsid w:val="003525CE"/>
    <w:rsid w:val="00356D1C"/>
    <w:rsid w:val="00356F82"/>
    <w:rsid w:val="00375500"/>
    <w:rsid w:val="00384098"/>
    <w:rsid w:val="003843EB"/>
    <w:rsid w:val="00386310"/>
    <w:rsid w:val="003909FE"/>
    <w:rsid w:val="00392C51"/>
    <w:rsid w:val="00393EC4"/>
    <w:rsid w:val="003953F6"/>
    <w:rsid w:val="003A0FB1"/>
    <w:rsid w:val="003A1B69"/>
    <w:rsid w:val="003A648F"/>
    <w:rsid w:val="003B5D29"/>
    <w:rsid w:val="003B6714"/>
    <w:rsid w:val="003B674A"/>
    <w:rsid w:val="003C27FB"/>
    <w:rsid w:val="003C4C98"/>
    <w:rsid w:val="003D11B0"/>
    <w:rsid w:val="003D4853"/>
    <w:rsid w:val="003D79D1"/>
    <w:rsid w:val="003D7AAA"/>
    <w:rsid w:val="003E6558"/>
    <w:rsid w:val="003E78DA"/>
    <w:rsid w:val="003E7EA5"/>
    <w:rsid w:val="003F24F2"/>
    <w:rsid w:val="003F558E"/>
    <w:rsid w:val="0040120B"/>
    <w:rsid w:val="00404517"/>
    <w:rsid w:val="004078A1"/>
    <w:rsid w:val="00410A35"/>
    <w:rsid w:val="00412446"/>
    <w:rsid w:val="00413AF0"/>
    <w:rsid w:val="0042201E"/>
    <w:rsid w:val="00430DD1"/>
    <w:rsid w:val="00431931"/>
    <w:rsid w:val="00437851"/>
    <w:rsid w:val="0044039E"/>
    <w:rsid w:val="00441CB2"/>
    <w:rsid w:val="00445657"/>
    <w:rsid w:val="0044596F"/>
    <w:rsid w:val="00446DC7"/>
    <w:rsid w:val="00454A9C"/>
    <w:rsid w:val="0045798D"/>
    <w:rsid w:val="0046231F"/>
    <w:rsid w:val="00464608"/>
    <w:rsid w:val="00465E11"/>
    <w:rsid w:val="00467395"/>
    <w:rsid w:val="0047007F"/>
    <w:rsid w:val="0047170A"/>
    <w:rsid w:val="00475875"/>
    <w:rsid w:val="00476C93"/>
    <w:rsid w:val="00477F48"/>
    <w:rsid w:val="0048028D"/>
    <w:rsid w:val="004840F6"/>
    <w:rsid w:val="00484449"/>
    <w:rsid w:val="00485661"/>
    <w:rsid w:val="0049427A"/>
    <w:rsid w:val="004A28C4"/>
    <w:rsid w:val="004A46DA"/>
    <w:rsid w:val="004A71CD"/>
    <w:rsid w:val="004B0720"/>
    <w:rsid w:val="004B213D"/>
    <w:rsid w:val="004B36DA"/>
    <w:rsid w:val="004B3972"/>
    <w:rsid w:val="004B4944"/>
    <w:rsid w:val="004C3C6F"/>
    <w:rsid w:val="004C4109"/>
    <w:rsid w:val="004D1228"/>
    <w:rsid w:val="004D20D8"/>
    <w:rsid w:val="004E2760"/>
    <w:rsid w:val="004E4469"/>
    <w:rsid w:val="004E512C"/>
    <w:rsid w:val="004E7116"/>
    <w:rsid w:val="005003D0"/>
    <w:rsid w:val="005041A0"/>
    <w:rsid w:val="005066E0"/>
    <w:rsid w:val="005103B3"/>
    <w:rsid w:val="00511106"/>
    <w:rsid w:val="005124FC"/>
    <w:rsid w:val="00517F5D"/>
    <w:rsid w:val="005208B8"/>
    <w:rsid w:val="005301C6"/>
    <w:rsid w:val="005322E8"/>
    <w:rsid w:val="00533A52"/>
    <w:rsid w:val="005340EB"/>
    <w:rsid w:val="005351B8"/>
    <w:rsid w:val="00537B9C"/>
    <w:rsid w:val="00542703"/>
    <w:rsid w:val="0054550D"/>
    <w:rsid w:val="005518D1"/>
    <w:rsid w:val="0055570A"/>
    <w:rsid w:val="005565DD"/>
    <w:rsid w:val="005657F4"/>
    <w:rsid w:val="005668F7"/>
    <w:rsid w:val="00574E6D"/>
    <w:rsid w:val="00576EF7"/>
    <w:rsid w:val="00577334"/>
    <w:rsid w:val="00580786"/>
    <w:rsid w:val="00590EBF"/>
    <w:rsid w:val="0059249C"/>
    <w:rsid w:val="00594FEB"/>
    <w:rsid w:val="0059573A"/>
    <w:rsid w:val="005961B2"/>
    <w:rsid w:val="005A69C3"/>
    <w:rsid w:val="005A70A4"/>
    <w:rsid w:val="005B2C19"/>
    <w:rsid w:val="005B6414"/>
    <w:rsid w:val="005C3F53"/>
    <w:rsid w:val="005D0CA2"/>
    <w:rsid w:val="005D2CD1"/>
    <w:rsid w:val="005D3C0E"/>
    <w:rsid w:val="005D71AF"/>
    <w:rsid w:val="005E374E"/>
    <w:rsid w:val="005E767C"/>
    <w:rsid w:val="005F5A43"/>
    <w:rsid w:val="005F79D0"/>
    <w:rsid w:val="00600C64"/>
    <w:rsid w:val="006102D7"/>
    <w:rsid w:val="00610E19"/>
    <w:rsid w:val="00612FCE"/>
    <w:rsid w:val="00614F56"/>
    <w:rsid w:val="00616A08"/>
    <w:rsid w:val="006245A9"/>
    <w:rsid w:val="0062468A"/>
    <w:rsid w:val="006323E3"/>
    <w:rsid w:val="00641655"/>
    <w:rsid w:val="006443F8"/>
    <w:rsid w:val="00646CBB"/>
    <w:rsid w:val="0064790B"/>
    <w:rsid w:val="00650607"/>
    <w:rsid w:val="00655D1D"/>
    <w:rsid w:val="00656644"/>
    <w:rsid w:val="006604E9"/>
    <w:rsid w:val="00661F4F"/>
    <w:rsid w:val="0066236F"/>
    <w:rsid w:val="00662CA9"/>
    <w:rsid w:val="00664590"/>
    <w:rsid w:val="00670E1D"/>
    <w:rsid w:val="00673E2F"/>
    <w:rsid w:val="00683F27"/>
    <w:rsid w:val="0069097D"/>
    <w:rsid w:val="006918B2"/>
    <w:rsid w:val="00693CBA"/>
    <w:rsid w:val="006945D9"/>
    <w:rsid w:val="0069583E"/>
    <w:rsid w:val="006979E2"/>
    <w:rsid w:val="00697EE4"/>
    <w:rsid w:val="006B204E"/>
    <w:rsid w:val="006C0566"/>
    <w:rsid w:val="006C12C6"/>
    <w:rsid w:val="006D1EB5"/>
    <w:rsid w:val="006D2B72"/>
    <w:rsid w:val="006D363D"/>
    <w:rsid w:val="006D7EE9"/>
    <w:rsid w:val="006E10A1"/>
    <w:rsid w:val="006F7599"/>
    <w:rsid w:val="00705700"/>
    <w:rsid w:val="00705DB5"/>
    <w:rsid w:val="00705F0C"/>
    <w:rsid w:val="00707158"/>
    <w:rsid w:val="007125EA"/>
    <w:rsid w:val="007245FA"/>
    <w:rsid w:val="007254CE"/>
    <w:rsid w:val="007332C7"/>
    <w:rsid w:val="00737B44"/>
    <w:rsid w:val="00745CBE"/>
    <w:rsid w:val="00745F3F"/>
    <w:rsid w:val="00751DA5"/>
    <w:rsid w:val="00754E83"/>
    <w:rsid w:val="00757992"/>
    <w:rsid w:val="00764A91"/>
    <w:rsid w:val="00765022"/>
    <w:rsid w:val="00765C59"/>
    <w:rsid w:val="00775445"/>
    <w:rsid w:val="00776ECB"/>
    <w:rsid w:val="00781435"/>
    <w:rsid w:val="00781925"/>
    <w:rsid w:val="00786DEC"/>
    <w:rsid w:val="00791383"/>
    <w:rsid w:val="007A6757"/>
    <w:rsid w:val="007B0E34"/>
    <w:rsid w:val="007B3C1A"/>
    <w:rsid w:val="007B5290"/>
    <w:rsid w:val="007B56B7"/>
    <w:rsid w:val="007C4705"/>
    <w:rsid w:val="007C62C8"/>
    <w:rsid w:val="007D0C9C"/>
    <w:rsid w:val="007D3902"/>
    <w:rsid w:val="007D640F"/>
    <w:rsid w:val="007E20A2"/>
    <w:rsid w:val="007E4132"/>
    <w:rsid w:val="007E5059"/>
    <w:rsid w:val="007E54D6"/>
    <w:rsid w:val="007E5C60"/>
    <w:rsid w:val="007E66B4"/>
    <w:rsid w:val="0080096C"/>
    <w:rsid w:val="00807AA5"/>
    <w:rsid w:val="00810257"/>
    <w:rsid w:val="00810398"/>
    <w:rsid w:val="00815D79"/>
    <w:rsid w:val="008218B7"/>
    <w:rsid w:val="00837FDF"/>
    <w:rsid w:val="00842204"/>
    <w:rsid w:val="0084738E"/>
    <w:rsid w:val="00852574"/>
    <w:rsid w:val="00853A5C"/>
    <w:rsid w:val="0085661E"/>
    <w:rsid w:val="00857864"/>
    <w:rsid w:val="00870B5E"/>
    <w:rsid w:val="008735FD"/>
    <w:rsid w:val="0087591A"/>
    <w:rsid w:val="00877490"/>
    <w:rsid w:val="00877584"/>
    <w:rsid w:val="0088220F"/>
    <w:rsid w:val="008837BB"/>
    <w:rsid w:val="008841BD"/>
    <w:rsid w:val="00885E4F"/>
    <w:rsid w:val="00886556"/>
    <w:rsid w:val="00894001"/>
    <w:rsid w:val="008972F9"/>
    <w:rsid w:val="008A0AC2"/>
    <w:rsid w:val="008A2DAE"/>
    <w:rsid w:val="008B2BB1"/>
    <w:rsid w:val="008B492F"/>
    <w:rsid w:val="008B5AF1"/>
    <w:rsid w:val="008B5E39"/>
    <w:rsid w:val="008C206E"/>
    <w:rsid w:val="008C4796"/>
    <w:rsid w:val="008D27E7"/>
    <w:rsid w:val="008D2B1B"/>
    <w:rsid w:val="008E012A"/>
    <w:rsid w:val="008E0D5A"/>
    <w:rsid w:val="008E2276"/>
    <w:rsid w:val="008E5B02"/>
    <w:rsid w:val="008F2E2C"/>
    <w:rsid w:val="008F4905"/>
    <w:rsid w:val="008F4B06"/>
    <w:rsid w:val="008F6F47"/>
    <w:rsid w:val="00921F4D"/>
    <w:rsid w:val="0092309B"/>
    <w:rsid w:val="00923504"/>
    <w:rsid w:val="00924635"/>
    <w:rsid w:val="00927074"/>
    <w:rsid w:val="00930D63"/>
    <w:rsid w:val="00931008"/>
    <w:rsid w:val="00932C45"/>
    <w:rsid w:val="00955210"/>
    <w:rsid w:val="009608E4"/>
    <w:rsid w:val="00962466"/>
    <w:rsid w:val="009626E1"/>
    <w:rsid w:val="00963954"/>
    <w:rsid w:val="00965A4E"/>
    <w:rsid w:val="009735BE"/>
    <w:rsid w:val="0097368B"/>
    <w:rsid w:val="00980A15"/>
    <w:rsid w:val="00980AA3"/>
    <w:rsid w:val="0098390D"/>
    <w:rsid w:val="00984962"/>
    <w:rsid w:val="009858ED"/>
    <w:rsid w:val="009864D3"/>
    <w:rsid w:val="009900B4"/>
    <w:rsid w:val="00995111"/>
    <w:rsid w:val="009A2AF5"/>
    <w:rsid w:val="009A329A"/>
    <w:rsid w:val="009A6941"/>
    <w:rsid w:val="009B5318"/>
    <w:rsid w:val="009B6DCC"/>
    <w:rsid w:val="009B7EDC"/>
    <w:rsid w:val="009C52DA"/>
    <w:rsid w:val="009C6833"/>
    <w:rsid w:val="009D0249"/>
    <w:rsid w:val="009D0C61"/>
    <w:rsid w:val="009D180B"/>
    <w:rsid w:val="009D3DF3"/>
    <w:rsid w:val="009D403B"/>
    <w:rsid w:val="009D4A54"/>
    <w:rsid w:val="009D7D10"/>
    <w:rsid w:val="009E5D3D"/>
    <w:rsid w:val="009E7517"/>
    <w:rsid w:val="009F25A9"/>
    <w:rsid w:val="00A01357"/>
    <w:rsid w:val="00A034EB"/>
    <w:rsid w:val="00A05E49"/>
    <w:rsid w:val="00A064E2"/>
    <w:rsid w:val="00A07820"/>
    <w:rsid w:val="00A10B0A"/>
    <w:rsid w:val="00A12D65"/>
    <w:rsid w:val="00A16897"/>
    <w:rsid w:val="00A17B74"/>
    <w:rsid w:val="00A30AAA"/>
    <w:rsid w:val="00A35C6B"/>
    <w:rsid w:val="00A360FC"/>
    <w:rsid w:val="00A370F7"/>
    <w:rsid w:val="00A44B04"/>
    <w:rsid w:val="00A52F0F"/>
    <w:rsid w:val="00A53008"/>
    <w:rsid w:val="00A616CD"/>
    <w:rsid w:val="00A632FE"/>
    <w:rsid w:val="00A6419B"/>
    <w:rsid w:val="00A64A79"/>
    <w:rsid w:val="00A67508"/>
    <w:rsid w:val="00A67AD6"/>
    <w:rsid w:val="00A71EB7"/>
    <w:rsid w:val="00A771E5"/>
    <w:rsid w:val="00A82D0A"/>
    <w:rsid w:val="00A96282"/>
    <w:rsid w:val="00AA24E3"/>
    <w:rsid w:val="00AA72DA"/>
    <w:rsid w:val="00AB4A8E"/>
    <w:rsid w:val="00AC0859"/>
    <w:rsid w:val="00AC25DD"/>
    <w:rsid w:val="00AD25E6"/>
    <w:rsid w:val="00AD4BAF"/>
    <w:rsid w:val="00AD6149"/>
    <w:rsid w:val="00AE0822"/>
    <w:rsid w:val="00AE562D"/>
    <w:rsid w:val="00AF0445"/>
    <w:rsid w:val="00AF110E"/>
    <w:rsid w:val="00AF3D63"/>
    <w:rsid w:val="00B04687"/>
    <w:rsid w:val="00B04B2F"/>
    <w:rsid w:val="00B109D3"/>
    <w:rsid w:val="00B10EAD"/>
    <w:rsid w:val="00B1211D"/>
    <w:rsid w:val="00B12CAC"/>
    <w:rsid w:val="00B3729B"/>
    <w:rsid w:val="00B447A1"/>
    <w:rsid w:val="00B44B3B"/>
    <w:rsid w:val="00B460AB"/>
    <w:rsid w:val="00B533A6"/>
    <w:rsid w:val="00B63861"/>
    <w:rsid w:val="00B66AE3"/>
    <w:rsid w:val="00B66C4A"/>
    <w:rsid w:val="00B67F71"/>
    <w:rsid w:val="00B715C7"/>
    <w:rsid w:val="00B730A5"/>
    <w:rsid w:val="00B74A38"/>
    <w:rsid w:val="00B7607E"/>
    <w:rsid w:val="00B80276"/>
    <w:rsid w:val="00B80A11"/>
    <w:rsid w:val="00B81F93"/>
    <w:rsid w:val="00B827A1"/>
    <w:rsid w:val="00B8309C"/>
    <w:rsid w:val="00B87B4E"/>
    <w:rsid w:val="00B9368C"/>
    <w:rsid w:val="00BA0B87"/>
    <w:rsid w:val="00BA1496"/>
    <w:rsid w:val="00BA44E6"/>
    <w:rsid w:val="00BA666B"/>
    <w:rsid w:val="00BA70EC"/>
    <w:rsid w:val="00BB238E"/>
    <w:rsid w:val="00BC00E9"/>
    <w:rsid w:val="00BC5226"/>
    <w:rsid w:val="00BD3D48"/>
    <w:rsid w:val="00BD6DFB"/>
    <w:rsid w:val="00BD7DB5"/>
    <w:rsid w:val="00BE3A09"/>
    <w:rsid w:val="00BE5D98"/>
    <w:rsid w:val="00BE7E12"/>
    <w:rsid w:val="00BF31E5"/>
    <w:rsid w:val="00BF3EBE"/>
    <w:rsid w:val="00BF5151"/>
    <w:rsid w:val="00BF58B8"/>
    <w:rsid w:val="00C00725"/>
    <w:rsid w:val="00C02F70"/>
    <w:rsid w:val="00C033E3"/>
    <w:rsid w:val="00C048E4"/>
    <w:rsid w:val="00C05BCF"/>
    <w:rsid w:val="00C11636"/>
    <w:rsid w:val="00C2533D"/>
    <w:rsid w:val="00C3304F"/>
    <w:rsid w:val="00C33291"/>
    <w:rsid w:val="00C34082"/>
    <w:rsid w:val="00C35B25"/>
    <w:rsid w:val="00C40361"/>
    <w:rsid w:val="00C44F9A"/>
    <w:rsid w:val="00C54941"/>
    <w:rsid w:val="00C54F1C"/>
    <w:rsid w:val="00C57DDB"/>
    <w:rsid w:val="00C61205"/>
    <w:rsid w:val="00C61842"/>
    <w:rsid w:val="00C65C93"/>
    <w:rsid w:val="00C65E60"/>
    <w:rsid w:val="00C85BE9"/>
    <w:rsid w:val="00C87E7F"/>
    <w:rsid w:val="00C95201"/>
    <w:rsid w:val="00C957B1"/>
    <w:rsid w:val="00C9671F"/>
    <w:rsid w:val="00CA0055"/>
    <w:rsid w:val="00CA10C9"/>
    <w:rsid w:val="00CB311C"/>
    <w:rsid w:val="00CB6A90"/>
    <w:rsid w:val="00CB72AE"/>
    <w:rsid w:val="00CC1331"/>
    <w:rsid w:val="00CC384D"/>
    <w:rsid w:val="00CC5178"/>
    <w:rsid w:val="00CD1863"/>
    <w:rsid w:val="00CD26E7"/>
    <w:rsid w:val="00CD6169"/>
    <w:rsid w:val="00CD6943"/>
    <w:rsid w:val="00CD7576"/>
    <w:rsid w:val="00CE2DCD"/>
    <w:rsid w:val="00CE33F1"/>
    <w:rsid w:val="00CE48FF"/>
    <w:rsid w:val="00CE693C"/>
    <w:rsid w:val="00CF0CBD"/>
    <w:rsid w:val="00CF389E"/>
    <w:rsid w:val="00CF4BCF"/>
    <w:rsid w:val="00CF4F16"/>
    <w:rsid w:val="00CF585C"/>
    <w:rsid w:val="00CF7444"/>
    <w:rsid w:val="00D0205B"/>
    <w:rsid w:val="00D0677F"/>
    <w:rsid w:val="00D11B4C"/>
    <w:rsid w:val="00D125CB"/>
    <w:rsid w:val="00D131C4"/>
    <w:rsid w:val="00D20BCB"/>
    <w:rsid w:val="00D20D34"/>
    <w:rsid w:val="00D2730D"/>
    <w:rsid w:val="00D42F30"/>
    <w:rsid w:val="00D432D8"/>
    <w:rsid w:val="00D47041"/>
    <w:rsid w:val="00D52CD8"/>
    <w:rsid w:val="00D56032"/>
    <w:rsid w:val="00D56B28"/>
    <w:rsid w:val="00D66F59"/>
    <w:rsid w:val="00D774EA"/>
    <w:rsid w:val="00D80444"/>
    <w:rsid w:val="00D85408"/>
    <w:rsid w:val="00D90D6C"/>
    <w:rsid w:val="00D972A3"/>
    <w:rsid w:val="00DA4E08"/>
    <w:rsid w:val="00DA6BFC"/>
    <w:rsid w:val="00DA792B"/>
    <w:rsid w:val="00DB0E17"/>
    <w:rsid w:val="00DB3B40"/>
    <w:rsid w:val="00DC0444"/>
    <w:rsid w:val="00DC0613"/>
    <w:rsid w:val="00DC6FD1"/>
    <w:rsid w:val="00DD1E38"/>
    <w:rsid w:val="00DD313A"/>
    <w:rsid w:val="00DD4123"/>
    <w:rsid w:val="00DE0F69"/>
    <w:rsid w:val="00DE2C3F"/>
    <w:rsid w:val="00DE54CD"/>
    <w:rsid w:val="00DF275C"/>
    <w:rsid w:val="00DF30C7"/>
    <w:rsid w:val="00DF50A4"/>
    <w:rsid w:val="00E01F0D"/>
    <w:rsid w:val="00E04BCA"/>
    <w:rsid w:val="00E072D6"/>
    <w:rsid w:val="00E145BB"/>
    <w:rsid w:val="00E16BCD"/>
    <w:rsid w:val="00E213FE"/>
    <w:rsid w:val="00E22C95"/>
    <w:rsid w:val="00E256F0"/>
    <w:rsid w:val="00E30F8A"/>
    <w:rsid w:val="00E31C82"/>
    <w:rsid w:val="00E378BA"/>
    <w:rsid w:val="00E40DC5"/>
    <w:rsid w:val="00E44503"/>
    <w:rsid w:val="00E448DD"/>
    <w:rsid w:val="00E46758"/>
    <w:rsid w:val="00E5297C"/>
    <w:rsid w:val="00E62343"/>
    <w:rsid w:val="00E6585A"/>
    <w:rsid w:val="00E67F32"/>
    <w:rsid w:val="00E71E24"/>
    <w:rsid w:val="00E7279D"/>
    <w:rsid w:val="00E764C9"/>
    <w:rsid w:val="00E81A87"/>
    <w:rsid w:val="00E82B67"/>
    <w:rsid w:val="00E85ABB"/>
    <w:rsid w:val="00E901CE"/>
    <w:rsid w:val="00E91295"/>
    <w:rsid w:val="00EA0107"/>
    <w:rsid w:val="00EA0969"/>
    <w:rsid w:val="00EA423F"/>
    <w:rsid w:val="00EA597C"/>
    <w:rsid w:val="00EB1D6B"/>
    <w:rsid w:val="00EB3B46"/>
    <w:rsid w:val="00EB4A88"/>
    <w:rsid w:val="00EB4DE7"/>
    <w:rsid w:val="00EB6324"/>
    <w:rsid w:val="00EB7C39"/>
    <w:rsid w:val="00EB7D55"/>
    <w:rsid w:val="00EC4A2A"/>
    <w:rsid w:val="00EC4B87"/>
    <w:rsid w:val="00EC5663"/>
    <w:rsid w:val="00ED035B"/>
    <w:rsid w:val="00ED1B4F"/>
    <w:rsid w:val="00ED3E9E"/>
    <w:rsid w:val="00ED473E"/>
    <w:rsid w:val="00EE0B7A"/>
    <w:rsid w:val="00EE4D00"/>
    <w:rsid w:val="00EE60EA"/>
    <w:rsid w:val="00EE6C6F"/>
    <w:rsid w:val="00EF18D3"/>
    <w:rsid w:val="00EF2421"/>
    <w:rsid w:val="00EF37D8"/>
    <w:rsid w:val="00EF6B6D"/>
    <w:rsid w:val="00F00C8B"/>
    <w:rsid w:val="00F045FC"/>
    <w:rsid w:val="00F13FFD"/>
    <w:rsid w:val="00F14096"/>
    <w:rsid w:val="00F14240"/>
    <w:rsid w:val="00F237F9"/>
    <w:rsid w:val="00F24F95"/>
    <w:rsid w:val="00F331AC"/>
    <w:rsid w:val="00F34643"/>
    <w:rsid w:val="00F410F0"/>
    <w:rsid w:val="00F444B5"/>
    <w:rsid w:val="00F46B77"/>
    <w:rsid w:val="00F503D8"/>
    <w:rsid w:val="00F55057"/>
    <w:rsid w:val="00F55308"/>
    <w:rsid w:val="00F564C4"/>
    <w:rsid w:val="00F60490"/>
    <w:rsid w:val="00F6639F"/>
    <w:rsid w:val="00F6770C"/>
    <w:rsid w:val="00F71628"/>
    <w:rsid w:val="00F76F27"/>
    <w:rsid w:val="00F800B5"/>
    <w:rsid w:val="00F82197"/>
    <w:rsid w:val="00F84F73"/>
    <w:rsid w:val="00F85E99"/>
    <w:rsid w:val="00F86568"/>
    <w:rsid w:val="00F90226"/>
    <w:rsid w:val="00F91282"/>
    <w:rsid w:val="00F913F6"/>
    <w:rsid w:val="00F9476C"/>
    <w:rsid w:val="00F9630D"/>
    <w:rsid w:val="00F97676"/>
    <w:rsid w:val="00F97986"/>
    <w:rsid w:val="00FA0055"/>
    <w:rsid w:val="00FA0968"/>
    <w:rsid w:val="00FA5E75"/>
    <w:rsid w:val="00FA634D"/>
    <w:rsid w:val="00FA63F4"/>
    <w:rsid w:val="00FB7588"/>
    <w:rsid w:val="00FC26E9"/>
    <w:rsid w:val="00FC41BA"/>
    <w:rsid w:val="00FC7C94"/>
    <w:rsid w:val="00FD4412"/>
    <w:rsid w:val="00FD4581"/>
    <w:rsid w:val="00FD70F7"/>
    <w:rsid w:val="00FE4BB4"/>
    <w:rsid w:val="00FF0485"/>
    <w:rsid w:val="00FF287B"/>
    <w:rsid w:val="00FF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11A8C"/>
    <w:rPr>
      <w:color w:val="808080"/>
      <w:bdr w:space="0" w:sz="0" w:color="auto" w:val="none"/>
      <w:shd w:fill="auto" w:color="auto" w:val="clear"/>
    </w:rPr>
  </w:style>
  <w:style w:customStyle="true" w:styleId="eSPISCCParagraphDefaultFont" w:type="character">
    <w:name w:val="eSPIS_CC_Paragraph Default Font"/>
    <w:basedOn w:val="Zadanifontodlomka"/>
    <w:rsid w:val="00311A8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11A8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1A8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1A8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11A8C"/>
    <w:rPr>
      <w:color w:val="808080"/>
      <w:bdr w:color="auto" w:space="0" w:sz="0" w:val="none"/>
      <w:shd w:color="auto" w:fill="auto" w:val="clear"/>
    </w:rPr>
  </w:style>
  <w:style w:customStyle="1" w:styleId="eSPISCCParagraphDefaultFont" w:type="character">
    <w:name w:val="eSPIS_CC_Paragraph Default Font"/>
    <w:basedOn w:val="Zadanifontodlomka"/>
    <w:rsid w:val="00311A8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11A8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1A8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1A8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St-173/2016-118</izvorni_sadrzaj>
    <derivirana_varijabla naziv="DomainObject.Oznaka_1">St-173/2016-118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STVARNI SPIS U SUCA</izvorni_sadrzaj>
    <derivirana_varijabla naziv="DomainObject.Predmet.PrimjedbaSuca_1">ŽALBA
STVARNI SPIS U SUCA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izvorni_sadrzaj>
    <derivirana_varijabla naziv="DomainObject.Predmet.OstaliListFormated_1">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derivirana_varijabla>
  </DomainObject.Predmet.OstaliListFormated>
  <DomainObject.Predmet.OstaliListFormatedOIB>
    <izvorni_sadrzaj>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izvorni_sadrzaj>
    <derivirana_varijabla naziv="DomainObject.Predmet.OstaliListFormatedOIB_1">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derivirana_varijabla>
  </DomainObject.Predmet.OstaliListFormatedOIB>
  <DomainObject.Predmet.OstaliListFormatedWithAdress>
    <izvorni_sadrzaj>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izvorni_sadrzaj>
    <derivirana_varijabla naziv="DomainObject.Predmet.OstaliListFormatedWithAdress_1">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derivirana_varijabla>
  </DomainObject.Predmet.OstaliListFormatedWithAdress>
  <DomainObject.Predmet.OstaliListFormatedWithAdressOIB>
    <izvorni_sadrzaj>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izvorni_sadrzaj>
    <derivirana_varijabla naziv="DomainObject.Predmet.OstaliListFormatedWithAdressOIB_1">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derivirana_varijabla>
  </DomainObject.Predmet.OstaliListFormatedWithAdressOIB>
  <DomainObject.Predmet.OstaliListNazivFormated>
    <izvorni_sadrzaj>
      <item>STIPO GABRIĆ</item>
      <item>Krešimir Peroš, stečajni upravitelj</item>
      <item>OD SUIĆ &amp; ŠKUNCA d.o.o.</item>
      <item>RAIFFEISENBANK AUSTRIA d.d.</item>
      <item>ŽDO DUBROVNIK</item>
      <item>Grgić &amp; Partneri odvjetničko društvo d.o.o.</item>
    </izvorni_sadrzaj>
    <derivirana_varijabla naziv="DomainObject.Predmet.OstaliListNazivFormated_1">
      <item>STIPO GABRIĆ</item>
      <item>Krešimir Peroš, stečajni upravitelj</item>
      <item>OD SUIĆ &amp; ŠKUNCA d.o.o.</item>
      <item>RAIFFEISENBANK AUSTRIA d.d.</item>
      <item>ŽDO DUBROVNIK</item>
      <item>Grgić &amp; Partneri odvjetničko društvo d.o.o.</item>
    </derivirana_varijabla>
  </DomainObject.Predmet.OstaliListNazivFormated>
  <DomainObject.Predmet.OstaliListNazivFormatedOIB>
    <izvorni_sadrzaj>
      <item>STIPO GABRIĆ</item>
      <item>Krešimir Peroš, stečajni upravitelj, OIB 37835605570</item>
      <item>OD SUIĆ &amp; ŠKUNCA d.o.o., OIB </item>
      <item>RAIFFEISENBANK AUSTRIA d.d.</item>
      <item>ŽDO DUBROVNIK</item>
      <item>Grgić &amp; Partneri odvjetničko društvo d.o.o., OIB 16457179668</item>
    </izvorni_sadrzaj>
    <derivirana_varijabla naziv="DomainObject.Predmet.OstaliListNazivFormatedOIB_1">
      <item>STIPO GABRIĆ</item>
      <item>Krešimir Peroš, stečajni upravitelj, OIB 37835605570</item>
      <item>OD SUIĆ &amp; ŠKUNCA d.o.o., OIB </item>
      <item>RAIFFEISENBANK AUSTRIA d.d.</item>
      <item>ŽDO DUBROVNIK</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St-173/2016-118</izvorni_sadrzaj>
    <derivirana_varijabla naziv="DomainObject.PoslovniBrojDokumenta_1">St-173/2016-118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izvorni_sadrzaj>
    <derivirana_varijabla naziv="DomainObject.Predmet.SudioniciListNaziv_1">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derivirana_varijabla>
  </DomainObject.Predmet.SudioniciListNaziv>
  <DomainObject.Predmet.SudioniciListAdressOIB>
    <izvorni_sadrzaj>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izvorni_sadrzaj>
    <derivirana_varijabla naziv="DomainObject.Predmet.SudioniciListAdressOIB_1">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69588435053</item>
      <item>, OIB 37835605570</item>
      <item>, OIB </item>
      <item>, OIB null</item>
      <item>, OIB null</item>
      <item>, OIB 16457179668</item>
    </izvorni_sadrzaj>
    <derivirana_varijabla naziv="DomainObject.Predmet.SudioniciListNazivOIB_1">
      <item>, OIB null</item>
      <item>, OIB 85821130368</item>
      <item>, OIB 69588435053</item>
      <item>, OIB 37835605570</item>
      <item>, OIB </item>
      <item>, OIB null</item>
      <item>, OIB null</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2018.</izvorni_sadrzaj>
    <derivirana_varijabla naziv="DomainObject.Predmet.DatumZadnjeOdrzaneSudskeRadnje_1">24. rujna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St-173/2016-118</izvorni_sadrzaj>
    <derivirana_varijabla naziv="DomainObject.PredzadnjaOdlukaIzPredmeta.Oznaka_1">St-173/2016-118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2B140F-A8B7-4838-AE74-96CB1F5123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1782</properties:Words>
  <properties:Characters>10124</properties:Characters>
  <properties:Lines>217</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2018-11-08T12:19:00Z</dcterms:created>
  <dc:creator>Ante Kačić</dc:creator>
  <cp:lastModifiedBy>Katarina Franković</cp:lastModifiedBy>
  <cp:lastPrinted>2018-11-08T11:21:00Z</cp:lastPrinted>
  <dcterms:modified xmlns:xsi="http://www.w3.org/2001/XMLSchema-instance" xsi:type="dcterms:W3CDTF">2018-11-08T12:22:00Z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St-173/2016-118 / Odluka - Rješenje - dosuda (razlučni dosuda jambo 173 2016 118 b2 kapital gotovo.docx)</vt:lpwstr>
  </prop:property>
  <prop:property name="CC_coloring" pid="4" fmtid="{D5CDD505-2E9C-101B-9397-08002B2CF9AE}">
    <vt:bool>false</vt:bool>
  </prop:property>
  <prop:property name="BrojStranica" pid="5" fmtid="{D5CDD505-2E9C-101B-9397-08002B2CF9AE}">
    <vt:i4>5</vt:i4>
  </prop:property>
</prop:Properties>
</file>