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2bed5" w14:paraId="022bed5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1E323F">
        <w:t>17</w:t>
      </w:r>
      <w:r w:rsidR="008C47AB">
        <w:t>5</w:t>
      </w:r>
      <w:r w:rsidR="005E16B2">
        <w:t>5</w:t>
      </w:r>
      <w:r w:rsidR="001E323F">
        <w:t xml:space="preserve">/16-3          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Financijske agencije Regionalni centar Osijek Podružnica Osijek, L. Jagera 3, za pokretanje skraćenog stečajnog postupka nad dužnikom </w:t>
      </w:r>
      <w:r w:rsidR="0081319B" w:rsidRPr="0081319B">
        <w:t>TERRA PANNONIA d.o.o. za proizvodnju, trgovinu i usluge</w:t>
      </w:r>
      <w:r w:rsidR="0081319B">
        <w:t xml:space="preserve">, Ladimirevci, Đuke Maričića-Munje 187, </w:t>
      </w:r>
      <w:r>
        <w:t>MBS:</w:t>
      </w:r>
      <w:r w:rsidR="002D7376" w:rsidRPr="002D7376">
        <w:t xml:space="preserve"> </w:t>
      </w:r>
      <w:r w:rsidR="0081319B" w:rsidRPr="0081319B">
        <w:t>030122976</w:t>
      </w:r>
      <w:r w:rsidR="0081319B">
        <w:t>, O</w:t>
      </w:r>
      <w:r>
        <w:t xml:space="preserve">IB: </w:t>
      </w:r>
      <w:r w:rsidR="0081319B" w:rsidRPr="0081319B">
        <w:t>95947571103</w:t>
      </w:r>
      <w:r w:rsidR="00AF62DE">
        <w:t xml:space="preserve">, </w:t>
      </w:r>
      <w:r>
        <w:t xml:space="preserve">temeljem članka 430. Stečajnog zakona („Narodne novine“ 71/15), dana </w:t>
      </w:r>
      <w:r w:rsidR="00AF62DE">
        <w:t>8. lipnja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3214B4">
        <w:t xml:space="preserve">TERRA PANNONIA d.o.o. za proizvodnju, trgovinu i usluge, Ladimirevci, Đuke Maričića-Munje 187, MBS: 030122976, OIB: 95947571103,   </w:t>
      </w:r>
      <w:r>
        <w:t xml:space="preserve">iznosi </w:t>
      </w:r>
      <w:r w:rsidR="003214B4">
        <w:t>41.395,00</w:t>
      </w:r>
      <w:r w:rsidR="002D7376">
        <w:t xml:space="preserve"> </w:t>
      </w:r>
      <w:r w:rsidR="00C70561">
        <w:t xml:space="preserve"> </w:t>
      </w:r>
      <w:r>
        <w:t>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r w:rsidR="003214B4">
        <w:t>MILENKO ŠAKIĆ OIB: 90664139148</w:t>
      </w:r>
      <w:r w:rsidR="003E1C11">
        <w:t xml:space="preserve"> Ladimirevci, Đuke Maričića Munje 187 d</w:t>
      </w:r>
      <w:r w:rsidRPr="00C24B5B">
        <w:t>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prokazni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3E1C11">
        <w:t xml:space="preserve">1755 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41506C">
        <w:t xml:space="preserve">8. lipanj </w:t>
      </w:r>
      <w:r>
        <w:t xml:space="preserve"> 2016.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 w:rsidRPr="00F2165F">
      <w:pPr>
        <w:ind w:left="6372"/>
        <w:jc w:val="both"/>
        <w:rPr>
          <w:bCs/>
        </w:rPr>
      </w:pP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41506C" w:rsidP="00D641DA" w:rsidR="00D641DA">
      <w:pPr>
        <w:numPr>
          <w:ilvl w:val="0"/>
          <w:numId w:val="1"/>
        </w:numPr>
      </w:pPr>
      <w:r>
        <w:t>kal. 20.7.</w:t>
      </w:r>
    </w:p>
    <w:p w:rsidRDefault="00532E0A" w:rsidP="00D641DA" w:rsidR="00532E0A" w:rsidRPr="00D641DA"/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14B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4988"/>
    <w:rsid w:val="003E1C11"/>
    <w:rsid w:val="003E4DD9"/>
    <w:rsid w:val="003E6670"/>
    <w:rsid w:val="003E7C98"/>
    <w:rsid w:val="0040532D"/>
    <w:rsid w:val="00407F19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6570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16B2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D3272"/>
    <w:rsid w:val="006E1DAE"/>
    <w:rsid w:val="006F779D"/>
    <w:rsid w:val="00704E52"/>
    <w:rsid w:val="00706789"/>
    <w:rsid w:val="00707753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7F686A"/>
    <w:rsid w:val="008023F7"/>
    <w:rsid w:val="0081050F"/>
    <w:rsid w:val="00812DBE"/>
    <w:rsid w:val="0081319B"/>
    <w:rsid w:val="00817C66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923B4"/>
    <w:rsid w:val="008A1F12"/>
    <w:rsid w:val="008A224F"/>
    <w:rsid w:val="008A6156"/>
    <w:rsid w:val="008A66B9"/>
    <w:rsid w:val="008A786C"/>
    <w:rsid w:val="008B0E56"/>
    <w:rsid w:val="008B6058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91EF9"/>
    <w:rsid w:val="009949C7"/>
    <w:rsid w:val="009A408A"/>
    <w:rsid w:val="009A412B"/>
    <w:rsid w:val="009A4935"/>
    <w:rsid w:val="009A6F1C"/>
    <w:rsid w:val="009B40D7"/>
    <w:rsid w:val="009B46D8"/>
    <w:rsid w:val="009B5FA6"/>
    <w:rsid w:val="009B60F8"/>
    <w:rsid w:val="009C1900"/>
    <w:rsid w:val="009C670C"/>
    <w:rsid w:val="009D0E99"/>
    <w:rsid w:val="009D3536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3AF8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F02A50"/>
    <w:rsid w:val="00F040DB"/>
    <w:rsid w:val="00F067A8"/>
    <w:rsid w:val="00F111CE"/>
    <w:rsid w:val="00F11F5E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34CA"/>
    <w:rsid w:val="00F73514"/>
    <w:rsid w:val="00F82537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68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8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8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8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8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68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8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8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8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8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1755</izvorni_sadrzaj>
    <derivirana_varijabla naziv="DomainObject.Predmet.Broj_1">1755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St-1755/2016</izvorni_sadrzaj>
    <derivirana_varijabla naziv="DomainObject.Predmet.OznakaBroj_1">St-1755/2016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PANNONIA d.o.o. za proizvodnju, trgovinu i usluge</izvorni_sadrzaj>
    <derivirana_varijabla naziv="DomainObject.Predmet.ProtustrankaFormated_1">  TERRA PANNONIA d.o.o. za proizvodnju, trgovinu i usluge</derivirana_varijabla>
  </DomainObject.Predmet.ProtustrankaFormated>
  <DomainObject.Predmet.ProtustrankaFormatedOIB>
    <izvorni_sadrzaj>  TERRA PANNONIA d.o.o. za proizvodnju, trgovinu i usluge, OIB 95947571103</izvorni_sadrzaj>
    <derivirana_varijabla naziv="DomainObject.Predmet.ProtustrankaFormatedOIB_1">  TERRA PANNONIA d.o.o. za proizvodnju, trgovinu i usluge, OIB 95947571103</derivirana_varijabla>
  </DomainObject.Predmet.ProtustrankaFormatedOIB>
  <DomainObject.Predmet.ProtustrankaFormatedWithAdress>
    <izvorni_sadrzaj> TERRA PANNONIA d.o.o. za proizvodnju, trgovinu i usluge, Đuke Maričića-Munje 187, 31550 Ladimirevci</izvorni_sadrzaj>
    <derivirana_varijabla naziv="DomainObject.Predmet.ProtustrankaFormatedWithAdress_1"> TERRA PANNONIA d.o.o. za proizvodnju, trgovinu i usluge, Đuke Maričića-Munje 187, 31550 Ladimirevci</derivirana_varijabla>
  </DomainObject.Predmet.ProtustrankaFormatedWithAdress>
  <DomainObject.Predmet.ProtustrankaFormatedWithAdressOIB>
    <izvorni_sadrzaj> TERRA PANNONIA d.o.o. za proizvodnju, trgovinu i usluge, OIB 95947571103, Đuke Maričića-Munje 187, 31550 Ladimirevci</izvorni_sadrzaj>
    <derivirana_varijabla naziv="DomainObject.Predmet.ProtustrankaFormatedWithAdressOIB_1"> TERRA PANNONIA d.o.o. za proizvodnju, trgovinu i usluge, OIB 95947571103, Đuke Maričića-Munje 187, 31550 Ladimirevci</derivirana_varijabla>
  </DomainObject.Predmet.ProtustrankaFormatedWithAdressOIB>
  <DomainObject.Predmet.ProtustrankaWithAdress>
    <izvorni_sadrzaj>TERRA PANNONIA d.o.o. za proizvodnju, trgovinu i usluge Đuke Maričića-Munje 187, 31550 Ladimirevci</izvorni_sadrzaj>
    <derivirana_varijabla naziv="DomainObject.Predmet.ProtustrankaWithAdress_1">TERRA PANNONIA d.o.o. za proizvodnju, trgovinu i usluge Đuke Maričića-Munje 187, 31550 Ladimirevci</derivirana_varijabla>
  </DomainObject.Predmet.ProtustrankaWithAdress>
  <DomainObject.Predmet.ProtustrankaWithAdressOIB>
    <izvorni_sadrzaj>TERRA PANNONIA d.o.o. za proizvodnju, trgovinu i usluge, OIB 95947571103, Đuke Maričića-Munje 187, 31550 Ladimirevci</izvorni_sadrzaj>
    <derivirana_varijabla naziv="DomainObject.Predmet.ProtustrankaWithAdressOIB_1">TERRA PANNONIA d.o.o. za proizvodnju, trgovinu i usluge, OIB 95947571103, Đuke Maričića-Munje 187, 31550 Ladimirevci</derivirana_varijabla>
  </DomainObject.Predmet.ProtustrankaWithAdressOIB>
  <DomainObject.Predmet.ProtustrankaNazivFormated>
    <izvorni_sadrzaj>TERRA PANNONIA d.o.o. za proizvodnju, trgovinu i usluge</izvorni_sadrzaj>
    <derivirana_varijabla naziv="DomainObject.Predmet.ProtustrankaNazivFormated_1">TERRA PANNONIA d.o.o. za proizvodnju, trgovinu i usluge</derivirana_varijabla>
  </DomainObject.Predmet.ProtustrankaNazivFormated>
  <DomainObject.Predmet.ProtustrankaNazivFormatedOIB>
    <izvorni_sadrzaj>TERRA PANNONIA d.o.o. za proizvodnju, trgovinu i usluge, OIB 95947571103</izvorni_sadrzaj>
    <derivirana_varijabla naziv="DomainObject.Predmet.ProtustrankaNazivFormatedOIB_1">TERRA PANNONIA d.o.o. za proizvodnju, trgovinu i usluge, OIB 95947571103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TERRA PANNONIA d.o.o. za proizvodnju, trgovinu i usluge</item>
    </izvorni_sadrzaj>
    <derivirana_varijabla naziv="DomainObject.Predmet.ProtuStrankaListFormated_1">
      <item>TERRA PANNONIA d.o.o. za proizvodnju, trgovinu i usluge</item>
    </derivirana_varijabla>
  </DomainObject.Predmet.ProtuStrankaListFormated>
  <DomainObject.Predmet.ProtuStrankaListFormatedOIB>
    <izvorni_sadrzaj>
      <item>TERRA PANNONIA d.o.o. za proizvodnju, trgovinu i usluge, OIB 95947571103</item>
    </izvorni_sadrzaj>
    <derivirana_varijabla naziv="DomainObject.Predmet.ProtuStrankaListFormatedOIB_1">
      <item>TERRA PANNONIA d.o.o. za proizvodnju, trgovinu i usluge, OIB 95947571103</item>
    </derivirana_varijabla>
  </DomainObject.Predmet.ProtuStrankaListFormatedOIB>
  <DomainObject.Predmet.ProtuStrankaListFormatedWithAdress>
    <izvorni_sadrzaj>
      <item>TERRA PANNONIA d.o.o. za proizvodnju, trgovinu i usluge, Đuke Maričića-Munje 187, 31550 Ladimirevci</item>
    </izvorni_sadrzaj>
    <derivirana_varijabla naziv="DomainObject.Predmet.ProtuStrankaListFormatedWithAdress_1">
      <item>TERRA PANNONIA d.o.o. za proizvodnju, trgovinu i usluge, Đuke Maričića-Munje 187, 31550 Ladimirevci</item>
    </derivirana_varijabla>
  </DomainObject.Predmet.ProtuStrankaListFormatedWithAdress>
  <DomainObject.Predmet.ProtuStrankaListFormatedWithAdressOIB>
    <izvorni_sadrzaj>
      <item>TERRA PANNONIA d.o.o. za proizvodnju, trgovinu i usluge, OIB 95947571103, Đuke Maričića-Munje 187, 31550 Ladimirevci</item>
    </izvorni_sadrzaj>
    <derivirana_varijabla naziv="DomainObject.Predmet.ProtuStrankaListFormatedWithAdressOIB_1">
      <item>TERRA PANNONIA d.o.o. za proizvodnju, trgovinu i usluge, OIB 95947571103, Đuke Maričića-Munje 187, 31550 Ladimirevci</item>
    </derivirana_varijabla>
  </DomainObject.Predmet.ProtuStrankaListFormatedWithAdressOIB>
  <DomainObject.Predmet.ProtuStrankaListNazivFormated>
    <izvorni_sadrzaj>
      <item>TERRA PANNONIA d.o.o. za proizvodnju, trgovinu i usluge</item>
    </izvorni_sadrzaj>
    <derivirana_varijabla naziv="DomainObject.Predmet.ProtuStrankaListNazivFormated_1">
      <item>TERRA PANNONIA d.o.o. za proizvodnju, trgovinu i usluge</item>
    </derivirana_varijabla>
  </DomainObject.Predmet.ProtuStrankaListNazivFormated>
  <DomainObject.Predmet.ProtuStrankaListNazivFormatedOIB>
    <izvorni_sadrzaj>
      <item>TERRA PANNONIA d.o.o. za proizvodnju, trgovinu i usluge, OIB 95947571103</item>
    </izvorni_sadrzaj>
    <derivirana_varijabla naziv="DomainObject.Predmet.ProtuStrankaListNazivFormatedOIB_1">
      <item>TERRA PANNONIA d.o.o. za proizvodnju, trgovinu i usluge, OIB 95947571103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TERRA PANNONIA d.o.o. za proizvodnju, trgovinu i usluge</izvorni_sadrzaj>
    <derivirana_varijabla naziv="DomainObject.Predmet.ProtustrankaIDrugi_1">TERRA PANNONIA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TERRA PANNONIA d.o.o. za proizvodnju, trgovinu i usluge, OIB 95947571103, Đuke Maričića-Munje 187, 31550 Ladimirevci</izvorni_sadrzaj>
    <derivirana_varijabla naziv="DomainObject.Predmet.ProtustrankaIDrugiAdressOIB_1">TERRA PANNONIA d.o.o. za proizvodnju, trgovinu i usluge, OIB 95947571103, Đuke Maričića-Munje 187,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TERRA PANNONIA d.o.o. za proizvodnju, trgovinu i usluge</item>
    </izvorni_sadrzaj>
    <derivirana_varijabla naziv="DomainObject.Predmet.SudioniciListNaziv_1">
      <item>FINA RC OSIJEK</item>
      <item>TERRA PANNONIA d.o.o. za proizvodnju, trgovinu i usluge</item>
    </derivirana_varijabla>
  </DomainObject.Predmet.SudioniciListNaziv>
  <DomainObject.Predmet.SudioniciListAdressOIB>
    <izvorni_sadrzaj>
      <item>FINA RC OSIJEK, OIB 85821130368</item>
      <item>TERRA PANNONIA d.o.o. za proizvodnju, trgovinu i usluge, OIB 95947571103, Đuke Maričića-Munje 187,31550 Ladimirevci</item>
    </izvorni_sadrzaj>
    <derivirana_varijabla naziv="DomainObject.Predmet.SudioniciListAdressOIB_1">
      <item>FINA RC OSIJEK, OIB 85821130368</item>
      <item>TERRA PANNONIA d.o.o. za proizvodnju, trgovinu i usluge, OIB 95947571103, Đuke Maričića-Munje 187,31550 Ladimirevci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95947571103</item>
    </izvorni_sadrzaj>
    <derivirana_varijabla naziv="DomainObject.Predmet.SudioniciListNazivOIB_1">
      <item>, OIB 85821130368</item>
      <item>, OIB 95947571103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1976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2016-06-08T04:55:00Z</dcterms:created>
  <dc:creator>Korisnik</dc:creator>
  <cp:lastModifiedBy>Sanja Ban</cp:lastModifiedBy>
  <cp:lastPrinted>2016-01-25T06:30:00Z</cp:lastPrinted>
  <dcterms:modified xmlns:xsi="http://www.w3.org/2001/XMLSchema-instance" xsi:type="dcterms:W3CDTF">2016-06-08T05:57:00Z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