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134" w14:paraId="a5b413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060498">
        <w:t>227</w:t>
      </w:r>
      <w:r w:rsidR="00CF7092">
        <w:t>0</w:t>
      </w:r>
      <w:r w:rsidR="0006049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0055B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0E3C4D">
        <w:rPr>
          <w:lang w:val="pt-BR"/>
        </w:rPr>
        <w:t xml:space="preserve">Trgovački sud u Zagrebu, po sucu Maji Jurovicki, u stečajnom postupku u povodu prijedloga predlagatelja FINANCIJSKE AGENCIJE, Zagreb, Trg svibanjskih žrtava 1995. 1, OIB: </w:t>
      </w:r>
      <w:r w:rsidRPr="000E3C4D">
        <w:t>85821130368</w:t>
      </w:r>
      <w:r w:rsidRPr="000E3C4D">
        <w:rPr>
          <w:lang w:val="pt-BR"/>
        </w:rPr>
        <w:t>, za otvaranje stečajnog postupka nad dužnikom ALPINA PLAN d.o.o., OIB: 21006341523, MBS: 080534930, Samobor, Svete Ane 14</w:t>
      </w:r>
      <w:r w:rsidR="00384745">
        <w:rPr>
          <w:lang w:val="pt-BR"/>
        </w:rPr>
        <w:t xml:space="preserve">, </w:t>
      </w:r>
      <w:r w:rsidR="001B7713">
        <w:rPr>
          <w:lang w:val="pt-BR"/>
        </w:rPr>
        <w:t>21. lipnja</w:t>
      </w:r>
      <w:r w:rsidR="0019700C">
        <w:rPr>
          <w:lang w:val="pt-BR"/>
        </w:rPr>
        <w:t xml:space="preserve">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50055B" w:rsidRPr="000E3C4D">
        <w:rPr>
          <w:lang w:val="pt-BR"/>
        </w:rPr>
        <w:t>ALPINA PLAN d.o.o., OIB: 21006341523, MBS: 080534930, Samobor, Svete Ane 14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227</w:t>
      </w:r>
      <w:r w:rsidR="0050055B">
        <w:t>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50055B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50055B" w:rsidRPr="000E3C4D">
        <w:rPr>
          <w:lang w:val="pt-BR"/>
        </w:rPr>
        <w:t>ALPINA PLAN d.o.o., OIB: 21006341523, MBS: 080534930, Samobor, Svete Ane 14</w:t>
      </w:r>
      <w:r w:rsidR="0050055B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50055B">
        <w:t>478</w:t>
      </w:r>
      <w:r w:rsidRPr="00BC2D3A">
        <w:t xml:space="preserve"> dana, u ukupnom iznosu od </w:t>
      </w:r>
      <w:r w:rsidR="0050055B">
        <w:rPr>
          <w:lang w:val="pl-PL"/>
        </w:rPr>
        <w:t>29.347.53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5B3256">
        <w:t>23. svibnja 2017</w:t>
      </w:r>
      <w:r w:rsidR="00901CFD">
        <w:t xml:space="preserve">. pokrenuo prethodni postupak nad dužnikom, a </w:t>
      </w:r>
      <w:r w:rsidR="00C90682">
        <w:br/>
      </w:r>
      <w:r w:rsidR="005B3256">
        <w:t>21. lipnja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nije </w:t>
      </w:r>
      <w:r w:rsidR="00E66535" w:rsidRPr="00E66535">
        <w:t>pristupio 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B3256">
        <w:t>21. lipnja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41AB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41AB2" w:rsidP="00445BA5" w:rsidR="00D41AB2">
      <w:pPr>
        <w:jc w:val="right"/>
      </w:pPr>
      <w:r>
        <w:t>Za točnost otpravka-</w:t>
      </w:r>
    </w:p>
    <w:p w:rsidRDefault="00D41AB2" w:rsidP="00445BA5" w:rsidR="00D41AB2">
      <w:pPr>
        <w:jc w:val="right"/>
      </w:pPr>
      <w:r>
        <w:t>ovlašteni službenik</w:t>
      </w:r>
    </w:p>
    <w:p w:rsidRDefault="00D41AB2" w:rsidP="00445BA5" w:rsidR="00D41AB2" w:rsidRPr="007B269F">
      <w:pPr>
        <w:jc w:val="right"/>
      </w:pPr>
      <w:r>
        <w:t xml:space="preserve">Mirjana Gašparić </w:t>
      </w:r>
    </w:p>
    <w:p w:rsidRDefault="00856259" w:rsidP="00D41AB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41AB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C94447">
          <w:rPr>
            <w:sz w:val="24"/>
          </w:rPr>
          <w:t>7</w:t>
        </w:r>
        <w:r w:rsidR="0050055B">
          <w:rPr>
            <w:sz w:val="24"/>
          </w:rPr>
          <w:t>0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1AB2"/>
    <w:rsid w:val="00D46FDC"/>
    <w:rsid w:val="00D50ADE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A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A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A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A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A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A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St-2270/2016</izvorni_sadrzaj>
    <derivirana_varijabla naziv="DomainObject.Predmet.OznakaBroj_1">St-2270/2016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ALPINA PLAN d.o.o. za građenje, trgovinu i usluge zastupanog po punomoćniku Ivica Belošević; Biserka Belošević</izvorni_sadrzaj>
    <derivirana_varijabla naziv="DomainObject.Predmet.ProtustrankaFormated_1">  ALPINA PLAN d.o.o. za građenje, trgovinu i usluge zastupanog po punomoćniku Ivica Belošević; Biserka Belošević</derivirana_varijabla>
  </DomainObject.Predmet.ProtustrankaFormated>
  <DomainObject.Predmet.ProtustrankaFormatedOIB>
    <izvorni_sadrzaj>  ALPINA PLAN d.o.o. za građenje, trgovinu i usluge, OIB 21006341523 zastupanog po punomoćniku Ivica Belošević; Biserka Belošević</izvorni_sadrzaj>
    <derivirana_varijabla naziv="DomainObject.Predmet.ProtustrankaFormatedOIB_1">  ALPINA PLAN d.o.o. za građenje, trgovinu i usluge, OIB 21006341523 zastupanog po punomoćniku Ivica Belošević; Biserka Belošević</derivirana_varijabla>
  </DomainObject.Predmet.ProtustrankaFormatedOIB>
  <DomainObject.Predmet.ProtustrankaFormatedWithAdress>
    <izvorni_sadrzaj> ALPINA PLAN d.o.o. za građenje, trgovinu i usluge, Svete Ane 14, 10430 Samobor zastupanog po punomoćniku Ivica Belošević; Biserka Belošević</izvorni_sadrzaj>
    <derivirana_varijabla naziv="DomainObject.Predmet.ProtustrankaFormatedWithAdress_1"> ALPINA PLAN d.o.o. za građenje, trgovinu i usluge, Svete Ane 14, 10430 Samobor zastupanog po punomoćniku Ivica Belošević; Biserka Belošević</derivirana_varijabla>
  </DomainObject.Predmet.ProtustrankaFormatedWithAdress>
  <DomainObject.Predmet.ProtustrankaFormatedWithAdressOIB>
    <izvorni_sadrzaj> ALPINA PLAN d.o.o. za građenje, trgovinu i usluge, OIB 21006341523, Svete Ane 14, 10430 Samobor zastupanog po punomoćniku Ivica Belošević; Biserka Belošević</izvorni_sadrzaj>
    <derivirana_varijabla naziv="DomainObject.Predmet.ProtustrankaFormatedWithAdressOIB_1"> ALPINA PLAN d.o.o. za građenje, trgovinu i usluge, OIB 21006341523, Svete Ane 14, 10430 Samobor zastupanog po punomoćniku Ivica Belošević; Biserka Belošević</derivirana_varijabla>
  </DomainObject.Predmet.ProtustrankaFormatedWithAdressOIB>
  <DomainObject.Predmet.ProtustrankaWithAdress>
    <izvorni_sadrzaj>ALPINA PLAN d.o.o. za građenje, trgovinu i usluge Svete Ane 14, 10430 Samobor</izvorni_sadrzaj>
    <derivirana_varijabla naziv="DomainObject.Predmet.ProtustrankaWithAdress_1">ALPINA PLAN d.o.o. za građenje, trgovinu i usluge Svete Ane 14, 10430 Samobor</derivirana_varijabla>
  </DomainObject.Predmet.ProtustrankaWithAdress>
  <DomainObject.Predmet.ProtustrankaWithAdressOIB>
    <izvorni_sadrzaj>ALPINA PLAN d.o.o. za građenje, trgovinu i usluge, OIB 21006341523, Svete Ane 14, 10430 Samobor</izvorni_sadrzaj>
    <derivirana_varijabla naziv="DomainObject.Predmet.ProtustrankaWithAdressOIB_1">ALPINA PLAN d.o.o. za građenje, trgovinu i usluge, OIB 21006341523, Svete Ane 14, 10430 Samobor</derivirana_varijabla>
  </DomainObject.Predmet.ProtustrankaWithAdressOIB>
  <DomainObject.Predmet.ProtustrankaNazivFormated>
    <izvorni_sadrzaj>ALPINA PLAN d.o.o. za građenje, trgovinu i usluge</izvorni_sadrzaj>
    <derivirana_varijabla naziv="DomainObject.Predmet.ProtustrankaNazivFormated_1">ALPINA PLAN d.o.o. za građenje, trgovinu i usluge</derivirana_varijabla>
  </DomainObject.Predmet.ProtustrankaNazivFormated>
  <DomainObject.Predmet.ProtustrankaNazivFormatedOIB>
    <izvorni_sadrzaj>ALPINA PLAN d.o.o. za građenje, trgovinu i usluge, OIB 21006341523</izvorni_sadrzaj>
    <derivirana_varijabla naziv="DomainObject.Predmet.ProtustrankaNazivFormatedOIB_1">ALPINA PLAN d.o.o. za građenje, trgovinu i usluge, OIB 21006341523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 PLAN d.o.o. za građenje, trgovinu i usluge zastupanog po punomoćniku Ivica Belošević; Biserka Belošević</item>
    </izvorni_sadrzaj>
    <derivirana_varijabla naziv="DomainObject.Predmet.ProtuStrankaListFormated_1">
      <item>ALPINA PLAN d.o.o. za građenje, trgovinu i usluge zastupanog po punomoćniku Ivica Belošević; Biserka Belošević</item>
    </derivirana_varijabla>
  </DomainObject.Predmet.ProtuStrankaListFormated>
  <DomainObject.Predmet.ProtuStrankaListFormatedOIB>
    <izvorni_sadrzaj>
      <item>ALPINA PLAN d.o.o. za građenje, trgovinu i usluge, OIB 21006341523 zastupanog po punomoćniku Ivica Belošević; Biserka Belošević</item>
    </izvorni_sadrzaj>
    <derivirana_varijabla naziv="DomainObject.Predmet.ProtuStrankaListFormatedOIB_1">
      <item>ALPINA PLAN d.o.o. za građenje, trgovinu i usluge, OIB 21006341523 zastupanog po punomoćniku Ivica Belošević; Biserka Belošević</item>
    </derivirana_varijabla>
  </DomainObject.Predmet.ProtuStrankaListFormatedOIB>
  <DomainObject.Predmet.ProtuStrankaListFormatedWithAdress>
    <izvorni_sadrzaj>
      <item>ALPINA PLAN d.o.o. za građenje, trgovinu i usluge, Svete Ane 14, 10430 Samobor zastupanog po punomoćniku Ivica Belošević; Biserka Belošević</item>
    </izvorni_sadrzaj>
    <derivirana_varijabla naziv="DomainObject.Predmet.ProtuStrankaListFormatedWithAdress_1">
      <item>ALPINA PLAN d.o.o. za građenje, trgovinu i usluge, Svete Ane 14, 10430 Samobor zastupanog po punomoćniku Ivica Belošević; Biserka Belošević</item>
    </derivirana_varijabla>
  </DomainObject.Predmet.ProtuStrankaListFormatedWithAdress>
  <DomainObject.Predmet.ProtuStrankaListFormatedWithAdressOIB>
    <izvorni_sadrzaj>
      <item>ALPINA PLAN d.o.o. za građenje, trgovinu i usluge, OIB 21006341523, Svete Ane 14, 10430 Samobor zastupanog po punomoćniku Ivica Belošević; Biserka Belošević</item>
    </izvorni_sadrzaj>
    <derivirana_varijabla naziv="DomainObject.Predmet.ProtuStrankaListFormatedWithAdressOIB_1">
      <item>ALPINA PLAN d.o.o. za građenje, trgovinu i usluge, OIB 21006341523, Svete Ane 14, 10430 Samobor zastupanog po punomoćniku Ivica Belošević; Biserka Belošević</item>
    </derivirana_varijabla>
  </DomainObject.Predmet.ProtuStrankaListFormatedWithAdressOIB>
  <DomainObject.Predmet.ProtuStrankaListNazivFormated>
    <izvorni_sadrzaj>
      <item>ALPINA PLAN d.o.o. za građenje, trgovinu i usluge</item>
    </izvorni_sadrzaj>
    <derivirana_varijabla naziv="DomainObject.Predmet.ProtuStrankaListNazivFormated_1">
      <item>ALPINA PLAN d.o.o. za građenje, trgovinu i usluge</item>
    </derivirana_varijabla>
  </DomainObject.Predmet.ProtuStrankaListNazivFormated>
  <DomainObject.Predmet.ProtuStrankaListNazivFormatedOIB>
    <izvorni_sadrzaj>
      <item>ALPINA PLAN d.o.o. za građenje, trgovinu i usluge, OIB 21006341523</item>
    </izvorni_sadrzaj>
    <derivirana_varijabla naziv="DomainObject.Predmet.ProtuStrankaListNazivFormatedOIB_1">
      <item>ALPINA PLAN d.o.o. za građenje, trgovinu i usluge, OIB 21006341523</item>
    </derivirana_varijabla>
  </DomainObject.Predmet.ProtuStrankaListNazivFormatedOIB>
  <DomainObject.Predmet.OstaliListFormated>
    <izvorni_sadrzaj>
      <item>Ivica Belošević punomoćnik sudionika u postupku ALPINA PLAN d.o.o. za građenje, trgovinu i usluge</item>
      <item>Biserka Belošević punomoćnik sudionika u postupku ALPINA PLAN d.o.o. za građenje, trgovinu i usluge</item>
    </izvorni_sadrzaj>
    <derivirana_varijabla naziv="DomainObject.Predmet.OstaliListFormated_1">
      <item>Ivica Belošević punomoćnik sudionika u postupku ALPINA PLAN d.o.o. za građenje, trgovinu i usluge</item>
      <item>Biserka Belošević punomoćnik sudionika u postupku ALPINA PLAN d.o.o. za građenje, trgovinu i usluge</item>
    </derivirana_varijabla>
  </DomainObject.Predmet.OstaliListFormated>
  <DomainObject.Predmet.OstaliListFormatedOIB>
    <izvorni_sadrzaj>
      <item>Ivica Belošević, OIB 93428941097 punomoćnik sudionika u postupku ALPINA PLAN d.o.o. za građenje, trgovinu i usluge</item>
      <item>Biserka Belošević, OIB 14117856562 punomoćnik sudionika u postupku ALPINA PLAN d.o.o. za građenje, trgovinu i usluge</item>
    </izvorni_sadrzaj>
    <derivirana_varijabla naziv="DomainObject.Predmet.OstaliListFormatedOIB_1">
      <item>Ivica Belošević, OIB 93428941097 punomoćnik sudionika u postupku ALPINA PLAN d.o.o. za građenje, trgovinu i usluge</item>
      <item>Biserka Belošević, OIB 14117856562 punomoćnik sudionika u postupku ALPINA PLAN d.o.o. za građenje, trgovinu i usluge</item>
    </derivirana_varijabla>
  </DomainObject.Predmet.OstaliListFormatedOIB>
  <DomainObject.Predmet.OstaliListFormatedWithAdress>
    <izvorni_sadrzaj>
      <item>Ivica Belošević, Svete Ane 14, 10430 Samobor punomoćnik sudionika u postupku ALPINA PLAN d.o.o. za građenje, trgovinu i usluge</item>
      <item>Biserka Belošević, Svete Ane 14, 10430 Samobor punomoćnik sudionika u postupku ALPINA PLAN d.o.o. za građenje, trgovinu i usluge</item>
    </izvorni_sadrzaj>
    <derivirana_varijabla naziv="DomainObject.Predmet.OstaliListFormatedWithAdress_1">
      <item>Ivica Belošević, Svete Ane 14, 10430 Samobor punomoćnik sudionika u postupku ALPINA PLAN d.o.o. za građenje, trgovinu i usluge</item>
      <item>Biserka Belošević, Svete Ane 14, 10430 Samobor punomoćnik sudionika u postupku ALPINA PLAN d.o.o. za građenje, trgovinu i usluge</item>
    </derivirana_varijabla>
  </DomainObject.Predmet.OstaliListFormatedWithAdress>
  <DomainObject.Predmet.OstaliListFormatedWithAdressOIB>
    <izvorni_sadrzaj>
      <item>Ivica Belošević, OIB 93428941097, Svete Ane 14, 10430 Samobor punomoćnik sudionika u postupku ALPINA PLAN d.o.o. za građenje, trgovinu i usluge</item>
      <item>Biserka Belošević, OIB 14117856562, Svete Ane 14, 10430 Samobor punomoćnik sudionika u postupku ALPINA PLAN d.o.o. za građenje, trgovinu i usluge</item>
    </izvorni_sadrzaj>
    <derivirana_varijabla naziv="DomainObject.Predmet.OstaliListFormatedWithAdressOIB_1">
      <item>Ivica Belošević, OIB 93428941097, Svete Ane 14, 10430 Samobor punomoćnik sudionika u postupku ALPINA PLAN d.o.o. za građenje, trgovinu i usluge</item>
      <item>Biserka Belošević, OIB 14117856562, Svete Ane 14, 10430 Samobor punomoćnik sudionika u postupku ALPINA PLAN d.o.o. za građenje, trgovinu i usluge</item>
    </derivirana_varijabla>
  </DomainObject.Predmet.OstaliListFormatedWithAdressOIB>
  <DomainObject.Predmet.OstaliListNazivFormated>
    <izvorni_sadrzaj>
      <item>Ivica Belošević</item>
      <item>Biserka Belošević</item>
    </izvorni_sadrzaj>
    <derivirana_varijabla naziv="DomainObject.Predmet.OstaliListNazivFormated_1">
      <item>Ivica Belošević</item>
      <item>Biserka Belošević</item>
    </derivirana_varijabla>
  </DomainObject.Predmet.OstaliListNazivFormated>
  <DomainObject.Predmet.OstaliListNazivFormatedOIB>
    <izvorni_sadrzaj>
      <item>Ivica Belošević, OIB 93428941097</item>
      <item>Biserka Belošević, OIB 14117856562</item>
    </izvorni_sadrzaj>
    <derivirana_varijabla naziv="DomainObject.Predmet.OstaliListNazivFormatedOIB_1">
      <item>Ivica Belošević, OIB 93428941097</item>
      <item>Biserka Belošević, OIB 14117856562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 PLAN d.o.o. za građenje, trgovinu i usluge</izvorni_sadrzaj>
    <derivirana_varijabla naziv="DomainObject.Predmet.ProtustrankaIDrugi_1">ALPINA PLAN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ALPINA PLAN d.o.o. za građenje, trgovinu i usluge, OIB 21006341523, Svete Ane 14, 10430 Samobor</izvorni_sadrzaj>
    <derivirana_varijabla naziv="DomainObject.Predmet.ProtustrankaIDrugiAdressOIB_1">ALPINA PLAN d.o.o. za građenje, trgovinu i usluge, OIB 21006341523, Svete Ane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ALPINA PLAN d.o.o. za građenje, trgovinu i usluge</item>
      <item>Ivica Belošević</item>
      <item>Biserka Belošević</item>
    </izvorni_sadrzaj>
    <derivirana_varijabla naziv="DomainObject.Predmet.SudioniciListNaziv_1">
      <item>FINA Regionalni centar Zagreb</item>
      <item>ALPINA PLAN d.o.o. za građenje, trgovinu i usluge</item>
      <item>Ivica Belošević</item>
      <item>Biserka Belošević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ALPINA PLAN d.o.o. za građenje, trgovinu i usluge, OIB 21006341523, Svete Ane 14,10430 Samobor</item>
      <item>Ivica Belošević, OIB 93428941097, Svete Ane 14,10430 Samobor</item>
      <item>Biserka Belošević, OIB 14117856562, Svete Ane 14,10430 Samobor</item>
    </izvorni_sadrzaj>
    <derivirana_varijabla naziv="DomainObject.Predmet.SudioniciListAdressOIB_1">
      <item>FINA Regionalni centar Zagreb, OIB 85821130368, Trg svibanjskih žrtava 1995. 1,10000 Zagreb</item>
      <item>ALPINA PLAN d.o.o. za građenje, trgovinu i usluge, OIB 21006341523, Svete Ane 14,10430 Samobor</item>
      <item>Ivica Belošević, OIB 93428941097, Svete Ane 14,10430 Samobor</item>
      <item>Biserka Belošević, OIB 14117856562, Svete Ane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21006341523</item>
      <item>, OIB 93428941097</item>
      <item>, OIB 14117856562</item>
    </izvorni_sadrzaj>
    <derivirana_varijabla naziv="DomainObject.Predmet.SudioniciListNazivOIB_1">
      <item>, OIB 85821130368</item>
      <item>, OIB 21006341523</item>
      <item>, OIB 93428941097</item>
      <item>, OIB 14117856562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43C90-9B39-425D-ACCA-23A9CA504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720</properties:Words>
  <properties:Characters>4029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2017-06-21T10:28:00Z</dcterms:created>
  <dc:creator>gzubak</dc:creator>
  <cp:lastModifiedBy>Mirjana Gašparić</cp:lastModifiedBy>
  <cp:lastPrinted>2017-05-03T09:52:00Z</cp:lastPrinted>
  <dcterms:modified xmlns:xsi="http://www.w3.org/2001/XMLSchema-instance" xsi:type="dcterms:W3CDTF">2017-06-21T10:35:00Z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