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8889" w14:paraId="4a38889" w:rsidRDefault="00F6347A" w:rsidP="0046334B" w:rsidR="00F6347A" w:rsidRPr="00DD599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DD599B">
        <w:rPr>
          <w:rFonts w:hAnsi="Times New Roman" w:ascii="Times New Roman"/>
        </w:rPr>
        <w:t>3 St-</w:t>
      </w:r>
      <w:r w:rsidR="00757AE3">
        <w:rPr>
          <w:rFonts w:hAnsi="Times New Roman" w:ascii="Times New Roman"/>
        </w:rPr>
        <w:t>2167/16</w:t>
      </w:r>
    </w:p>
    <w:p w:rsidRDefault="00F6347A" w:rsidP="00F6347A" w:rsidR="00F6347A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DD599B">
      <w:pPr>
        <w:rPr>
          <w:rFonts w:hAnsi="Times New Roman" w:ascii="Times New Roman"/>
        </w:rPr>
      </w:pPr>
    </w:p>
    <w:p w:rsidRDefault="00F6347A" w:rsidP="00F6347A" w:rsidR="00F6347A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</w:rPr>
        <w:t>TRGOVAČKI SUD U ZAGREBU</w:t>
      </w:r>
    </w:p>
    <w:p w:rsidRDefault="00EC0460" w:rsidP="00F6347A" w:rsidR="00F6347A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</w:rPr>
        <w:t>STAL</w:t>
      </w:r>
      <w:r w:rsidR="00F6347A" w:rsidRPr="00DD599B">
        <w:rPr>
          <w:rFonts w:hAnsi="Times New Roman" w:ascii="Times New Roman"/>
        </w:rPr>
        <w:t xml:space="preserve">NA SLUŽBA </w:t>
      </w:r>
    </w:p>
    <w:p w:rsidRDefault="0088258D" w:rsidP="00DD599B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88258D" w:rsidP="00DD599B" w:rsidR="0088258D" w:rsidRPr="00DD599B">
      <w:pPr>
        <w:rPr>
          <w:rFonts w:hAnsi="Times New Roman" w:ascii="Times New Roman"/>
        </w:rPr>
      </w:pPr>
    </w:p>
    <w:p w:rsidRDefault="00F6347A" w:rsidP="00F6347A" w:rsidR="00F6347A" w:rsidRPr="00DD599B">
      <w:pPr>
        <w:rPr>
          <w:rFonts w:hAnsi="Times New Roman" w:ascii="Times New Roman"/>
        </w:rPr>
      </w:pPr>
    </w:p>
    <w:p w:rsidRDefault="002E3B8B" w:rsidP="00DD599B" w:rsidR="002E3B8B" w:rsidRPr="00DD599B">
      <w:pPr>
        <w:jc w:val="center"/>
        <w:rPr>
          <w:rFonts w:hAnsi="Times New Roman" w:ascii="Times New Roman"/>
        </w:rPr>
      </w:pPr>
      <w:r w:rsidRPr="00DD599B">
        <w:rPr>
          <w:rFonts w:hAnsi="Times New Roman" w:ascii="Times New Roman"/>
        </w:rPr>
        <w:t>R E P U B L I K A    H R V A T S K A</w:t>
      </w:r>
    </w:p>
    <w:p w:rsidRDefault="002E3B8B" w:rsidP="00DD599B" w:rsidR="002E3B8B" w:rsidRPr="00DD599B">
      <w:pPr>
        <w:jc w:val="center"/>
        <w:rPr>
          <w:rFonts w:hAnsi="Times New Roman" w:ascii="Times New Roman"/>
        </w:rPr>
      </w:pPr>
      <w:r w:rsidRPr="00DD599B">
        <w:rPr>
          <w:rFonts w:hAnsi="Times New Roman" w:ascii="Times New Roman"/>
        </w:rPr>
        <w:t>Z A K L J U Č A K</w:t>
      </w:r>
    </w:p>
    <w:p w:rsidRDefault="002E3B8B" w:rsidP="002E3B8B" w:rsidR="002E3B8B" w:rsidRPr="00DD599B">
      <w:pPr>
        <w:rPr>
          <w:rFonts w:hAnsi="Times New Roman" w:ascii="Times New Roman"/>
        </w:rPr>
      </w:pPr>
    </w:p>
    <w:p w:rsidRDefault="002E3B8B" w:rsidP="00EB68DB" w:rsidR="002E3B8B" w:rsidRPr="00DD599B">
      <w:pPr>
        <w:jc w:val="both"/>
        <w:rPr>
          <w:rFonts w:hAnsi="Times New Roman" w:ascii="Times New Roman"/>
        </w:rPr>
      </w:pPr>
      <w:r w:rsidRPr="00DD599B">
        <w:rPr>
          <w:rFonts w:hAnsi="Times New Roman" w:ascii="Times New Roman"/>
        </w:rPr>
        <w:tab/>
        <w:t xml:space="preserve"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 nad dužnikom DOMFIL PROJEKT d.o.o. Zagreb, Jakuševečka 1 D, OIB: 34229027444, </w:t>
      </w:r>
      <w:r w:rsidR="00DD599B">
        <w:rPr>
          <w:rFonts w:hAnsi="Times New Roman" w:ascii="Times New Roman"/>
        </w:rPr>
        <w:t>28</w:t>
      </w:r>
      <w:r w:rsidRPr="00DD599B">
        <w:rPr>
          <w:rFonts w:hAnsi="Times New Roman" w:ascii="Times New Roman"/>
        </w:rPr>
        <w:t xml:space="preserve">. </w:t>
      </w:r>
      <w:r w:rsidR="00DD599B">
        <w:rPr>
          <w:rFonts w:hAnsi="Times New Roman" w:ascii="Times New Roman"/>
        </w:rPr>
        <w:t>studeni</w:t>
      </w:r>
      <w:r w:rsidRPr="00DD599B">
        <w:rPr>
          <w:rFonts w:hAnsi="Times New Roman" w:ascii="Times New Roman"/>
        </w:rPr>
        <w:t xml:space="preserve"> 2016.</w:t>
      </w:r>
    </w:p>
    <w:p w:rsidRDefault="002E3B8B" w:rsidP="00EB68DB" w:rsidR="002E3B8B" w:rsidRPr="00DD599B">
      <w:pPr>
        <w:jc w:val="center"/>
        <w:rPr>
          <w:rFonts w:hAnsi="Times New Roman" w:ascii="Times New Roman"/>
        </w:rPr>
      </w:pPr>
    </w:p>
    <w:p w:rsidRDefault="002E3B8B" w:rsidP="00EB68DB" w:rsidR="002E3B8B" w:rsidRPr="00DD599B">
      <w:pPr>
        <w:jc w:val="center"/>
        <w:rPr>
          <w:rFonts w:hAnsi="Times New Roman" w:ascii="Times New Roman"/>
        </w:rPr>
      </w:pPr>
      <w:r w:rsidRPr="00DD599B">
        <w:rPr>
          <w:rFonts w:hAnsi="Times New Roman" w:ascii="Times New Roman"/>
        </w:rPr>
        <w:t>z a k l j u č i o   j e</w:t>
      </w:r>
    </w:p>
    <w:p w:rsidRDefault="00EB68DB" w:rsidP="002E3B8B" w:rsidR="00EB68DB">
      <w:pPr>
        <w:rPr>
          <w:rFonts w:hAnsi="Times New Roman" w:ascii="Times New Roman"/>
        </w:rPr>
      </w:pPr>
    </w:p>
    <w:p w:rsidRDefault="00EB68DB" w:rsidP="00B8035E" w:rsidR="008630E6" w:rsidRPr="00DD599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Određuje se</w:t>
      </w:r>
      <w:r w:rsidR="002E3B8B" w:rsidRPr="00DD599B">
        <w:rPr>
          <w:rFonts w:hAnsi="Times New Roman" w:ascii="Times New Roman"/>
        </w:rPr>
        <w:t xml:space="preserve"> ročište radi </w:t>
      </w:r>
      <w:r>
        <w:rPr>
          <w:rFonts w:hAnsi="Times New Roman" w:ascii="Times New Roman"/>
        </w:rPr>
        <w:t>rasprave</w:t>
      </w:r>
      <w:r w:rsidR="002E3B8B" w:rsidRPr="00DD599B">
        <w:rPr>
          <w:rFonts w:hAnsi="Times New Roman" w:ascii="Times New Roman"/>
        </w:rPr>
        <w:t xml:space="preserve"> o</w:t>
      </w:r>
      <w:r>
        <w:rPr>
          <w:rFonts w:hAnsi="Times New Roman" w:ascii="Times New Roman"/>
        </w:rPr>
        <w:t xml:space="preserve"> uvjetima za </w:t>
      </w:r>
      <w:r w:rsidR="002E3B8B" w:rsidRPr="00DD599B">
        <w:rPr>
          <w:rFonts w:hAnsi="Times New Roman" w:ascii="Times New Roman"/>
        </w:rPr>
        <w:t xml:space="preserve"> otvaranje stečajnog postupka nad dužnikom </w:t>
      </w:r>
      <w:r w:rsidRPr="00EB68DB">
        <w:rPr>
          <w:rFonts w:hAnsi="Times New Roman" w:ascii="Times New Roman"/>
        </w:rPr>
        <w:t>DOMFIL PROJEKT d.o.o. Zagreb, Jakuševečka 1 D, OIB: 34229027444</w:t>
      </w:r>
      <w:r>
        <w:rPr>
          <w:rFonts w:hAnsi="Times New Roman" w:ascii="Times New Roman"/>
        </w:rPr>
        <w:t xml:space="preserve">, </w:t>
      </w:r>
      <w:r w:rsidR="002E3B8B" w:rsidRPr="00DD599B">
        <w:rPr>
          <w:rFonts w:hAnsi="Times New Roman" w:ascii="Times New Roman"/>
        </w:rPr>
        <w:t xml:space="preserve">za </w:t>
      </w:r>
      <w:r>
        <w:rPr>
          <w:rFonts w:hAnsi="Times New Roman" w:ascii="Times New Roman"/>
        </w:rPr>
        <w:t>20</w:t>
      </w:r>
      <w:r w:rsidR="002E3B8B" w:rsidRPr="00DD599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2E3B8B" w:rsidRPr="00DD599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2E3B8B" w:rsidRPr="00DD599B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9,0</w:t>
      </w:r>
      <w:r w:rsidR="002E3B8B" w:rsidRPr="00DD599B">
        <w:rPr>
          <w:rFonts w:hAnsi="Times New Roman" w:ascii="Times New Roman"/>
        </w:rPr>
        <w:t>0 sati u zgradi Trgovačkog suda u Zagrebu, Stalna služba, Karlovac, Ljudevita Šestića 4, soba broj 2,</w:t>
      </w:r>
      <w:r>
        <w:rPr>
          <w:rFonts w:hAnsi="Times New Roman" w:ascii="Times New Roman"/>
        </w:rPr>
        <w:t xml:space="preserve"> a</w:t>
      </w:r>
      <w:r w:rsidR="002E3B8B" w:rsidRPr="00DD599B">
        <w:rPr>
          <w:rFonts w:hAnsi="Times New Roman" w:ascii="Times New Roman"/>
        </w:rPr>
        <w:t xml:space="preserve"> na koje ročište se dostavom ovog </w:t>
      </w:r>
      <w:r>
        <w:rPr>
          <w:rFonts w:hAnsi="Times New Roman" w:ascii="Times New Roman"/>
        </w:rPr>
        <w:t>zaključka</w:t>
      </w:r>
      <w:r w:rsidR="002E3B8B" w:rsidRPr="00DD599B">
        <w:rPr>
          <w:rFonts w:hAnsi="Times New Roman" w:ascii="Times New Roman"/>
        </w:rPr>
        <w:t xml:space="preserve"> pozivaju:</w:t>
      </w:r>
    </w:p>
    <w:p w:rsidRDefault="002E3B8B" w:rsidP="002E3B8B" w:rsidR="002E3B8B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</w:rPr>
        <w:t>-predlagatelj, zastupan po ŽDO Zagreb,</w:t>
      </w:r>
    </w:p>
    <w:p w:rsidRDefault="002E3B8B" w:rsidP="002E3B8B" w:rsidR="002E3B8B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</w:rPr>
        <w:t xml:space="preserve">-dužnik, </w:t>
      </w:r>
    </w:p>
    <w:p w:rsidRDefault="002E3B8B" w:rsidP="002E3B8B" w:rsidR="002E3B8B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</w:rPr>
        <w:t xml:space="preserve">-zakonski zastupnik dužnika, </w:t>
      </w:r>
    </w:p>
    <w:p w:rsidRDefault="002E3B8B" w:rsidP="002E3B8B" w:rsidR="002E3B8B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</w:rPr>
        <w:t>-FINA</w:t>
      </w:r>
    </w:p>
    <w:p w:rsidRDefault="002E3B8B" w:rsidP="002E3B8B" w:rsidR="002E3B8B" w:rsidRPr="00DD599B">
      <w:pPr>
        <w:rPr>
          <w:rFonts w:hAnsi="Times New Roman" w:ascii="Times New Roman"/>
        </w:rPr>
      </w:pPr>
    </w:p>
    <w:p w:rsidRDefault="00B8035E" w:rsidP="002E3B8B" w:rsidR="00B8035E" w:rsidRPr="00DD599B">
      <w:pPr>
        <w:rPr>
          <w:rFonts w:hAnsi="Times New Roman" w:ascii="Times New Roman"/>
        </w:rPr>
      </w:pPr>
    </w:p>
    <w:p w:rsidRDefault="002E3B8B" w:rsidP="00B8035E" w:rsidR="002E3B8B" w:rsidRPr="00DD599B">
      <w:pPr>
        <w:jc w:val="center"/>
        <w:rPr>
          <w:rFonts w:hAnsi="Times New Roman" w:ascii="Times New Roman"/>
        </w:rPr>
      </w:pPr>
      <w:r w:rsidRPr="00DD599B">
        <w:rPr>
          <w:rFonts w:hAnsi="Times New Roman" w:ascii="Times New Roman"/>
        </w:rPr>
        <w:t xml:space="preserve">U Karlovcu </w:t>
      </w:r>
      <w:r w:rsidR="00B8035E">
        <w:rPr>
          <w:rFonts w:hAnsi="Times New Roman" w:ascii="Times New Roman"/>
        </w:rPr>
        <w:t>28</w:t>
      </w:r>
      <w:r w:rsidRPr="00DD599B">
        <w:rPr>
          <w:rFonts w:hAnsi="Times New Roman" w:ascii="Times New Roman"/>
        </w:rPr>
        <w:t xml:space="preserve">. </w:t>
      </w:r>
      <w:r w:rsidR="00B8035E">
        <w:rPr>
          <w:rFonts w:hAnsi="Times New Roman" w:ascii="Times New Roman"/>
        </w:rPr>
        <w:t>studenog</w:t>
      </w:r>
      <w:r w:rsidRPr="00DD599B">
        <w:rPr>
          <w:rFonts w:hAnsi="Times New Roman" w:ascii="Times New Roman"/>
        </w:rPr>
        <w:t xml:space="preserve"> 2016.</w:t>
      </w:r>
    </w:p>
    <w:p w:rsidRDefault="002E3B8B" w:rsidP="002E3B8B" w:rsidR="002E3B8B" w:rsidRPr="00DD599B">
      <w:pPr>
        <w:rPr>
          <w:rFonts w:hAnsi="Times New Roman" w:ascii="Times New Roman"/>
        </w:rPr>
      </w:pPr>
    </w:p>
    <w:p w:rsidRDefault="002E3B8B" w:rsidP="00B8035E" w:rsidR="002E3B8B" w:rsidRPr="00DD599B">
      <w:pPr>
        <w:jc w:val="right"/>
        <w:rPr>
          <w:rFonts w:hAnsi="Times New Roman" w:ascii="Times New Roman"/>
        </w:rPr>
      </w:pP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  <w:t>SUDAC:</w:t>
      </w:r>
    </w:p>
    <w:p w:rsidRDefault="002E3B8B" w:rsidP="00B8035E" w:rsidR="002E3B8B">
      <w:pPr>
        <w:jc w:val="right"/>
        <w:rPr>
          <w:rFonts w:hAnsi="Times New Roman" w:ascii="Times New Roman"/>
        </w:rPr>
      </w:pP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</w:r>
      <w:r w:rsidRPr="00DD599B">
        <w:rPr>
          <w:rFonts w:hAnsi="Times New Roman" w:ascii="Times New Roman"/>
        </w:rPr>
        <w:tab/>
        <w:t xml:space="preserve"> Vesna Fundurulić Perišin</w:t>
      </w:r>
      <w:r w:rsidR="00CA08CE">
        <w:rPr>
          <w:rFonts w:hAnsi="Times New Roman" w:ascii="Times New Roman"/>
        </w:rPr>
        <w:t>, v.r.</w:t>
      </w:r>
    </w:p>
    <w:p w:rsidRDefault="00CA08CE" w:rsidP="00B8035E" w:rsidR="00CA08CE">
      <w:pPr>
        <w:jc w:val="right"/>
        <w:rPr>
          <w:rFonts w:hAnsi="Times New Roman" w:ascii="Times New Roman"/>
        </w:rPr>
      </w:pPr>
    </w:p>
    <w:p w:rsidRDefault="00CA08CE" w:rsidP="00B8035E" w:rsidR="00CA08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A08CE" w:rsidP="00B8035E" w:rsidR="00CA08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A08CE" w:rsidP="00B8035E" w:rsidR="00CA08CE" w:rsidRPr="00DD59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3B8B" w:rsidP="002E3B8B" w:rsidR="002E3B8B" w:rsidRPr="00DD599B">
      <w:pPr>
        <w:rPr>
          <w:rFonts w:hAnsi="Times New Roman" w:ascii="Times New Roman"/>
        </w:rPr>
      </w:pPr>
    </w:p>
    <w:p w:rsidRDefault="002E3B8B" w:rsidP="002E3B8B" w:rsidR="002E3B8B" w:rsidRPr="00DD599B">
      <w:pPr>
        <w:rPr>
          <w:rFonts w:hAnsi="Times New Roman" w:ascii="Times New Roman"/>
        </w:rPr>
      </w:pPr>
    </w:p>
    <w:p w:rsidRDefault="002E3B8B" w:rsidP="002E3B8B" w:rsidR="002E3B8B" w:rsidRPr="00DD599B">
      <w:pPr>
        <w:rPr>
          <w:rFonts w:hAnsi="Times New Roman" w:ascii="Times New Roman"/>
        </w:rPr>
      </w:pPr>
    </w:p>
    <w:p w:rsidRDefault="002E3B8B" w:rsidP="002E3B8B" w:rsidR="002E3B8B" w:rsidRPr="00DD599B">
      <w:pPr>
        <w:rPr>
          <w:rFonts w:hAnsi="Times New Roman" w:ascii="Times New Roman"/>
        </w:rPr>
      </w:pPr>
      <w:r w:rsidRPr="00DD599B">
        <w:rPr>
          <w:rFonts w:hAnsi="Times New Roman" w:ascii="Times New Roman"/>
        </w:rPr>
        <w:t xml:space="preserve">POUKA O PRAVNOM LIJEKU: </w:t>
      </w:r>
    </w:p>
    <w:p w:rsidRDefault="002E3B8B" w:rsidP="00B8035E" w:rsidR="002E3B8B" w:rsidRPr="00DD599B">
      <w:pPr>
        <w:ind w:firstLine="708"/>
        <w:rPr>
          <w:rFonts w:hAnsi="Times New Roman" w:ascii="Times New Roman"/>
        </w:rPr>
      </w:pPr>
      <w:r w:rsidRPr="00DD599B">
        <w:rPr>
          <w:rFonts w:hAnsi="Times New Roman" w:ascii="Times New Roman"/>
        </w:rPr>
        <w:t>Protiv ovog zaključka nije dopušta žalba (čl.19.st.7.SZ-a).</w:t>
      </w:r>
    </w:p>
    <w:p w:rsidRDefault="0086652E" w:rsidR="0086652E">
      <w:pPr>
        <w:rPr>
          <w:rFonts w:hAnsi="Times New Roman" w:ascii="Times New Roman"/>
        </w:rPr>
      </w:pPr>
    </w:p>
    <w:p w:rsidRDefault="00B8035E" w:rsidR="00B8035E" w:rsidRPr="00DD599B">
      <w:pPr>
        <w:rPr>
          <w:rFonts w:hAnsi="Times New Roman" w:ascii="Times New Roman"/>
        </w:rPr>
      </w:pPr>
    </w:p>
    <w:sectPr w:rsidSect="000E31BF" w:rsidR="00B8035E" w:rsidRPr="00DD599B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6D7" w:rsidP="003C56D7" w:rsidR="003C56D7">
      <w:r>
        <w:separator/>
      </w:r>
    </w:p>
  </w:endnote>
  <w:endnote w:id="0" w:type="continuationSeparator">
    <w:p w:rsidRDefault="003C56D7" w:rsidP="003C56D7" w:rsidR="003C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6D7" w:rsidP="003C56D7" w:rsidR="003C56D7">
      <w:r>
        <w:separator/>
      </w:r>
    </w:p>
  </w:footnote>
  <w:footnote w:id="0" w:type="continuationSeparator">
    <w:p w:rsidRDefault="003C56D7" w:rsidP="003C56D7" w:rsidR="003C5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6898174"/>
      <w:docPartObj>
        <w:docPartGallery w:val="Page Numbers (Top of Page)"/>
        <w:docPartUnique/>
      </w:docPartObj>
    </w:sdtPr>
    <w:sdtEndPr/>
    <w:sdtContent>
      <w:p w:rsidRDefault="003C56D7" w:rsidR="003C56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35E">
          <w:rPr>
            <w:noProof/>
          </w:rPr>
          <w:t>2</w:t>
        </w:r>
        <w:r>
          <w:fldChar w:fldCharType="end"/>
        </w:r>
      </w:p>
    </w:sdtContent>
  </w:sdt>
  <w:p w:rsidRDefault="003C56D7" w:rsidR="003C56D7">
    <w:pPr>
      <w:pStyle w:val="Zaglavlje"/>
    </w:pPr>
    <w:r>
      <w:t xml:space="preserve">                                                                                                                                   </w:t>
    </w:r>
    <w:r w:rsidR="00BF451C">
      <w:t xml:space="preserve">            </w:t>
    </w:r>
    <w:r>
      <w:t>3 St-6274/15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03771"/>
    <w:multiLevelType w:val="hybridMultilevel"/>
    <w:tmpl w:val="4DF630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85DD5"/>
    <w:rsid w:val="000A62B5"/>
    <w:rsid w:val="000E31BF"/>
    <w:rsid w:val="002E3B8B"/>
    <w:rsid w:val="003150EC"/>
    <w:rsid w:val="003664EE"/>
    <w:rsid w:val="003707D8"/>
    <w:rsid w:val="00376622"/>
    <w:rsid w:val="003C56D7"/>
    <w:rsid w:val="0046334B"/>
    <w:rsid w:val="004F2939"/>
    <w:rsid w:val="006D6416"/>
    <w:rsid w:val="006E522F"/>
    <w:rsid w:val="006F3A83"/>
    <w:rsid w:val="007342BD"/>
    <w:rsid w:val="00757AE3"/>
    <w:rsid w:val="008630E6"/>
    <w:rsid w:val="0086652E"/>
    <w:rsid w:val="0088258D"/>
    <w:rsid w:val="00895037"/>
    <w:rsid w:val="008E1AB4"/>
    <w:rsid w:val="00905F4F"/>
    <w:rsid w:val="009B0AD6"/>
    <w:rsid w:val="00B22578"/>
    <w:rsid w:val="00B8035E"/>
    <w:rsid w:val="00BF451C"/>
    <w:rsid w:val="00C105C4"/>
    <w:rsid w:val="00C439B8"/>
    <w:rsid w:val="00CA08CE"/>
    <w:rsid w:val="00CB2334"/>
    <w:rsid w:val="00CF1A6A"/>
    <w:rsid w:val="00D54E7A"/>
    <w:rsid w:val="00DB21DE"/>
    <w:rsid w:val="00DD599B"/>
    <w:rsid w:val="00DF3CA9"/>
    <w:rsid w:val="00EA2FAC"/>
    <w:rsid w:val="00EB68DB"/>
    <w:rsid w:val="00EC0460"/>
    <w:rsid w:val="00ED1090"/>
    <w:rsid w:val="00F6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599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D599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D599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D599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D599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D599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D599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D599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D599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D599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D59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56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56D7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56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56D7"/>
    <w:rPr>
      <w:rFonts w:eastAsiaTheme="minorEastAsia" w:hAnsiTheme="minorHAnsi" w:asciiTheme="minorHAnsi" w:cs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D599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D599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D599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D599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D599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D599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D599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D599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D599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D599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D599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D599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D599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D599B"/>
    <w:rPr>
      <w:b/>
      <w:bCs/>
    </w:rPr>
  </w:style>
  <w:style w:styleId="Istaknuto" w:type="character">
    <w:name w:val="Emphasis"/>
    <w:basedOn w:val="Zadanifontodlomka"/>
    <w:uiPriority w:val="20"/>
    <w:qFormat/>
    <w:rsid w:val="00DD599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D599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D599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D599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D599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D599B"/>
    <w:rPr>
      <w:b/>
      <w:i/>
      <w:sz w:val="24"/>
    </w:rPr>
  </w:style>
  <w:style w:styleId="Neupadljivoisticanje" w:type="character">
    <w:name w:val="Subtle Emphasis"/>
    <w:uiPriority w:val="19"/>
    <w:qFormat/>
    <w:rsid w:val="00DD599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D599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D599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D599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D599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599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A0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8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599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D599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D599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D599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D599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D599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D599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D599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D599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D599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D59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56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56D7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56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56D7"/>
    <w:rPr>
      <w:rFonts w:asciiTheme="minorHAnsi" w:cs="Times New Roman" w:eastAsiaTheme="minorEastAsia" w:hAnsiTheme="minorHAnsi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D599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D599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D599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D599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D599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D599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D599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D599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D599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D599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D599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D599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D599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D599B"/>
    <w:rPr>
      <w:b/>
      <w:bCs/>
    </w:rPr>
  </w:style>
  <w:style w:styleId="Istaknuto" w:type="character">
    <w:name w:val="Emphasis"/>
    <w:basedOn w:val="Zadanifontodlomka"/>
    <w:uiPriority w:val="20"/>
    <w:qFormat/>
    <w:rsid w:val="00DD599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D599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D599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D599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D599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D599B"/>
    <w:rPr>
      <w:b/>
      <w:i/>
      <w:sz w:val="24"/>
    </w:rPr>
  </w:style>
  <w:style w:styleId="Neupadljivoisticanje" w:type="character">
    <w:name w:val="Subtle Emphasis"/>
    <w:uiPriority w:val="19"/>
    <w:qFormat/>
    <w:rsid w:val="00DD599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D599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D599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D599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D599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599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A0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8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St-2167/2016</izvorni_sadrzaj>
    <derivirana_varijabla naziv="DomainObject.Predmet.OznakaBroj_1">St-2167/2016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DOMFIL PROJEKT d.o.o.</izvorni_sadrzaj>
    <derivirana_varijabla naziv="DomainObject.Predmet.ProtustrankaFormated_1">  DOMFIL PROJEKT d.o.o.</derivirana_varijabla>
  </DomainObject.Predmet.ProtustrankaFormated>
  <DomainObject.Predmet.ProtustrankaFormatedOIB>
    <izvorni_sadrzaj>  DOMFIL PROJEKT d.o.o., OIB 34229027444</izvorni_sadrzaj>
    <derivirana_varijabla naziv="DomainObject.Predmet.ProtustrankaFormatedOIB_1">  DOMFIL PROJEKT d.o.o., OIB 34229027444</derivirana_varijabla>
  </DomainObject.Predmet.ProtustrankaFormatedOIB>
  <DomainObject.Predmet.ProtustrankaFormatedWithAdress>
    <izvorni_sadrzaj> DOMFIL PROJEKT d.o.o., Jakuševečka 1 D, 10000 Zagreb</izvorni_sadrzaj>
    <derivirana_varijabla naziv="DomainObject.Predmet.ProtustrankaFormatedWithAdress_1"> DOMFIL PROJEKT d.o.o., Jakuševečka 1 D, 10000 Zagreb</derivirana_varijabla>
  </DomainObject.Predmet.ProtustrankaFormatedWithAdress>
  <DomainObject.Predmet.ProtustrankaFormatedWithAdressOIB>
    <izvorni_sadrzaj> DOMFIL PROJEKT d.o.o., OIB 34229027444, Jakuševečka 1 D, 10000 Zagreb</izvorni_sadrzaj>
    <derivirana_varijabla naziv="DomainObject.Predmet.ProtustrankaFormatedWithAdressOIB_1"> DOMFIL PROJEKT d.o.o., OIB 34229027444, Jakuševečka 1 D, 10000 Zagreb</derivirana_varijabla>
  </DomainObject.Predmet.ProtustrankaFormatedWithAdressOIB>
  <DomainObject.Predmet.ProtustrankaWithAdress>
    <izvorni_sadrzaj>DOMFIL PROJEKT d.o.o. Jakuševečka 1 D, 10000 Zagreb</izvorni_sadrzaj>
    <derivirana_varijabla naziv="DomainObject.Predmet.ProtustrankaWithAdress_1">DOMFIL PROJEKT d.o.o. Jakuševečka 1 D, 10000 Zagreb</derivirana_varijabla>
  </DomainObject.Predmet.ProtustrankaWithAdress>
  <DomainObject.Predmet.ProtustrankaWithAdressOIB>
    <izvorni_sadrzaj>DOMFIL PROJEKT d.o.o., OIB 34229027444, Jakuševečka 1 D, 10000 Zagreb</izvorni_sadrzaj>
    <derivirana_varijabla naziv="DomainObject.Predmet.ProtustrankaWithAdressOIB_1">DOMFIL PROJEKT d.o.o., OIB 34229027444, Jakuševečka 1 D, 10000 Zagreb</derivirana_varijabla>
  </DomainObject.Predmet.ProtustrankaWithAdressOIB>
  <DomainObject.Predmet.ProtustrankaNazivFormated>
    <izvorni_sadrzaj>DOMFIL PROJEKT d.o.o.</izvorni_sadrzaj>
    <derivirana_varijabla naziv="DomainObject.Predmet.ProtustrankaNazivFormated_1">DOMFIL PROJEKT d.o.o.</derivirana_varijabla>
  </DomainObject.Predmet.ProtustrankaNazivFormated>
  <DomainObject.Predmet.ProtustrankaNazivFormatedOIB>
    <izvorni_sadrzaj>DOMFIL PROJEKT d.o.o., OIB 34229027444</izvorni_sadrzaj>
    <derivirana_varijabla naziv="DomainObject.Predmet.ProtustrankaNazivFormatedOIB_1">DOMFIL PROJEKT d.o.o., OIB 34229027444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DOMFIL PROJEKT d.o.o.</item>
    </izvorni_sadrzaj>
    <derivirana_varijabla naziv="DomainObject.Predmet.ProtuStrankaListFormated_1">
      <item>DOMFIL PROJEKT d.o.o.</item>
    </derivirana_varijabla>
  </DomainObject.Predmet.ProtuStrankaListFormated>
  <DomainObject.Predmet.ProtuStrankaListFormatedOIB>
    <izvorni_sadrzaj>
      <item>DOMFIL PROJEKT d.o.o., OIB 34229027444</item>
    </izvorni_sadrzaj>
    <derivirana_varijabla naziv="DomainObject.Predmet.ProtuStrankaListFormatedOIB_1">
      <item>DOMFIL PROJEKT d.o.o., OIB 34229027444</item>
    </derivirana_varijabla>
  </DomainObject.Predmet.ProtuStrankaListFormatedOIB>
  <DomainObject.Predmet.ProtuStrankaListFormatedWithAdress>
    <izvorni_sadrzaj>
      <item>DOMFIL PROJEKT d.o.o., Jakuševečka 1 D, 10000 Zagreb</item>
    </izvorni_sadrzaj>
    <derivirana_varijabla naziv="DomainObject.Predmet.ProtuStrankaListFormatedWithAdress_1">
      <item>DOMFIL PROJEKT d.o.o., Jakuševečka 1 D, 10000 Zagreb</item>
    </derivirana_varijabla>
  </DomainObject.Predmet.ProtuStrankaListFormatedWithAdress>
  <DomainObject.Predmet.ProtuStrankaListFormatedWithAdressOIB>
    <izvorni_sadrzaj>
      <item>DOMFIL PROJEKT d.o.o., OIB 34229027444, Jakuševečka 1 D, 10000 Zagreb</item>
    </izvorni_sadrzaj>
    <derivirana_varijabla naziv="DomainObject.Predmet.ProtuStrankaListFormatedWithAdressOIB_1">
      <item>DOMFIL PROJEKT d.o.o., OIB 34229027444, Jakuševečka 1 D, 10000 Zagreb</item>
    </derivirana_varijabla>
  </DomainObject.Predmet.ProtuStrankaListFormatedWithAdressOIB>
  <DomainObject.Predmet.ProtuStrankaListNazivFormated>
    <izvorni_sadrzaj>
      <item>DOMFIL PROJEKT d.o.o.</item>
    </izvorni_sadrzaj>
    <derivirana_varijabla naziv="DomainObject.Predmet.ProtuStrankaListNazivFormated_1">
      <item>DOMFIL PROJEKT d.o.o.</item>
    </derivirana_varijabla>
  </DomainObject.Predmet.ProtuStrankaListNazivFormated>
  <DomainObject.Predmet.ProtuStrankaListNazivFormatedOIB>
    <izvorni_sadrzaj>
      <item>DOMFIL PROJEKT d.o.o., OIB 34229027444</item>
    </izvorni_sadrzaj>
    <derivirana_varijabla naziv="DomainObject.Predmet.ProtuStrankaListNazivFormatedOIB_1">
      <item>DOMFIL PROJEKT d.o.o., OIB 34229027444</item>
    </derivirana_varijabla>
  </DomainObject.Predmet.ProtuStrankaListNazivFormatedOIB>
  <DomainObject.Predmet.OstaliListFormated>
    <izvorni_sadrzaj>
      <item>Filip Siročić</item>
      <item>Županijsko državno odvjetništvo u Zagrebu punomoćnik sudionika u postupku Ministarstvo financija, Porezna uprava, Područni ured Zagreb</item>
    </izvorni_sadrzaj>
    <derivirana_varijabla naziv="DomainObject.Predmet.OstaliListFormated_1">
      <item>Filip Siročić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Filip Siročić, OIB 57437928219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Filip Siročić, OIB 57437928219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Filip Siročić, Vinogradi 49a, 10000 Zagreb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Filip Siročić, Vinogradi 49a, 10000 Zagreb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Filip Siročić, OIB 57437928219, Vinogradi 49a, 10000 Zagreb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Filip Siročić, OIB 57437928219, Vinogradi 49a, 10000 Zagreb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Filip Siročić</item>
      <item>Županijsko državno odvjetništvo u Zagrebu</item>
    </izvorni_sadrzaj>
    <derivirana_varijabla naziv="DomainObject.Predmet.OstaliListNazivFormated_1">
      <item>Filip Siročić</item>
      <item>Županijsko državno odvjetništvo u Zagrebu</item>
    </derivirana_varijabla>
  </DomainObject.Predmet.OstaliListNazivFormated>
  <DomainObject.Predmet.OstaliListNazivFormatedOIB>
    <izvorni_sadrzaj>
      <item>Filip Siročić, OIB 57437928219</item>
      <item>Županijsko državno odvjetništvo u Zagrebu, OIB 16488001145</item>
    </izvorni_sadrzaj>
    <derivirana_varijabla naziv="DomainObject.Predmet.OstaliListNazivFormatedOIB_1">
      <item>Filip Siročić, OIB 57437928219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DOMFIL PROJEKT d.o.o.</izvorni_sadrzaj>
    <derivirana_varijabla naziv="DomainObject.Predmet.ProtustrankaIDrugi_1">DOMFIL PROJEKT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DOMFIL PROJEKT d.o.o., OIB 34229027444, Jakuševečka 1 D, 10000 Zagreb</izvorni_sadrzaj>
    <derivirana_varijabla naziv="DomainObject.Predmet.ProtustrankaIDrugiAdressOIB_1">DOMFIL PROJEKT d.o.o., OIB 34229027444, Jakuševečka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DOMFIL PROJEKT d.o.o.</item>
      <item>Filip Siročić</item>
      <item>Ministarstvo financija, Porezna uprava, Područni ured Zagreb</item>
      <item>Županijsko državno odvjetništvo u Zagrebu</item>
    </izvorni_sadrzaj>
    <derivirana_varijabla naziv="DomainObject.Predmet.SudioniciListNaziv_1">
      <item>DOMFIL PROJEKT d.o.o.</item>
      <item>Filip Siročić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DOMFIL PROJEKT d.o.o., OIB 34229027444, Jakuševečka 1 D,10000 Zagreb</item>
      <item>Filip Siročić, OIB 57437928219, Vinogradi 49a,10000 Zagreb</item>
      <item>Ministarstvo financija, Porezna uprava, Područni ured Zagreb, OIB 18683136487, Avenija Dubrovnik 32,10000 Zagreb</item>
      <item>Županijsko državno odvjetništvo u Zagrebu, OIB 16488001145, Savska cesta 41,10000 Zagreb</item>
    </izvorni_sadrzaj>
    <derivirana_varijabla naziv="DomainObject.Predmet.SudioniciListAdressOIB_1">
      <item>DOMFIL PROJEKT d.o.o., OIB 34229027444, Jakuševečka 1 D,10000 Zagreb</item>
      <item>Filip Siročić, OIB 57437928219, Vinogradi 49a,10000 Zagreb</item>
      <item>Ministarstvo financija, Porezna uprava, Područni ured Zagreb, OIB 18683136487, Avenija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34229027444</item>
      <item>, OIB 57437928219</item>
      <item>, OIB 18683136487</item>
      <item>, OIB 16488001145</item>
    </izvorni_sadrzaj>
    <derivirana_varijabla naziv="DomainObject.Predmet.SudioniciListNazivOIB_1">
      <item>, OIB 34229027444</item>
      <item>, OIB 57437928219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998</properties:Characters>
  <properties:Lines>44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2016-11-28T11:05:00Z</dcterms:created>
  <dc:creator>Žana Livaja</dc:creator>
  <cp:lastModifiedBy>Žana Livaja</cp:lastModifiedBy>
  <cp:lastPrinted>2016-03-11T08:48:00Z</cp:lastPrinted>
  <dcterms:modified xmlns:xsi="http://www.w3.org/2001/XMLSchema-instance" xsi:type="dcterms:W3CDTF">2016-11-29T09:48:00Z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