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c8f2" w14:paraId="331c8f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D1307">
        <w:rPr>
          <w:rFonts w:cs="Times New Roman" w:hAnsi="Times New Roman" w:ascii="Times New Roman"/>
          <w:sz w:val="24"/>
        </w:rPr>
        <w:t>2822/16-7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16604B" w:rsidRPr="00BF5CC0">
        <w:t>IMPERIUM CORPORATION j.d.o.o. za usluge</w:t>
      </w:r>
      <w:r w:rsidR="0016604B">
        <w:t xml:space="preserve">, Zagreb, Remetinečki gaj 10 B MBS: </w:t>
      </w:r>
      <w:r w:rsidR="0016604B" w:rsidRPr="00BF5CC0">
        <w:t>080926418</w:t>
      </w:r>
      <w:r w:rsidR="0016604B">
        <w:t xml:space="preserve"> OIB: </w:t>
      </w:r>
      <w:r w:rsidR="0016604B" w:rsidRPr="00BF5CC0">
        <w:t>07389214467</w:t>
      </w:r>
      <w:r w:rsidR="0016604B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338BF" w:rsidRPr="00F338BF">
        <w:t xml:space="preserve"> </w:t>
      </w:r>
      <w:r w:rsidR="0016604B" w:rsidRPr="00BF5CC0">
        <w:t>IMPERIUM CORPORATION j.d.o.o. za usluge</w:t>
      </w:r>
      <w:r w:rsidR="0016604B">
        <w:t xml:space="preserve">, Zagreb, Remetinečki gaj 10 B MBS: </w:t>
      </w:r>
      <w:r w:rsidR="0016604B" w:rsidRPr="00BF5CC0">
        <w:t>080926418</w:t>
      </w:r>
      <w:r w:rsidR="0016604B">
        <w:t xml:space="preserve"> OIB: </w:t>
      </w:r>
      <w:r w:rsidR="0016604B" w:rsidRPr="00BF5CC0">
        <w:t>07389214467</w:t>
      </w:r>
      <w:r w:rsidR="0016604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6604B">
        <w:rPr>
          <w:bCs/>
        </w:rPr>
        <w:t>2822</w:t>
      </w:r>
      <w:r w:rsidR="007D2A32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E12CF2">
        <w:rPr>
          <w:bCs/>
        </w:rPr>
        <w:t xml:space="preserve">stečajnog  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16604B">
        <w:t>22</w:t>
      </w:r>
      <w:r w:rsidR="007D2A32">
        <w:t>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16604B" w:rsidRPr="00BF5CC0">
        <w:t>IMPERIUM CORPORATION j.d.o.o. za usluge</w:t>
      </w:r>
      <w:r w:rsidR="0016604B">
        <w:t xml:space="preserve">, Zagreb, Remetinečki gaj 10 B MBS: </w:t>
      </w:r>
      <w:r w:rsidR="0016604B" w:rsidRPr="00BF5CC0">
        <w:t>080926418</w:t>
      </w:r>
      <w:r w:rsidR="0016604B">
        <w:t xml:space="preserve"> OIB: </w:t>
      </w:r>
      <w:r w:rsidR="0016604B" w:rsidRPr="00BF5CC0">
        <w:t>07389214467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16604B">
        <w:t xml:space="preserve">110 </w:t>
      </w:r>
      <w:r w:rsidR="0023403D" w:rsidRPr="00307A7F">
        <w:t xml:space="preserve"> st</w:t>
      </w:r>
      <w:r w:rsidR="0016604B">
        <w:t>. 1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E84CDA">
        <w:t xml:space="preserve"> </w:t>
      </w:r>
      <w:r w:rsidR="0016604B">
        <w:t>120</w:t>
      </w:r>
      <w:r w:rsidR="0062454C">
        <w:t xml:space="preserve"> dana</w:t>
      </w:r>
      <w:r w:rsidR="009D2742">
        <w:t xml:space="preserve"> u iznosu od </w:t>
      </w:r>
      <w:r w:rsidR="0016604B">
        <w:t>24.052,30</w:t>
      </w:r>
      <w:r w:rsidR="002B1F80">
        <w:t xml:space="preserve"> kuna</w:t>
      </w:r>
      <w:r w:rsidR="0062454C">
        <w:t xml:space="preserve"> te da ima</w:t>
      </w:r>
      <w:r w:rsidR="00E84CDA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373B77">
        <w:rPr>
          <w:bCs/>
        </w:rPr>
        <w:t>21</w:t>
      </w:r>
      <w:r w:rsidR="00F338BF">
        <w:rPr>
          <w:bCs/>
        </w:rPr>
        <w:t xml:space="preserve">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F468E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F468E" w:rsidR="00FF46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F468E" w:rsidP="00FF468E" w:rsidR="00FF468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12CF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12CF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CF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6604B">
      <w:rPr>
        <w:noProof w:val="false"/>
      </w:rPr>
      <w:t>2822/16-7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604B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73B77"/>
    <w:rsid w:val="003C1FAA"/>
    <w:rsid w:val="003F0CEB"/>
    <w:rsid w:val="003F5D58"/>
    <w:rsid w:val="003F760A"/>
    <w:rsid w:val="00443607"/>
    <w:rsid w:val="00481A33"/>
    <w:rsid w:val="004A0E50"/>
    <w:rsid w:val="004B72A9"/>
    <w:rsid w:val="004D1307"/>
    <w:rsid w:val="004D61B5"/>
    <w:rsid w:val="005151FF"/>
    <w:rsid w:val="005315D9"/>
    <w:rsid w:val="005B3D87"/>
    <w:rsid w:val="0062454C"/>
    <w:rsid w:val="00660B6C"/>
    <w:rsid w:val="006630E6"/>
    <w:rsid w:val="006D29D0"/>
    <w:rsid w:val="006D37EF"/>
    <w:rsid w:val="006D7209"/>
    <w:rsid w:val="007379DA"/>
    <w:rsid w:val="007A5DAF"/>
    <w:rsid w:val="007C5E77"/>
    <w:rsid w:val="007D2A32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AF21FC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12CF2"/>
    <w:rsid w:val="00E84CDA"/>
    <w:rsid w:val="00EA30C4"/>
    <w:rsid w:val="00EA3AF8"/>
    <w:rsid w:val="00EB07C2"/>
    <w:rsid w:val="00EC2F02"/>
    <w:rsid w:val="00EE6B44"/>
    <w:rsid w:val="00F04F2E"/>
    <w:rsid w:val="00F301AA"/>
    <w:rsid w:val="00F338BF"/>
    <w:rsid w:val="00F33CE5"/>
    <w:rsid w:val="00F45796"/>
    <w:rsid w:val="00F941E3"/>
    <w:rsid w:val="00FB0244"/>
    <w:rsid w:val="00FD2EE3"/>
    <w:rsid w:val="00FF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68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68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St-2822/2016-7</izvorni_sadrzaj>
    <derivirana_varijabla naziv="DomainObject.Oznaka_1">St-2822/2016-7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St-2822/2016</izvorni_sadrzaj>
    <derivirana_varijabla naziv="DomainObject.Predmet.OznakaBroj_1">St-2822/2016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CORPORATION j.d.o.o. za usluge</izvorni_sadrzaj>
    <derivirana_varijabla naziv="DomainObject.Predmet.ProtustrankaFormated_1">  IMPERIUM CORPORATION j.d.o.o. za usluge</derivirana_varijabla>
  </DomainObject.Predmet.ProtustrankaFormated>
  <DomainObject.Predmet.ProtustrankaFormatedOIB>
    <izvorni_sadrzaj>  IMPERIUM CORPORATION j.d.o.o. za usluge, OIB 07389214467</izvorni_sadrzaj>
    <derivirana_varijabla naziv="DomainObject.Predmet.ProtustrankaFormatedOIB_1">  IMPERIUM CORPORATION j.d.o.o. za usluge, OIB 07389214467</derivirana_varijabla>
  </DomainObject.Predmet.ProtustrankaFormatedOIB>
  <DomainObject.Predmet.ProtustrankaFormatedWithAdress>
    <izvorni_sadrzaj> IMPERIUM CORPORATION j.d.o.o. za usluge, Remetinečki gaj 10 B, 10000 Zagreb</izvorni_sadrzaj>
    <derivirana_varijabla naziv="DomainObject.Predmet.ProtustrankaFormatedWithAdress_1"> IMPERIUM CORPORATION j.d.o.o. za usluge, Remetinečki gaj 10 B, 10000 Zagreb</derivirana_varijabla>
  </DomainObject.Predmet.ProtustrankaFormatedWithAdress>
  <DomainObject.Predmet.ProtustrankaFormatedWithAdressOIB>
    <izvorni_sadrzaj> IMPERIUM CORPORATION j.d.o.o. za usluge, OIB 07389214467, Remetinečki gaj 10 B, 10000 Zagreb</izvorni_sadrzaj>
    <derivirana_varijabla naziv="DomainObject.Predmet.ProtustrankaFormatedWithAdressOIB_1"> IMPERIUM CORPORATION j.d.o.o. za usluge, OIB 07389214467, Remetinečki gaj 10 B, 10000 Zagreb</derivirana_varijabla>
  </DomainObject.Predmet.ProtustrankaFormatedWithAdressOIB>
  <DomainObject.Predmet.ProtustrankaWithAdress>
    <izvorni_sadrzaj>IMPERIUM CORPORATION j.d.o.o. za usluge Remetinečki gaj 10 B, 10000 Zagreb</izvorni_sadrzaj>
    <derivirana_varijabla naziv="DomainObject.Predmet.ProtustrankaWithAdress_1">IMPERIUM CORPORATION j.d.o.o. za usluge Remetinečki gaj 10 B, 10000 Zagreb</derivirana_varijabla>
  </DomainObject.Predmet.ProtustrankaWithAdress>
  <DomainObject.Predmet.ProtustrankaWithAdressOIB>
    <izvorni_sadrzaj>IMPERIUM CORPORATION j.d.o.o. za usluge, OIB 07389214467, Remetinečki gaj 10 B, 10000 Zagreb</izvorni_sadrzaj>
    <derivirana_varijabla naziv="DomainObject.Predmet.ProtustrankaWithAdressOIB_1">IMPERIUM CORPORATION j.d.o.o. za usluge, OIB 07389214467, Remetinečki gaj 10 B, 10000 Zagreb</derivirana_varijabla>
  </DomainObject.Predmet.ProtustrankaWithAdressOIB>
  <DomainObject.Predmet.ProtustrankaNazivFormated>
    <izvorni_sadrzaj>IMPERIUM CORPORATION j.d.o.o. za usluge</izvorni_sadrzaj>
    <derivirana_varijabla naziv="DomainObject.Predmet.ProtustrankaNazivFormated_1">IMPERIUM CORPORATION j.d.o.o. za usluge</derivirana_varijabla>
  </DomainObject.Predmet.ProtustrankaNazivFormated>
  <DomainObject.Predmet.ProtustrankaNazivFormatedOIB>
    <izvorni_sadrzaj>IMPERIUM CORPORATION j.d.o.o. za usluge, OIB 07389214467</izvorni_sadrzaj>
    <derivirana_varijabla naziv="DomainObject.Predmet.ProtustrankaNazivFormatedOIB_1">IMPERIUM CORPORATION j.d.o.o. za usluge, OIB 07389214467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IMPERIUM CORPORATION j.d.o.o. za usluge</item>
    </izvorni_sadrzaj>
    <derivirana_varijabla naziv="DomainObject.Predmet.ProtuStrankaListFormated_1">
      <item>IMPERIUM CORPORATION j.d.o.o. za usluge</item>
    </derivirana_varijabla>
  </DomainObject.Predmet.ProtuStrankaListFormated>
  <DomainObject.Predmet.ProtuStrankaListFormatedOIB>
    <izvorni_sadrzaj>
      <item>IMPERIUM CORPORATION j.d.o.o. za usluge, OIB 07389214467</item>
    </izvorni_sadrzaj>
    <derivirana_varijabla naziv="DomainObject.Predmet.ProtuStrankaListFormatedOIB_1">
      <item>IMPERIUM CORPORATION j.d.o.o. za usluge, OIB 07389214467</item>
    </derivirana_varijabla>
  </DomainObject.Predmet.ProtuStrankaListFormatedOIB>
  <DomainObject.Predmet.ProtuStrankaListFormatedWithAdress>
    <izvorni_sadrzaj>
      <item>IMPERIUM CORPORATION j.d.o.o. za usluge, Remetinečki gaj 10 B, 10000 Zagreb</item>
    </izvorni_sadrzaj>
    <derivirana_varijabla naziv="DomainObject.Predmet.ProtuStrankaListFormatedWithAdress_1">
      <item>IMPERIUM CORPORATION j.d.o.o. za usluge, Remetinečki gaj 10 B, 10000 Zagreb</item>
    </derivirana_varijabla>
  </DomainObject.Predmet.ProtuStrankaListFormatedWithAdress>
  <DomainObject.Predmet.ProtuStrankaListFormatedWithAdressOIB>
    <izvorni_sadrzaj>
      <item>IMPERIUM CORPORATION j.d.o.o. za usluge, OIB 07389214467, Remetinečki gaj 10 B, 10000 Zagreb</item>
    </izvorni_sadrzaj>
    <derivirana_varijabla naziv="DomainObject.Predmet.ProtuStrankaListFormatedWithAdressOIB_1">
      <item>IMPERIUM CORPORATION j.d.o.o. za usluge, OIB 07389214467, Remetinečki gaj 10 B, 10000 Zagreb</item>
    </derivirana_varijabla>
  </DomainObject.Predmet.ProtuStrankaListFormatedWithAdressOIB>
  <DomainObject.Predmet.ProtuStrankaListNazivFormated>
    <izvorni_sadrzaj>
      <item>IMPERIUM CORPORATION j.d.o.o. za usluge</item>
    </izvorni_sadrzaj>
    <derivirana_varijabla naziv="DomainObject.Predmet.ProtuStrankaListNazivFormated_1">
      <item>IMPERIUM CORPORATION j.d.o.o. za usluge</item>
    </derivirana_varijabla>
  </DomainObject.Predmet.ProtuStrankaListNazivFormated>
  <DomainObject.Predmet.ProtuStrankaListNazivFormatedOIB>
    <izvorni_sadrzaj>
      <item>IMPERIUM CORPORATION j.d.o.o. za usluge, OIB 07389214467</item>
    </izvorni_sadrzaj>
    <derivirana_varijabla naziv="DomainObject.Predmet.ProtuStrankaListNazivFormatedOIB_1">
      <item>IMPERIUM CORPORATION j.d.o.o. za usluge, OIB 07389214467</item>
    </derivirana_varijabla>
  </DomainObject.Predmet.ProtuStrankaListNazivFormatedOIB>
  <DomainObject.Predmet.OstaliListFormated>
    <izvorni_sadrzaj>
      <item>Zdenko Prugelhof</item>
    </izvorni_sadrzaj>
    <derivirana_varijabla naziv="DomainObject.Predmet.OstaliListFormated_1">
      <item>Zdenko Prugelhof</item>
    </derivirana_varijabla>
  </DomainObject.Predmet.OstaliListFormated>
  <DomainObject.Predmet.OstaliListFormatedOIB>
    <izvorni_sadrzaj>
      <item>Zdenko Prugelhof, OIB 12864215616</item>
    </izvorni_sadrzaj>
    <derivirana_varijabla naziv="DomainObject.Predmet.OstaliListFormatedOIB_1">
      <item>Zdenko Prugelhof, OIB 12864215616</item>
    </derivirana_varijabla>
  </DomainObject.Predmet.OstaliListFormatedOIB>
  <DomainObject.Predmet.OstaliListFormatedWithAdress>
    <izvorni_sadrzaj>
      <item>Zdenko Prugelhof, Remetinečki Gaj 10b, 10000 Zagreb</item>
    </izvorni_sadrzaj>
    <derivirana_varijabla naziv="DomainObject.Predmet.OstaliListFormatedWithAdress_1">
      <item>Zdenko Prugelhof, Remetinečki Gaj 10b, 10000 Zagreb</item>
    </derivirana_varijabla>
  </DomainObject.Predmet.OstaliListFormatedWithAdress>
  <DomainObject.Predmet.OstaliListFormatedWithAdressOIB>
    <izvorni_sadrzaj>
      <item>Zdenko Prugelhof, OIB 12864215616, Remetinečki Gaj 10b, 10000 Zagreb</item>
    </izvorni_sadrzaj>
    <derivirana_varijabla naziv="DomainObject.Predmet.OstaliListFormatedWithAdressOIB_1">
      <item>Zdenko Prugelhof, OIB 12864215616, Remetinečki Gaj 10b, 10000 Zagreb</item>
    </derivirana_varijabla>
  </DomainObject.Predmet.OstaliListFormatedWithAdressOIB>
  <DomainObject.Predmet.OstaliListNazivFormated>
    <izvorni_sadrzaj>
      <item>Zdenko Prugelhof</item>
    </izvorni_sadrzaj>
    <derivirana_varijabla naziv="DomainObject.Predmet.OstaliListNazivFormated_1">
      <item>Zdenko Prugelhof</item>
    </derivirana_varijabla>
  </DomainObject.Predmet.OstaliListNazivFormated>
  <DomainObject.Predmet.OstaliListNazivFormatedOIB>
    <izvorni_sadrzaj>
      <item>Zdenko Prugelhof, OIB 12864215616</item>
    </izvorni_sadrzaj>
    <derivirana_varijabla naziv="DomainObject.Predmet.OstaliListNazivFormatedOIB_1">
      <item>Zdenko Prugelhof, OIB 12864215616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St-2822/2016-7</izvorni_sadrzaj>
    <derivirana_varijabla naziv="DomainObject.PoslovniBrojDokumenta_1">St-2822/2016-7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IMPERIUM CORPORATION j.d.o.o. za usluge</izvorni_sadrzaj>
    <derivirana_varijabla naziv="DomainObject.Predmet.ProtustrankaIDrugi_1">IMPERIUM CORPORATION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IMPERIUM CORPORATION j.d.o.o. za usluge, OIB 07389214467, Remetinečki gaj 10 B, 10000 Zagreb</izvorni_sadrzaj>
    <derivirana_varijabla naziv="DomainObject.Predmet.ProtustrankaIDrugiAdressOIB_1">IMPERIUM CORPORATION j.d.o.o. za usluge, OIB 07389214467, Remetinečki gaj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CORPORATION j.d.o.o. za usluge</item>
      <item>Zdenko Prugelhof</item>
      <item>VJEROVNICI</item>
    </izvorni_sadrzaj>
    <derivirana_varijabla naziv="DomainObject.Predmet.SudioniciListNaziv_1">
      <item>FINA Regionalni centar Zagreb</item>
      <item>IMPERIUM CORPORATION j.d.o.o. za usluge</item>
      <item>Zdenko Prugelhof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IMPERIUM CORPORATION j.d.o.o. za usluge, OIB 07389214467, Remetinečki gaj 10 B,10000 Zagreb</item>
      <item>Zdenko Prugelhof, OIB 12864215616, Remetinečki Gaj 10b,10000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IMPERIUM CORPORATION j.d.o.o. za usluge, OIB 07389214467, Remetinečki gaj 10 B,10000 Zagreb</item>
      <item>Zdenko Prugelhof, OIB 12864215616, Remetinečki Gaj 10b,10000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07389214467</item>
      <item>, OIB 12864215616</item>
      <item>, OIB null</item>
    </izvorni_sadrzaj>
    <derivirana_varijabla naziv="DomainObject.Predmet.SudioniciListNazivOIB_1">
      <item>, OIB 85821130368</item>
      <item>, OIB 07389214467</item>
      <item>, OIB 12864215616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2813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2016-10-13T11:38:00Z</dcterms:created>
  <dc:creator>Vinka Mihalinčić</dc:creator>
  <cp:lastModifiedBy>Vinka Mihalinčić</cp:lastModifiedBy>
  <cp:lastPrinted>2016-10-13T11:40:00Z</cp:lastPrinted>
  <dcterms:modified xmlns:xsi="http://www.w3.org/2001/XMLSchema-instance" xsi:type="dcterms:W3CDTF">2016-10-13T12:31:00Z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St-2822/2016-7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