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3cfa" w14:paraId="d743cfa" w:rsidRDefault="00E40C13" w:rsidP="00E40C13" w:rsidR="00E40C1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40C13" w:rsidP="00E40C13" w:rsidR="00E40C1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E40C13" w:rsidP="00E40C13" w:rsidR="00E40C13" w:rsidRPr="00A01367">
      <w:r w:rsidRPr="00A01367">
        <w:t xml:space="preserve"> TRGOVAČKI SUD U PAZINU</w:t>
      </w:r>
    </w:p>
    <w:p w:rsidRDefault="00E40C13" w:rsidP="00E40C13" w:rsidR="00E40C13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St-549</w:t>
      </w:r>
      <w:r w:rsidRPr="00A01367">
        <w:t>/1</w:t>
      </w:r>
      <w:r>
        <w:t>6</w:t>
      </w:r>
      <w:r w:rsidRPr="00A01367">
        <w:t>-</w:t>
      </w:r>
      <w:r>
        <w:t>9</w:t>
      </w:r>
    </w:p>
    <w:p w:rsidRDefault="00E40C13" w:rsidP="00E40C13" w:rsidR="00E40C13">
      <w:pPr>
        <w:jc w:val="both"/>
      </w:pPr>
    </w:p>
    <w:p w:rsidRDefault="00E40C13" w:rsidP="00E40C13" w:rsidR="00E40C13" w:rsidRPr="00A01367">
      <w:pPr>
        <w:jc w:val="both"/>
      </w:pPr>
    </w:p>
    <w:p w:rsidRDefault="00E40C13" w:rsidP="00E40C13" w:rsidR="00E40C13" w:rsidRPr="00A01367">
      <w:pPr>
        <w:jc w:val="center"/>
      </w:pPr>
      <w:r w:rsidRPr="00A01367">
        <w:t>R E P U B L I K A  H R V A T S K A</w:t>
      </w:r>
    </w:p>
    <w:p w:rsidRDefault="00E40C13" w:rsidP="00E40C13" w:rsidR="00E40C13" w:rsidRPr="00A01367"/>
    <w:p w:rsidRDefault="00E40C13" w:rsidP="00E40C13" w:rsidR="00E40C13" w:rsidRPr="00A01367">
      <w:pPr>
        <w:jc w:val="center"/>
      </w:pPr>
      <w:r w:rsidRPr="00A01367">
        <w:t>R J E Š E NJ E</w:t>
      </w:r>
    </w:p>
    <w:p w:rsidRDefault="00E40C13" w:rsidP="00E40C13" w:rsidR="00E40C13" w:rsidRPr="00A01367"/>
    <w:p w:rsidRDefault="00E40C13" w:rsidP="00E40C13" w:rsidR="00E40C13" w:rsidRPr="00A52412">
      <w:pPr>
        <w:jc w:val="both"/>
      </w:pPr>
      <w:r w:rsidRPr="00A52412">
        <w:tab/>
        <w:t xml:space="preserve">Trgovački sud u Pazinu, po stečajnom sucu Adrijani Labinjan Skok, po zahtjevu FINA-e, OIB: 85821130368, RC Rijeka, Podružnica Pula, </w:t>
      </w:r>
      <w:proofErr w:type="spellStart"/>
      <w:r w:rsidRPr="00A52412">
        <w:t>Giardini</w:t>
      </w:r>
      <w:proofErr w:type="spellEnd"/>
      <w:r w:rsidRPr="00A52412">
        <w:t xml:space="preserve"> 5, za provedbu stečajnog postupka nad dužnikom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 w:rsidRPr="00A52412">
        <w:t xml:space="preserve">, dana </w:t>
      </w:r>
      <w:r>
        <w:t>15. rujna</w:t>
      </w:r>
      <w:r w:rsidRPr="00A52412">
        <w:t xml:space="preserve"> 2016. </w:t>
      </w:r>
    </w:p>
    <w:p w:rsidRDefault="00E40C13" w:rsidP="00E40C13" w:rsidR="00E40C13" w:rsidRPr="004368B3">
      <w:pPr>
        <w:jc w:val="both"/>
      </w:pPr>
    </w:p>
    <w:p w:rsidRDefault="00E40C13" w:rsidP="00E40C13" w:rsidR="00E40C13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E40C13" w:rsidP="00E40C13" w:rsidR="00E40C13" w:rsidRPr="00A01367">
      <w:pPr>
        <w:ind w:firstLine="708"/>
      </w:pPr>
    </w:p>
    <w:p w:rsidRDefault="00E40C13" w:rsidP="00E40C13" w:rsidR="00E40C13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>
        <w:t>, koji je zaprimljen 23. ožujka 2016.</w:t>
      </w:r>
    </w:p>
    <w:p w:rsidRDefault="00E40C13" w:rsidP="00E40C13" w:rsidR="00E40C13" w:rsidRPr="00AF2C1B">
      <w:pPr>
        <w:jc w:val="both"/>
      </w:pPr>
    </w:p>
    <w:p w:rsidRDefault="00E40C13" w:rsidP="00E40C13" w:rsidR="00E40C13" w:rsidRPr="00A01367">
      <w:pPr>
        <w:jc w:val="center"/>
      </w:pPr>
      <w:r w:rsidRPr="00A01367">
        <w:t>Obrazloženje</w:t>
      </w:r>
    </w:p>
    <w:p w:rsidRDefault="00E40C13" w:rsidP="00E40C13" w:rsidR="00E40C13" w:rsidRPr="00A01367"/>
    <w:p w:rsidRDefault="00E40C13" w:rsidP="00E40C13" w:rsidR="00E40C13">
      <w:pPr>
        <w:jc w:val="both"/>
      </w:pPr>
      <w:r w:rsidRPr="00A01367">
        <w:tab/>
        <w:t xml:space="preserve">Iz </w:t>
      </w:r>
      <w:r>
        <w:t xml:space="preserve">Potvrde FINA-e od 14.9.2016.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E40C13" w:rsidP="00E40C13" w:rsidR="00E40C13">
      <w:pPr>
        <w:jc w:val="both"/>
      </w:pPr>
      <w:r w:rsidRPr="00A01367">
        <w:tab/>
      </w:r>
    </w:p>
    <w:p w:rsidRDefault="00E40C13" w:rsidP="00E40C13" w:rsidR="00E40C13" w:rsidRPr="00A01367">
      <w:pPr>
        <w:jc w:val="both"/>
      </w:pPr>
    </w:p>
    <w:p w:rsidRDefault="00E40C13" w:rsidP="00E40C13" w:rsidR="00E40C13" w:rsidRPr="00A01367">
      <w:pPr>
        <w:jc w:val="center"/>
      </w:pPr>
      <w:r w:rsidRPr="00A01367">
        <w:t xml:space="preserve">U Pazinu, </w:t>
      </w:r>
      <w:r>
        <w:t>15. rujna</w:t>
      </w:r>
      <w:r w:rsidRPr="00A01367">
        <w:t xml:space="preserve"> 2016.</w:t>
      </w:r>
    </w:p>
    <w:p w:rsidRDefault="00E40C13" w:rsidP="00E40C13" w:rsidR="00E40C13">
      <w:pPr>
        <w:jc w:val="center"/>
      </w:pPr>
      <w:r w:rsidRPr="00A01367">
        <w:t xml:space="preserve">  </w:t>
      </w:r>
    </w:p>
    <w:p w:rsidRDefault="00E40C13" w:rsidP="00E40C13" w:rsidR="00E40C13" w:rsidRPr="00A01367">
      <w:pPr>
        <w:jc w:val="center"/>
      </w:pPr>
    </w:p>
    <w:p w:rsidRDefault="00E40C13" w:rsidP="00E40C13" w:rsidR="00E40C13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E40C13" w:rsidP="00E40C13" w:rsidR="00E40C13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E40C13" w:rsidP="00E40C13" w:rsidR="00E40C13" w:rsidRPr="00A01367">
      <w:pPr>
        <w:jc w:val="both"/>
      </w:pPr>
    </w:p>
    <w:p w:rsidRDefault="00E40C13" w:rsidP="00E40C13" w:rsidR="00E40C13">
      <w:pPr>
        <w:jc w:val="both"/>
      </w:pPr>
    </w:p>
    <w:p w:rsidRDefault="00E40C13" w:rsidP="00E40C13" w:rsidR="00E40C13" w:rsidRPr="00A01367">
      <w:pPr>
        <w:jc w:val="both"/>
      </w:pPr>
    </w:p>
    <w:p w:rsidRDefault="00E40C13" w:rsidP="00E40C13" w:rsidR="00E40C13" w:rsidRPr="00A01367">
      <w:r w:rsidRPr="00A01367">
        <w:t>UPUTA O PRAVNOM LIJEKU:</w:t>
      </w:r>
    </w:p>
    <w:p w:rsidRDefault="00E40C13" w:rsidP="00E40C13" w:rsidR="00E40C13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E40C13" w:rsidP="00E40C13" w:rsidR="00E40C13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E40C13" w:rsidP="00E40C13" w:rsidR="00E40C13" w:rsidRPr="00A01367">
      <w:pPr>
        <w:jc w:val="both"/>
      </w:pPr>
    </w:p>
    <w:p w:rsidRDefault="00E40C13" w:rsidP="00E40C13" w:rsidR="00E40C13" w:rsidRPr="00A01367">
      <w:pPr>
        <w:jc w:val="both"/>
      </w:pPr>
      <w:r w:rsidRPr="00A01367">
        <w:t>DNA:</w:t>
      </w:r>
    </w:p>
    <w:p w:rsidRDefault="00E40C13" w:rsidP="00E40C13" w:rsidR="00E40C13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E40C13" w:rsidP="00E40C13" w:rsidR="00E40C13">
      <w:r w:rsidRPr="00A01367">
        <w:t>- dužnik</w:t>
      </w:r>
    </w:p>
    <w:p w:rsidRDefault="00E40C13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E04" w:rsidR="00000000">
      <w:r>
        <w:separator/>
      </w:r>
    </w:p>
  </w:endnote>
  <w:endnote w:id="0" w:type="continuationSeparator">
    <w:p w:rsidRDefault="007C7E0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E04" w:rsidR="00000000">
      <w:r>
        <w:separator/>
      </w:r>
    </w:p>
  </w:footnote>
  <w:footnote w:id="0" w:type="continuationSeparator">
    <w:p w:rsidRDefault="007C7E0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40C1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7C7E0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0C13"/>
    <w:rsid w:val="00554328"/>
    <w:rsid w:val="007C7E04"/>
    <w:rsid w:val="00985388"/>
    <w:rsid w:val="00E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0C1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0C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0C1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0C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C1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E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E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E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E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0C1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0C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0C1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0C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C1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E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E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E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E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GRADNJA j.d.o.o. RAŠA</item>
    </izvorni_sadrzaj>
    <derivirana_varijabla naziv="DomainObject.Predmet.SudioniciListNaziv_1">
      <item>FINANCIJSKA AGENCIJA, RC RIJEKA, PODRUŽNICA PULA, PULA</item>
      <item>M.B. GRADNJA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M.B. GRADNJA j.d.o.o. RAŠA, OIB 08554813266, Mate Balota 2 E,52223 Raša</item>
    </izvorni_sadrzaj>
    <derivirana_varijabla naziv="DomainObject.Predmet.SudioniciListAdressOIB_1">
      <item>FINANCIJSKA AGENCIJA, RC RIJEKA, PODRUŽNICA PULA, PULA, OIB 85821130368, Giardini 5,52100 Pula</item>
      <item>M.B. GRADNJA j.d.o.o. RAŠA, OIB 08554813266, Mate Balota 2 E,52223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08554813266</item>
    </izvorni_sadrzaj>
    <derivirana_varijabla naziv="DomainObject.Predmet.SudioniciListNazivOIB_1">
      <item>, OIB 85821130368</item>
      <item>, OIB 08554813266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1280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2016-09-15T11:32:00Z</dcterms:created>
  <dc:creator>Jasmina Matika</dc:creator>
  <cp:lastModifiedBy>Jasmina Matika</cp:lastModifiedBy>
  <dcterms:modified xmlns:xsi="http://www.w3.org/2001/XMLSchema-instance" xsi:type="dcterms:W3CDTF">2016-09-15T11:47:00Z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