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cbf1" w14:paraId="e8bcbf1" w:rsidRDefault="002520D6" w:rsidP="006A049F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</w:t>
      </w:r>
      <w:r>
        <w:t xml:space="preserve">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D37C79">
        <w:t>25</w:t>
      </w:r>
      <w:r w:rsidR="006D5BA9">
        <w:t>89</w:t>
      </w:r>
      <w:r w:rsidR="0097047A">
        <w:t>/16-</w:t>
      </w:r>
      <w:r w:rsidR="006A049F">
        <w:t>12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6D5BA9">
        <w:rPr>
          <w:lang w:val="pt-BR"/>
        </w:rPr>
        <w:t>CIVITAS NOVA JEDAN d.o.o., OIB 39195669801, Zagreb, Rapska 46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A049F" w:rsidRPr="006A049F">
        <w:rPr>
          <w:lang w:val="pt-BR"/>
        </w:rPr>
        <w:t>13. ožujka</w:t>
      </w:r>
      <w:r w:rsidR="005A79A5">
        <w:rPr>
          <w:lang w:val="pt-BR"/>
        </w:rPr>
        <w:t xml:space="preserve">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D5BA9">
        <w:rPr>
          <w:lang w:val="pt-BR"/>
        </w:rPr>
        <w:t>CIVITAS NOVA JEDAN d.o.o., OIB 39195669801, Zagreb, Rapska 46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A79A5">
        <w:t>2</w:t>
      </w:r>
      <w:r w:rsidR="00D37C79">
        <w:t>5</w:t>
      </w:r>
      <w:r w:rsidR="006D5BA9">
        <w:t>89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6D5BA9">
        <w:rPr>
          <w:lang w:val="pt-BR"/>
        </w:rPr>
        <w:t>CIVITAS NOVA JEDAN d.o.o., OIB 39195669801, Zagreb, Rapska 46</w:t>
      </w:r>
      <w:r w:rsidR="005A79A5">
        <w:rPr>
          <w:lang w:val="pt-BR"/>
        </w:rPr>
        <w:t xml:space="preserve">, </w:t>
      </w:r>
      <w:r w:rsidR="00B947B1">
        <w:rPr>
          <w:lang w:val="pt-BR"/>
        </w:rPr>
        <w:t xml:space="preserve">temeljem čl. </w:t>
      </w:r>
      <w:r w:rsidR="005A79A5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6D5BA9" w:rsidP="006D5BA9" w:rsidR="006D5BA9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1114 </w:t>
      </w:r>
      <w:r w:rsidRPr="00070D63">
        <w:t>dan</w:t>
      </w:r>
      <w:r>
        <w:t>a</w:t>
      </w:r>
      <w:r w:rsidRPr="00070D63">
        <w:t xml:space="preserve">, u ukupnom iznosu od </w:t>
      </w:r>
      <w:r>
        <w:t xml:space="preserve">1.855.270,41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5A79A5">
        <w:t>22. prosinca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B67FB" w:rsidP="008B67FB" w:rsidR="0097047A">
      <w:pPr>
        <w:pStyle w:val="Tijeloteksta"/>
        <w:ind w:firstLine="708"/>
      </w:pPr>
      <w:r>
        <w:t xml:space="preserve">U ovom stečajnom predmetu dužnik je 16. siječnja 2017. dostavio izvješće o financijsko-gospodarskom stanju dužnika </w:t>
      </w:r>
      <w:r w:rsidRPr="00F24250">
        <w:t xml:space="preserve">(list </w:t>
      </w:r>
      <w:r>
        <w:t xml:space="preserve">17 </w:t>
      </w:r>
      <w:r w:rsidRPr="00F24250">
        <w:t xml:space="preserve">spisa) </w:t>
      </w:r>
      <w:r>
        <w:t xml:space="preserve">iz kojeg proizlazi da dužnik nema nekretnina, pokretnina u svom vlasništvu kao ni imovinskih prava na tuđim stvarima, nenovčanih tražbina te novčanih sredstava na računima. U spisu je 8. veljače 2017. zaprimljen </w:t>
      </w:r>
      <w:r>
        <w:lastRenderedPageBreak/>
        <w:t xml:space="preserve">podnesak zastupnika po zakonu dužnika Diega Bana u kojem je isti naveo da se ne protivi prijedlogu za otvaranje stečajnog postupka nad dužnikom. </w:t>
      </w:r>
    </w:p>
    <w:p w:rsidRDefault="00E046C2" w:rsidP="00E046C2" w:rsidR="00E046C2">
      <w:pPr>
        <w:pStyle w:val="Tijeloteksta"/>
        <w:ind w:firstLine="708"/>
      </w:pPr>
      <w:r>
        <w:t>Spisu prileži podnesak Ministarstva financija, Porezn</w:t>
      </w:r>
      <w:r w:rsidR="008B67FB">
        <w:t>e</w:t>
      </w:r>
      <w:r>
        <w:t xml:space="preserve"> uprave</w:t>
      </w:r>
      <w:r w:rsidR="008B67FB">
        <w:t xml:space="preserve"> Trnje</w:t>
      </w:r>
      <w:r>
        <w:t xml:space="preserve">, </w:t>
      </w:r>
      <w:r w:rsidR="008B67FB">
        <w:t>od 18</w:t>
      </w:r>
      <w:r w:rsidRPr="002D6E06">
        <w:t xml:space="preserve">. siječnja 2017. (list </w:t>
      </w:r>
      <w:r w:rsidR="008B67FB">
        <w:t xml:space="preserve">18 </w:t>
      </w:r>
      <w:r w:rsidRPr="002D6E06">
        <w:t xml:space="preserve">spisa) </w:t>
      </w:r>
      <w:r>
        <w:t xml:space="preserve">prema kojem u informacijskom sustavu Porezne uprave </w:t>
      </w:r>
      <w:r w:rsidR="008B67FB">
        <w:t xml:space="preserve">dužnik nije </w:t>
      </w:r>
      <w:r>
        <w:t>evidentiran</w:t>
      </w:r>
      <w:r w:rsidR="008B67FB">
        <w:t xml:space="preserve"> kao obveznik poreza na </w:t>
      </w:r>
      <w:r>
        <w:t>promet nekretnina</w:t>
      </w:r>
      <w:r w:rsidR="008B67FB">
        <w:t xml:space="preserve"> i poreza na cestovna motorna vozila te nema prometa po žiro-računu.</w:t>
      </w:r>
      <w:r w:rsidR="002D6E06">
        <w:t xml:space="preserve"> </w:t>
      </w:r>
    </w:p>
    <w:p w:rsidRDefault="002D6E06" w:rsidP="002D6E06" w:rsidR="005A79A5">
      <w:pPr>
        <w:pStyle w:val="Tijeloteksta"/>
        <w:ind w:firstLine="708"/>
      </w:pPr>
      <w:r>
        <w:t>Uvidom u potvrdu Fi</w:t>
      </w:r>
      <w:r w:rsidR="008B67FB">
        <w:t>nancijske agencije od 12</w:t>
      </w:r>
      <w:r>
        <w:t xml:space="preserve">. </w:t>
      </w:r>
      <w:r w:rsidR="008B67FB">
        <w:t>siječnja 2017</w:t>
      </w:r>
      <w:r w:rsidR="001228EC">
        <w:t>. (list 12</w:t>
      </w:r>
      <w:r>
        <w:t xml:space="preserve"> spisa)</w:t>
      </w:r>
      <w:r w:rsidRPr="00035543">
        <w:t xml:space="preserve"> </w:t>
      </w:r>
      <w:r>
        <w:t>i Očevidnik o redoslijedu plaća</w:t>
      </w:r>
      <w:r w:rsidR="001228EC">
        <w:t>nja sa obračunatom kamatom od 12</w:t>
      </w:r>
      <w:r>
        <w:t xml:space="preserve">. </w:t>
      </w:r>
      <w:r w:rsidR="001228EC">
        <w:t>siječnja 2017</w:t>
      </w:r>
      <w:r>
        <w:t>. (list 14-</w:t>
      </w:r>
      <w:r w:rsidR="001228EC">
        <w:t>16</w:t>
      </w:r>
      <w:r>
        <w:t xml:space="preserve"> spisa) </w:t>
      </w:r>
      <w:r w:rsidRPr="003A50F5">
        <w:t xml:space="preserve">sud je utvrdio da </w:t>
      </w:r>
      <w:r>
        <w:t xml:space="preserve">je dužnik </w:t>
      </w:r>
      <w:r w:rsidRPr="00035543">
        <w:t xml:space="preserve">na </w:t>
      </w:r>
      <w:r w:rsidR="001228EC">
        <w:t>navedeni dan</w:t>
      </w:r>
      <w:r>
        <w:t xml:space="preserve"> </w:t>
      </w:r>
      <w:r w:rsidRPr="00035543">
        <w:t xml:space="preserve">imao neizvršene osnove za plaćanje u neprekinutom razdoblju od </w:t>
      </w:r>
      <w:r w:rsidR="001228EC">
        <w:t>1612</w:t>
      </w:r>
      <w:r w:rsidRPr="00035543">
        <w:t xml:space="preserve"> dana u ukupnom iznosu od </w:t>
      </w:r>
      <w:r w:rsidR="001228EC">
        <w:t>2.013.551,68</w:t>
      </w:r>
      <w:r w:rsidRPr="00035543">
        <w:t xml:space="preserve"> kn.</w:t>
      </w:r>
    </w:p>
    <w:p w:rsidRDefault="00C03138" w:rsidP="002D6E06" w:rsidR="00C0313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FF62A0" w:rsidP="00FF62A0" w:rsidR="00FF62A0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1228EC">
        <w:rPr>
          <w:lang w:val="pt-BR"/>
        </w:rPr>
        <w:t>CIVITAS NOVA JEDAN d.o.o., OIB 39195669801, Zagreb, Rapska 46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6A049F" w:rsidRPr="006A049F">
        <w:t>13. ožujka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C35C3F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85620" w:rsidP="00065B42" w:rsidR="00485620"/>
    <w:p w:rsidRDefault="00C35C3F" w:rsidP="002B3342" w:rsidR="00C35C3F" w:rsidRPr="00694D64">
      <w:r w:rsidRPr="00694D64">
        <w:t>Za točnost otpravka-ovlašteni službenik:</w:t>
      </w:r>
    </w:p>
    <w:p w:rsidRDefault="00C35C3F" w:rsidP="002B3342" w:rsidR="00C35C3F" w:rsidRPr="00694D64">
      <w:r w:rsidRPr="00694D64">
        <w:t>Karmela Dolenc</w:t>
      </w:r>
    </w:p>
    <w:p w:rsidRDefault="00C35C3F" w:rsidP="002B3342" w:rsidR="00C35C3F">
      <w:pPr>
        <w:pStyle w:val="Bezproreda"/>
      </w:pPr>
    </w:p>
    <w:p w:rsidRDefault="00BB5767" w:rsidP="00C35C3F" w:rsidR="00BB5767"/>
    <w:sectPr w:rsidSect="006A049F" w:rsidR="00BB5767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C35C3F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6D5BA9">
      <w:rPr>
        <w:sz w:val="24"/>
        <w:szCs w:val="24"/>
      </w:rPr>
      <w:t>2589</w:t>
    </w:r>
    <w:r w:rsidR="0097047A">
      <w:rPr>
        <w:sz w:val="24"/>
        <w:szCs w:val="24"/>
      </w:rPr>
      <w:t>/16-</w:t>
    </w:r>
    <w:r w:rsidR="006A049F">
      <w:rPr>
        <w:sz w:val="24"/>
        <w:szCs w:val="24"/>
      </w:rPr>
      <w:t>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228EC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2D6E06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A049F"/>
    <w:rsid w:val="006B1344"/>
    <w:rsid w:val="006D4E25"/>
    <w:rsid w:val="006D5BA9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B67FB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03138"/>
    <w:rsid w:val="00C23ADD"/>
    <w:rsid w:val="00C35C3F"/>
    <w:rsid w:val="00C40A44"/>
    <w:rsid w:val="00C905A8"/>
    <w:rsid w:val="00CF535B"/>
    <w:rsid w:val="00D340BD"/>
    <w:rsid w:val="00D3501A"/>
    <w:rsid w:val="00D37C79"/>
    <w:rsid w:val="00D677F7"/>
    <w:rsid w:val="00D803A5"/>
    <w:rsid w:val="00DC6690"/>
    <w:rsid w:val="00DE0F86"/>
    <w:rsid w:val="00E046C2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C35C3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07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St-2589/2016</izvorni_sadrzaj>
    <derivirana_varijabla naziv="DomainObject.Predmet.OznakaBroj_1">St-2589/2016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NOVA JEDAN d.o.o. zastupanog po punomoćniku Diego Ban</izvorni_sadrzaj>
    <derivirana_varijabla naziv="DomainObject.Predmet.ProtustrankaFormated_1">  CIVITAS NOVA JEDAN d.o.o. zastupanog po punomoćniku Diego Ban</derivirana_varijabla>
  </DomainObject.Predmet.ProtustrankaFormated>
  <DomainObject.Predmet.ProtustrankaFormatedOIB>
    <izvorni_sadrzaj>  CIVITAS NOVA JEDAN d.o.o., OIB 39195669801 zastupanog po punomoćniku Diego Ban</izvorni_sadrzaj>
    <derivirana_varijabla naziv="DomainObject.Predmet.ProtustrankaFormatedOIB_1">  CIVITAS NOVA JEDAN d.o.o., OIB 39195669801 zastupanog po punomoćniku Diego Ban</derivirana_varijabla>
  </DomainObject.Predmet.ProtustrankaFormatedOIB>
  <DomainObject.Predmet.ProtustrankaFormatedWithAdress>
    <izvorni_sadrzaj> CIVITAS NOVA JEDAN d.o.o., Rapska 46, 10000 Zagreb zastupanog po punomoćniku Diego Ban</izvorni_sadrzaj>
    <derivirana_varijabla naziv="DomainObject.Predmet.ProtustrankaFormatedWithAdress_1"> CIVITAS NOVA JEDAN d.o.o., Rapska 46, 10000 Zagreb zastupanog po punomoćniku Diego Ban</derivirana_varijabla>
  </DomainObject.Predmet.ProtustrankaFormatedWithAdress>
  <DomainObject.Predmet.ProtustrankaFormatedWithAdressOIB>
    <izvorni_sadrzaj> CIVITAS NOVA JEDAN d.o.o., OIB 39195669801, Rapska 46, 10000 Zagreb zastupanog po punomoćniku Diego Ban</izvorni_sadrzaj>
    <derivirana_varijabla naziv="DomainObject.Predmet.ProtustrankaFormatedWithAdressOIB_1"> CIVITAS NOVA JEDAN d.o.o., OIB 39195669801, Rapska 46, 10000 Zagreb zastupanog po punomoćniku Diego Ban</derivirana_varijabla>
  </DomainObject.Predmet.ProtustrankaFormatedWithAdressOIB>
  <DomainObject.Predmet.ProtustrankaWithAdress>
    <izvorni_sadrzaj>CIVITAS NOVA JEDAN d.o.o. Rapska 46, 10000 Zagreb</izvorni_sadrzaj>
    <derivirana_varijabla naziv="DomainObject.Predmet.ProtustrankaWithAdress_1">CIVITAS NOVA JEDAN d.o.o. Rapska 46, 10000 Zagreb</derivirana_varijabla>
  </DomainObject.Predmet.ProtustrankaWithAdress>
  <DomainObject.Predmet.ProtustrankaWithAdressOIB>
    <izvorni_sadrzaj>CIVITAS NOVA JEDAN d.o.o., OIB 39195669801, Rapska 46, 10000 Zagreb</izvorni_sadrzaj>
    <derivirana_varijabla naziv="DomainObject.Predmet.ProtustrankaWithAdressOIB_1">CIVITAS NOVA JEDAN d.o.o., OIB 39195669801, Rapska 46, 10000 Zagreb</derivirana_varijabla>
  </DomainObject.Predmet.ProtustrankaWithAdressOIB>
  <DomainObject.Predmet.ProtustrankaNazivFormated>
    <izvorni_sadrzaj>CIVITAS NOVA JEDAN d.o.o.</izvorni_sadrzaj>
    <derivirana_varijabla naziv="DomainObject.Predmet.ProtustrankaNazivFormated_1">CIVITAS NOVA JEDAN d.o.o.</derivirana_varijabla>
  </DomainObject.Predmet.ProtustrankaNazivFormated>
  <DomainObject.Predmet.ProtustrankaNazivFormatedOIB>
    <izvorni_sadrzaj>CIVITAS NOVA JEDAN d.o.o., OIB 39195669801</izvorni_sadrzaj>
    <derivirana_varijabla naziv="DomainObject.Predmet.ProtustrankaNazivFormatedOIB_1">CIVITAS NOVA JEDAN d.o.o., OIB 39195669801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CIVITAS NOVA JEDAN d.o.o. zastupanog po punomoćniku Diego Ban</item>
    </izvorni_sadrzaj>
    <derivirana_varijabla naziv="DomainObject.Predmet.ProtuStrankaListFormated_1">
      <item>CIVITAS NOVA JEDAN d.o.o. zastupanog po punomoćniku Diego Ban</item>
    </derivirana_varijabla>
  </DomainObject.Predmet.ProtuStrankaListFormated>
  <DomainObject.Predmet.ProtuStrankaListFormatedOIB>
    <izvorni_sadrzaj>
      <item>CIVITAS NOVA JEDAN d.o.o., OIB 39195669801 zastupanog po punomoćniku Diego Ban</item>
    </izvorni_sadrzaj>
    <derivirana_varijabla naziv="DomainObject.Predmet.ProtuStrankaListFormatedOIB_1">
      <item>CIVITAS NOVA JEDAN d.o.o., OIB 39195669801 zastupanog po punomoćniku Diego Ban</item>
    </derivirana_varijabla>
  </DomainObject.Predmet.ProtuStrankaListFormatedOIB>
  <DomainObject.Predmet.ProtuStrankaListFormatedWithAdress>
    <izvorni_sadrzaj>
      <item>CIVITAS NOVA JEDAN d.o.o., Rapska 46, 10000 Zagreb zastupanog po punomoćniku Diego Ban</item>
    </izvorni_sadrzaj>
    <derivirana_varijabla naziv="DomainObject.Predmet.ProtuStrankaListFormatedWithAdress_1">
      <item>CIVITAS NOVA JEDAN d.o.o., Rapska 46, 10000 Zagreb zastupanog po punomoćniku Diego Ban</item>
    </derivirana_varijabla>
  </DomainObject.Predmet.ProtuStrankaListFormatedWithAdress>
  <DomainObject.Predmet.ProtuStrankaListFormatedWithAdressOIB>
    <izvorni_sadrzaj>
      <item>CIVITAS NOVA JEDAN d.o.o., OIB 39195669801, Rapska 46, 10000 Zagreb zastupanog po punomoćniku Diego Ban</item>
    </izvorni_sadrzaj>
    <derivirana_varijabla naziv="DomainObject.Predmet.ProtuStrankaListFormatedWithAdressOIB_1">
      <item>CIVITAS NOVA JEDAN d.o.o., OIB 39195669801, Rapska 46, 10000 Zagreb zastupanog po punomoćniku Diego Ban</item>
    </derivirana_varijabla>
  </DomainObject.Predmet.ProtuStrankaListFormatedWithAdressOIB>
  <DomainObject.Predmet.ProtuStrankaListNazivFormated>
    <izvorni_sadrzaj>
      <item>CIVITAS NOVA JEDAN d.o.o.</item>
    </izvorni_sadrzaj>
    <derivirana_varijabla naziv="DomainObject.Predmet.ProtuStrankaListNazivFormated_1">
      <item>CIVITAS NOVA JEDAN d.o.o.</item>
    </derivirana_varijabla>
  </DomainObject.Predmet.ProtuStrankaListNazivFormated>
  <DomainObject.Predmet.ProtuStrankaListNazivFormatedOIB>
    <izvorni_sadrzaj>
      <item>CIVITAS NOVA JEDAN d.o.o., OIB 39195669801</item>
    </izvorni_sadrzaj>
    <derivirana_varijabla naziv="DomainObject.Predmet.ProtuStrankaListNazivFormatedOIB_1">
      <item>CIVITAS NOVA JEDAN d.o.o., OIB 39195669801</item>
    </derivirana_varijabla>
  </DomainObject.Predmet.ProtuStrankaListNazivFormatedOIB>
  <DomainObject.Predmet.OstaliListFormated>
    <izvorni_sadrzaj>
      <item>Diego Ban punomoćnik sudionika u postupku CIVITAS NOVA JEDAN d.o.o.</item>
      <item>ERSTE&amp;STEIERMÄRKISCHE BANKA dioničko društvo</item>
    </izvorni_sadrzaj>
    <derivirana_varijabla naziv="DomainObject.Predmet.OstaliListFormated_1">
      <item>Diego Ban punomoćnik sudionika u postupku CIVITAS NOVA JEDAN d.o.o.</item>
      <item>ERSTE&amp;STEIERMÄRKISCHE BANKA dioničko društvo</item>
    </derivirana_varijabla>
  </DomainObject.Predmet.OstaliListFormated>
  <DomainObject.Predmet.OstaliListFormatedOIB>
    <izvorni_sadrzaj>
      <item>Diego Ban, OIB 76678635456 punomoćnik sudionika u postupku CIVITAS NOVA JEDAN d.o.o.</item>
      <item>ERSTE&amp;STEIERMÄRKISCHE BANKA dioničko društvo, OIB 23057039320</item>
    </izvorni_sadrzaj>
    <derivirana_varijabla naziv="DomainObject.Predmet.OstaliListFormatedOIB_1">
      <item>Diego Ban, OIB 76678635456 punomoćnik sudionika u postupku CIVITAS NOVA JEDAN d.o.o.</item>
      <item>ERSTE&amp;STEIERMÄRKISCHE BANKA dioničko društvo, OIB 23057039320</item>
    </derivirana_varijabla>
  </DomainObject.Predmet.OstaliListFormatedOIB>
  <DomainObject.Predmet.OstaliListFormatedWithAdress>
    <izvorni_sadrzaj>
      <item>Diego Ban, Orešje 47 F, 10000 Zagreb punomoćnik sudionika u postupku CIVITAS NOVA JEDAN d.o.o.</item>
      <item>ERSTE&amp;STEIERMÄRKISCHE BANKA dioničko društvo, Jadranski Trg 3/a, 51000 Rijeka</item>
    </izvorni_sadrzaj>
    <derivirana_varijabla naziv="DomainObject.Predmet.OstaliListFormatedWithAdress_1">
      <item>Diego Ban, Orešje 47 F, 10000 Zagreb punomoćnik sudionika u postupku CIVITAS NOVA JEDAN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Diego Ban, OIB 76678635456, Orešje 47 F, 10000 Zagreb punomoćnik sudionika u postupku CIVITAS NOVA JEDAN d.o.o.</item>
      <item>ERSTE&amp;STEIERMÄRKISCHE BANKA dioničko društvo, OIB 23057039320, Jadranski Trg 3/a, 51000 Rijeka</item>
    </izvorni_sadrzaj>
    <derivirana_varijabla naziv="DomainObject.Predmet.OstaliListFormatedWithAdressOIB_1">
      <item>Diego Ban, OIB 76678635456, Orešje 47 F, 10000 Zagreb punomoćnik sudionika u postupku CIVITAS NOVA JEDAN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Diego Ban</item>
      <item>ERSTE&amp;STEIERMÄRKISCHE BANKA dioničko društvo</item>
    </izvorni_sadrzaj>
    <derivirana_varijabla naziv="DomainObject.Predmet.OstaliListNazivFormated_1">
      <item>Diego Ban</item>
      <item>ERSTE&amp;STEIERMÄRKISCHE BANKA dioničko društvo</item>
    </derivirana_varijabla>
  </DomainObject.Predmet.OstaliListNazivFormated>
  <DomainObject.Predmet.OstaliListNazivFormatedOIB>
    <izvorni_sadrzaj>
      <item>Diego Ban, OIB 76678635456</item>
      <item>ERSTE&amp;STEIERMÄRKISCHE BANKA dioničko društvo, OIB 23057039320</item>
    </izvorni_sadrzaj>
    <derivirana_varijabla naziv="DomainObject.Predmet.OstaliListNazivFormatedOIB_1">
      <item>Diego Ban, OIB 76678635456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CIVITAS NOVA JEDAN d.o.o.</izvorni_sadrzaj>
    <derivirana_varijabla naziv="DomainObject.Predmet.ProtustrankaIDrugi_1">CIVITAS NOVA JEDAN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CIVITAS NOVA JEDAN d.o.o., OIB 39195669801, Rapska 46, 10000 Zagreb</izvorni_sadrzaj>
    <derivirana_varijabla naziv="DomainObject.Predmet.ProtustrankaIDrugiAdressOIB_1">CIVITAS NOVA JEDAN d.o.o., OIB 39195669801,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CIVITAS NOVA JEDAN d.o.o.</item>
      <item>Diego Ban</item>
      <item>ERSTE&amp;STEIERMÄRKISCHE BANKA dioničko društvo</item>
    </izvorni_sadrzaj>
    <derivirana_varijabla naziv="DomainObject.Predmet.SudioniciListNaziv_1">
      <item>FINA Regionalni centar Zagreb</item>
      <item>CIVITAS NOVA JEDAN d.o.o.</item>
      <item>Diego Ban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CIVITAS NOVA JEDAN d.o.o., OIB 39195669801, Rapska 46,10000 Zagreb</item>
      <item>Diego Ban, OIB 76678635456, Orešje 47 F,10000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CIVITAS NOVA JEDAN d.o.o., OIB 39195669801, Rapska 46,10000 Zagreb</item>
      <item>Diego Ban, OIB 76678635456, Orešje 47 F,10000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39195669801</item>
      <item>, OIB 76678635456</item>
      <item>, OIB 23057039320</item>
    </izvorni_sadrzaj>
    <derivirana_varijabla naziv="DomainObject.Predmet.SudioniciListNazivOIB_1">
      <item>, OIB 85821130368</item>
      <item>, OIB 39195669801</item>
      <item>, OIB 76678635456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077C00-F43A-4211-8413-DFC658D9C2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831</properties:Words>
  <properties:Characters>4603</properties:Characters>
  <properties:Lines>91</properties:Lines>
  <properties:Paragraphs>25</properties:Paragraphs>
  <properties:TotalTime>399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2017-03-13T10:22:00Z</cp:lastPrinted>
  <dcterms:modified xmlns:xsi="http://www.w3.org/2001/XMLSchema-instance" xsi:type="dcterms:W3CDTF">2017-03-13T10:22:00Z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