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ea81" w14:paraId="1a7ea8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7289A">
        <w:t>80</w:t>
      </w:r>
      <w:r w:rsidR="00FD75C1">
        <w:t>7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D75C1">
        <w:t>EXIMO j.d.o.o., za ugostiteljstvo, Preko, Ulica Don Vida Dunatova 3, OIB: 57863781869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7289A">
        <w:t xml:space="preserve">01.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FD75C1">
        <w:t>EXIMO j.d.o.o., za ugostiteljstvo, Preko, Ulica Don Vida Dunatova 3, OIB: 57863781869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FD75C1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FD75C1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D75C1">
        <w:t>EXIMO j.d.o.o., za ugostiteljstvo, Preko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44656F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FD75C1">
        <w:t>460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FD75C1">
        <w:t>170.747,76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FD75C1">
        <w:t>dva</w:t>
      </w:r>
      <w:r w:rsidR="00857EAD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 xml:space="preserve">01.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D75C1">
        <w:t>EXIMO j.d.o.o., za ugostiteljstvo, Preko</w:t>
      </w:r>
      <w:r w:rsidR="00FD75C1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FD75C1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DOMAGOJ MILOŠ, Preko, Ulica Don Vida Dunatova 3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910F2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FD75C1">
      <w:t>807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0F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0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0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EXIMO jednostavno društvo s ograničenom odgovornošću za ugostiteljstvo</izvorni_sadrzaj>
    <derivirana_varijabla naziv="DomainObject.Predmet.ProtustrankaFormated_1">  EXIMO jednostavno društvo s ograničenom odgovornošću za ugostiteljstvo</derivirana_varijabla>
  </DomainObject.Predmet.ProtustrankaFormated>
  <DomainObject.Predmet.ProtustrankaFormatedOIB>
    <izvorni_sadrzaj>  EXIMO jednostavno društvo s ograničenom odgovornošću za ugostiteljstvo, OIB 57863781869</izvorni_sadrzaj>
    <derivirana_varijabla naziv="DomainObject.Predmet.ProtustrankaFormatedOIB_1">  EXIMO jednostavno društvo s ograničenom odgovornošću za ugostiteljstvo, OIB 57863781869</derivirana_varijabla>
  </DomainObject.Predmet.ProtustrankaFormatedOIB>
  <DomainObject.Predmet.ProtustrankaFormatedWithAdress>
    <izvorni_sadrzaj> EXIMO jednostavno društvo s ograničenom odgovornošću za ugostiteljstvo, Ulica Don Vida Dunatova 3, 23273 Preko</izvorni_sadrzaj>
    <derivirana_varijabla naziv="DomainObject.Predmet.ProtustrankaFormatedWithAdress_1"> EXIMO jednostavno društvo s ograničenom odgovornošću za ugostiteljstvo, Ulica Don Vida Dunatova 3, 23273 Preko</derivirana_varijabla>
  </DomainObject.Predmet.ProtustrankaFormatedWithAdress>
  <DomainObject.Predmet.ProtustrankaFormatedWithAdressOIB>
    <izvorni_sadrzaj> EXIMO jednostavno društvo s ograničenom odgovornošću za ugostiteljstvo, OIB 57863781869, Ulica Don Vida Dunatova 3, 23273 Preko</izvorni_sadrzaj>
    <derivirana_varijabla naziv="DomainObject.Predmet.ProtustrankaFormatedWithAdressOIB_1"> EXIMO jednostavno društvo s ograničenom odgovornošću za ugostiteljstvo, OIB 57863781869, Ulica Don Vida Dunatova 3, 23273 Preko</derivirana_varijabla>
  </DomainObject.Predmet.ProtustrankaFormatedWithAdressOIB>
  <DomainObject.Predmet.ProtustrankaWithAdress>
    <izvorni_sadrzaj>EXIMO jednostavno društvo s ograničenom odgovornošću za ugostiteljstvo Ulica Don Vida Dunatova 3, 23273 Preko</izvorni_sadrzaj>
    <derivirana_varijabla naziv="DomainObject.Predmet.ProtustrankaWithAdress_1">EXIMO jednostavno društvo s ograničenom odgovornošću za ugostiteljstvo Ulica Don Vida Dunatova 3, 23273 Preko</derivirana_varijabla>
  </DomainObject.Predmet.ProtustrankaWithAdress>
  <DomainObject.Predmet.ProtustrankaWithAdressOIB>
    <izvorni_sadrzaj>EXIMO jednostavno društvo s ograničenom odgovornošću za ugostiteljstvo, OIB 57863781869, Ulica Don Vida Dunatova 3, 23273 Preko</izvorni_sadrzaj>
    <derivirana_varijabla naziv="DomainObject.Predmet.ProtustrankaWithAdressOIB_1">EXIMO jednostavno društvo s ograničenom odgovornošću za ugostiteljstvo, OIB 57863781869, Ulica Don Vida Dunatova 3, 23273 Preko</derivirana_varijabla>
  </DomainObject.Predmet.ProtustrankaWithAdressOIB>
  <DomainObject.Predmet.ProtustrankaNazivFormated>
    <izvorni_sadrzaj>EXIMO jednostavno društvo s ograničenom odgovornošću za ugostiteljstvo</izvorni_sadrzaj>
    <derivirana_varijabla naziv="DomainObject.Predmet.ProtustrankaNazivFormated_1">EXIMO jednostavno društvo s ograničenom odgovornošću za ugostiteljstvo</derivirana_varijabla>
  </DomainObject.Predmet.ProtustrankaNazivFormated>
  <DomainObject.Predmet.ProtustrankaNazivFormatedOIB>
    <izvorni_sadrzaj>EXIMO jednostavno društvo s ograničenom odgovornošću za ugostiteljstvo, OIB 57863781869</izvorni_sadrzaj>
    <derivirana_varijabla naziv="DomainObject.Predmet.ProtustrankaNazivFormatedOIB_1">EXIMO jednostavno društvo s ograničenom odgovornošću za ugostiteljstvo, OIB 57863781869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170747.76</izvorni_sadrzaj>
    <derivirana_varijabla naziv="DomainObject.Predmet.TrenutnaVrijednost_1">170747.76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EXIMO jednostavno društvo s ograničenom odgovornošću za ugostiteljstvo</item>
    </izvorni_sadrzaj>
    <derivirana_varijabla naziv="DomainObject.Predmet.ProtuStrankaListFormated_1">
      <item>EXIMO jednostavno društvo s ograničenom odgovornošću za ugostiteljstvo</item>
    </derivirana_varijabla>
  </DomainObject.Predmet.ProtuStrankaListFormated>
  <DomainObject.Predmet.ProtuStrankaListFormatedOIB>
    <izvorni_sadrzaj>
      <item>EXIMO jednostavno društvo s ograničenom odgovornošću za ugostiteljstvo, OIB 57863781869</item>
    </izvorni_sadrzaj>
    <derivirana_varijabla naziv="DomainObject.Predmet.ProtuStrankaListFormatedOIB_1">
      <item>EXIMO jednostavno društvo s ograničenom odgovornošću za ugostiteljstvo, OIB 57863781869</item>
    </derivirana_varijabla>
  </DomainObject.Predmet.ProtuStrankaListFormatedOIB>
  <DomainObject.Predmet.ProtuStrankaListFormatedWithAdress>
    <izvorni_sadrzaj>
      <item>EXIMO jednostavno društvo s ograničenom odgovornošću za ugostiteljstvo, Ulica Don Vida Dunatova 3, 23273 Preko</item>
    </izvorni_sadrzaj>
    <derivirana_varijabla naziv="DomainObject.Predmet.ProtuStrankaListFormatedWithAdress_1">
      <item>EXIMO jednostavno društvo s ograničenom odgovornošću za ugostiteljstvo, Ulica Don Vida Dunatova 3, 23273 Preko</item>
    </derivirana_varijabla>
  </DomainObject.Predmet.ProtuStrankaListFormatedWithAdress>
  <DomainObject.Predmet.ProtuStrankaListFormatedWithAdressOIB>
    <izvorni_sadrzaj>
      <item>EXIMO jednostavno društvo s ograničenom odgovornošću za ugostiteljstvo, OIB 57863781869, Ulica Don Vida Dunatova 3, 23273 Preko</item>
    </izvorni_sadrzaj>
    <derivirana_varijabla naziv="DomainObject.Predmet.ProtuStrankaListFormatedWithAdressOIB_1">
      <item>EXIMO jednostavno društvo s ograničenom odgovornošću za ugostiteljstvo, OIB 57863781869, Ulica Don Vida Dunatova 3, 23273 Preko</item>
    </derivirana_varijabla>
  </DomainObject.Predmet.ProtuStrankaListFormatedWithAdressOIB>
  <DomainObject.Predmet.ProtuStrankaListNazivFormated>
    <izvorni_sadrzaj>
      <item>EXIMO jednostavno društvo s ograničenom odgovornošću za ugostiteljstvo</item>
    </izvorni_sadrzaj>
    <derivirana_varijabla naziv="DomainObject.Predmet.ProtuStrankaListNazivFormated_1">
      <item>EXIMO jednostavno društvo s ograničenom odgovornošću za ugostiteljstvo</item>
    </derivirana_varijabla>
  </DomainObject.Predmet.ProtuStrankaListNazivFormated>
  <DomainObject.Predmet.ProtuStrankaListNazivFormatedOIB>
    <izvorni_sadrzaj>
      <item>EXIMO jednostavno društvo s ograničenom odgovornošću za ugostiteljstvo, OIB 57863781869</item>
    </izvorni_sadrzaj>
    <derivirana_varijabla naziv="DomainObject.Predmet.ProtuStrankaListNazivFormatedOIB_1">
      <item>EXIMO jednostavno društvo s ograničenom odgovornošću za ugostiteljstvo, OIB 57863781869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EXIMO jednostavno društvo s ograničenom odgovornošću za ugostiteljstvo</izvorni_sadrzaj>
    <derivirana_varijabla naziv="DomainObject.Predmet.ProtustrankaIDrugi_1">EXIMO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EXIMO jednostavno društvo s ograničenom odgovornošću za ugostiteljstvo, OIB 57863781869, Ulica Don Vida Dunatova 3, 23273 Preko</izvorni_sadrzaj>
    <derivirana_varijabla naziv="DomainObject.Predmet.ProtustrankaIDrugiAdressOIB_1">EXIMO jednostavno društvo s ograničenom odgovornošću za ugostiteljstvo, OIB 57863781869,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EXIMO jednostavno društvo s ograničenom odgovornošću za ugostiteljstvo</item>
      <item>Domagoj Miloš</item>
    </izvorni_sadrzaj>
    <derivirana_varijabla naziv="DomainObject.Predmet.SudioniciListNaziv_1">
      <item>Financijska agencija</item>
      <item>EXIMO jednostavno društvo s ograničenom odgovornošću za ugostiteljstvo</item>
      <item>Domagoj Miloš</item>
    </derivirana_varijabla>
  </DomainObject.Predmet.SudioniciListNaziv>
  <DomainObject.Predmet.SudioniciListAdressOIB>
    <izvorni_sadrzaj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izvorni_sadrzaj>
    <derivirana_varijabla naziv="DomainObject.Predmet.SudioniciListAdressOIB_1"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57863781869</item>
      <item>, OIB 74419317556</item>
    </izvorni_sadrzaj>
    <derivirana_varijabla naziv="DomainObject.Predmet.SudioniciListNazivOIB_1">
      <item>, OIB 85821130368</item>
      <item>, OIB 57863781869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57DE1-D891-4FAC-8F16-13D486D97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365</properties:Words>
  <properties:Characters>1927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2016-05-31T11:58:00Z</dcterms:created>
  <dc:creator>Administrator</dc:creator>
  <cp:lastModifiedBy>wsadmin</cp:lastModifiedBy>
  <cp:lastPrinted>2016-05-30T08:26:00Z</cp:lastPrinted>
  <dcterms:modified xmlns:xsi="http://www.w3.org/2001/XMLSchema-instance" xsi:type="dcterms:W3CDTF">2016-06-01T12:34:00Z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