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7b5d" w14:paraId="ddb7b5d" w:rsidRDefault="00C5401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C65C76">
        <w:rPr>
          <w:sz w:val="24"/>
        </w:rPr>
        <w:t>515/2017-3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FF3881">
        <w:rPr>
          <w:sz w:val="24"/>
          <w:szCs w:val="24"/>
        </w:rPr>
        <w:t>DOBAR ZALOGAJ j.d.o.o. za ugostiteljstvo, trgovinu i usluge, OIB:71757562132, Kralja Zvonimira 198, Nova Gradiška</w:t>
      </w:r>
      <w:r w:rsidR="001576DB">
        <w:rPr>
          <w:sz w:val="24"/>
          <w:szCs w:val="24"/>
        </w:rPr>
        <w:t>.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1576DB">
        <w:rPr>
          <w:b/>
          <w:sz w:val="24"/>
        </w:rPr>
        <w:t xml:space="preserve">06.lipnja 2017. u </w:t>
      </w:r>
      <w:r w:rsidR="00FF3881">
        <w:rPr>
          <w:b/>
          <w:sz w:val="24"/>
        </w:rPr>
        <w:t>12,00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13EEC">
        <w:rPr>
          <w:sz w:val="24"/>
        </w:rPr>
        <w:t>dužnik uz 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F3881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FF3881">
        <w:rPr>
          <w:sz w:val="24"/>
        </w:rPr>
        <w:t xml:space="preserve">Blaženki Aničić, Kralja Dmitra Zvonimira 198, Nova Gradiška,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1576DB">
        <w:rPr>
          <w:sz w:val="24"/>
        </w:rPr>
        <w:t>8.svibnja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4F75A3" w:rsidP="004930E2" w:rsidR="004F75A3">
      <w:pPr>
        <w:rPr>
          <w:sz w:val="24"/>
        </w:rPr>
      </w:pPr>
    </w:p>
    <w:p w:rsidRDefault="004F75A3" w:rsidP="00FF3881" w:rsidR="004F75A3" w:rsidRPr="00FF3881">
      <w:pPr>
        <w:jc w:val="right"/>
        <w:rPr>
          <w:sz w:val="22"/>
          <w:szCs w:val="22"/>
        </w:rPr>
      </w:pPr>
      <w:r w:rsidRPr="00FF3881">
        <w:rPr>
          <w:sz w:val="22"/>
          <w:szCs w:val="22"/>
        </w:rPr>
        <w:t xml:space="preserve">Za točnost </w:t>
      </w:r>
      <w:proofErr w:type="spellStart"/>
      <w:r w:rsidRPr="00FF3881">
        <w:rPr>
          <w:sz w:val="22"/>
          <w:szCs w:val="22"/>
        </w:rPr>
        <w:t>otpravka</w:t>
      </w:r>
      <w:proofErr w:type="spellEnd"/>
      <w:r w:rsidRPr="00FF3881">
        <w:rPr>
          <w:sz w:val="22"/>
          <w:szCs w:val="22"/>
        </w:rPr>
        <w:t>-ovlašteni službenik</w:t>
      </w:r>
    </w:p>
    <w:p w:rsidRDefault="001576DB" w:rsidP="00FF3881" w:rsidR="004F75A3" w:rsidRPr="00FF3881">
      <w:pPr>
        <w:jc w:val="right"/>
        <w:rPr>
          <w:sz w:val="22"/>
          <w:szCs w:val="22"/>
        </w:rPr>
      </w:pPr>
      <w:r w:rsidRPr="00FF3881">
        <w:rPr>
          <w:sz w:val="22"/>
          <w:szCs w:val="22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D29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35E47"/>
    <w:rsid w:val="00C40606"/>
    <w:rsid w:val="00C54013"/>
    <w:rsid w:val="00C56C3C"/>
    <w:rsid w:val="00C65C76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934F1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0FA4"/>
    <w:rsid w:val="00FC4F11"/>
    <w:rsid w:val="00FD1297"/>
    <w:rsid w:val="00FD2F78"/>
    <w:rsid w:val="00FD5FD3"/>
    <w:rsid w:val="00FF0BCA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F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0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F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F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F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F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0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F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F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F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51307.24</izvorni_sadrzaj>
    <derivirana_varijabla naziv="DomainObject.Predmet.InicijalnaVrijednost_1">51307.24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DOBAR ZALOGAJ j.d.o.o. za ugostiteljstvo, trgovinu i usluge</izvorni_sadrzaj>
    <derivirana_varijabla naziv="DomainObject.Predmet.ProtustrankaFormated_1">  DOBAR ZALOGAJ j.d.o.o. za ugostiteljstvo, trgovinu i usluge</derivirana_varijabla>
  </DomainObject.Predmet.ProtustrankaFormated>
  <DomainObject.Predmet.ProtustrankaFormatedOIB>
    <izvorni_sadrzaj>  DOBAR ZALOGAJ j.d.o.o. za ugostiteljstvo, trgovinu i usluge, OIB 71757562132</izvorni_sadrzaj>
    <derivirana_varijabla naziv="DomainObject.Predmet.ProtustrankaFormatedOIB_1">  DOBAR ZALOGAJ j.d.o.o. za ugostiteljstvo, trgovinu i usluge, OIB 71757562132</derivirana_varijabla>
  </DomainObject.Predmet.ProtustrankaFormatedOIB>
  <DomainObject.Predmet.ProtustrankaFormatedWithAdress>
    <izvorni_sadrzaj> DOBAR ZALOGAJ j.d.o.o. za ugostiteljstvo, trgovinu i usluge, Kralja Zvonimira 198, 35400 Nova Gradiška</izvorni_sadrzaj>
    <derivirana_varijabla naziv="DomainObject.Predmet.ProtustrankaFormatedWithAdress_1"> DOBAR ZALOGAJ j.d.o.o. za ugostiteljstvo, trgovinu i usluge, Kralja Zvonimira 198, 35400 Nova Gradiška</derivirana_varijabla>
  </DomainObject.Predmet.ProtustrankaFormatedWithAdress>
  <DomainObject.Predmet.ProtustrankaFormatedWithAdressOIB>
    <izvorni_sadrzaj> DOBAR ZALOGAJ j.d.o.o. za ugostiteljstvo, trgovinu i usluge, OIB 71757562132, Kralja Zvonimira 198, 35400 Nova Gradiška</izvorni_sadrzaj>
    <derivirana_varijabla naziv="DomainObject.Predmet.ProtustrankaFormatedWithAdressOIB_1"> DOBAR ZALOGAJ j.d.o.o. za ugostiteljstvo, trgovinu i usluge, OIB 71757562132, Kralja Zvonimira 198, 35400 Nova Gradiška</derivirana_varijabla>
  </DomainObject.Predmet.ProtustrankaFormatedWithAdressOIB>
  <DomainObject.Predmet.ProtustrankaWithAdress>
    <izvorni_sadrzaj>DOBAR ZALOGAJ j.d.o.o. za ugostiteljstvo, trgovinu i usluge Kralja Zvonimira 198, 35400 Nova Gradiška</izvorni_sadrzaj>
    <derivirana_varijabla naziv="DomainObject.Predmet.ProtustrankaWithAdress_1">DOBAR ZALOGAJ j.d.o.o. za ugostiteljstvo, trgovinu i usluge Kralja Zvonimira 198, 35400 Nova Gradiška</derivirana_varijabla>
  </DomainObject.Predmet.ProtustrankaWithAdress>
  <DomainObject.Predmet.ProtustrankaWithAdressOIB>
    <izvorni_sadrzaj>DOBAR ZALOGAJ j.d.o.o. za ugostiteljstvo, trgovinu i usluge, OIB 71757562132, Kralja Zvonimira 198, 35400 Nova Gradiška</izvorni_sadrzaj>
    <derivirana_varijabla naziv="DomainObject.Predmet.ProtustrankaWithAdressOIB_1">DOBAR ZALOGAJ j.d.o.o. za ugostiteljstvo, trgovinu i usluge, OIB 71757562132, Kralja Zvonimira 198, 35400 Nova Gradiška</derivirana_varijabla>
  </DomainObject.Predmet.ProtustrankaWithAdressOIB>
  <DomainObject.Predmet.ProtustrankaNazivFormated>
    <izvorni_sadrzaj>DOBAR ZALOGAJ j.d.o.o. za ugostiteljstvo, trgovinu i usluge</izvorni_sadrzaj>
    <derivirana_varijabla naziv="DomainObject.Predmet.ProtustrankaNazivFormated_1">DOBAR ZALOGAJ j.d.o.o. za ugostiteljstvo, trgovinu i usluge</derivirana_varijabla>
  </DomainObject.Predmet.ProtustrankaNazivFormated>
  <DomainObject.Predmet.ProtustrankaNazivFormatedOIB>
    <izvorni_sadrzaj>DOBAR ZALOGAJ j.d.o.o. za ugostiteljstvo, trgovinu i usluge, OIB 71757562132</izvorni_sadrzaj>
    <derivirana_varijabla naziv="DomainObject.Predmet.ProtustrankaNazivFormatedOIB_1">DOBAR ZALOGAJ j.d.o.o. za ugostiteljstvo, trgovinu i usluge, OIB 71757562132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DOBAR ZALOGAJ j.d.o.o. za ugostiteljstvo, trgovinu i usluge</item>
    </izvorni_sadrzaj>
    <derivirana_varijabla naziv="DomainObject.Predmet.ProtuStrankaListFormated_1">
      <item>DOBAR ZALOGAJ j.d.o.o. za ugostiteljstvo, trgovinu i usluge</item>
    </derivirana_varijabla>
  </DomainObject.Predmet.ProtuStrankaListFormated>
  <DomainObject.Predmet.ProtuStrankaListFormatedOIB>
    <izvorni_sadrzaj>
      <item>DOBAR ZALOGAJ j.d.o.o. za ugostiteljstvo, trgovinu i usluge, OIB 71757562132</item>
    </izvorni_sadrzaj>
    <derivirana_varijabla naziv="DomainObject.Predmet.ProtuStrankaListFormatedOIB_1">
      <item>DOBAR ZALOGAJ j.d.o.o. za ugostiteljstvo, trgovinu i usluge, OIB 71757562132</item>
    </derivirana_varijabla>
  </DomainObject.Predmet.ProtuStrankaListFormatedOIB>
  <DomainObject.Predmet.ProtuStrankaListFormatedWithAdress>
    <izvorni_sadrzaj>
      <item>DOBAR ZALOGAJ j.d.o.o. za ugostiteljstvo, trgovinu i usluge, Kralja Zvonimira 198, 35400 Nova Gradiška</item>
    </izvorni_sadrzaj>
    <derivirana_varijabla naziv="DomainObject.Predmet.ProtuStrankaListFormatedWithAdress_1">
      <item>DOBAR ZALOGAJ j.d.o.o. za ugostiteljstvo, trgovinu i usluge, Kralja Zvonimira 198, 35400 Nova Gradiška</item>
    </derivirana_varijabla>
  </DomainObject.Predmet.ProtuStrankaListFormatedWithAdress>
  <DomainObject.Predmet.ProtuStrankaListFormatedWithAdressOIB>
    <izvorni_sadrzaj>
      <item>DOBAR ZALOGAJ j.d.o.o. za ugostiteljstvo, trgovinu i usluge, OIB 71757562132, Kralja Zvonimira 198, 35400 Nova Gradiška</item>
    </izvorni_sadrzaj>
    <derivirana_varijabla naziv="DomainObject.Predmet.ProtuStrankaListFormatedWithAdressOIB_1">
      <item>DOBAR ZALOGAJ j.d.o.o. za ugostiteljstvo, trgovinu i usluge, OIB 71757562132, Kralja Zvonimira 198, 35400 Nova Gradiška</item>
    </derivirana_varijabla>
  </DomainObject.Predmet.ProtuStrankaListFormatedWithAdressOIB>
  <DomainObject.Predmet.ProtuStrankaListNazivFormated>
    <izvorni_sadrzaj>
      <item>DOBAR ZALOGAJ j.d.o.o. za ugostiteljstvo, trgovinu i usluge</item>
    </izvorni_sadrzaj>
    <derivirana_varijabla naziv="DomainObject.Predmet.ProtuStrankaListNazivFormated_1">
      <item>DOBAR ZALOGAJ j.d.o.o. za ugostiteljstvo, trgovinu i usluge</item>
    </derivirana_varijabla>
  </DomainObject.Predmet.ProtuStrankaListNazivFormated>
  <DomainObject.Predmet.ProtuStrankaListNazivFormatedOIB>
    <izvorni_sadrzaj>
      <item>DOBAR ZALOGAJ j.d.o.o. za ugostiteljstvo, trgovinu i usluge, OIB 71757562132</item>
    </izvorni_sadrzaj>
    <derivirana_varijabla naziv="DomainObject.Predmet.ProtuStrankaListNazivFormatedOIB_1">
      <item>DOBAR ZALOGAJ j.d.o.o. za ugostiteljstvo, trgovinu i usluge, OIB 71757562132</item>
    </derivirana_varijabla>
  </DomainObject.Predmet.ProtuStrankaListNazivFormatedOIB>
  <DomainObject.Predmet.OstaliListFormated>
    <izvorni_sadrzaj>
      <item>BLAŽENKA ANIČIĆ</item>
    </izvorni_sadrzaj>
    <derivirana_varijabla naziv="DomainObject.Predmet.OstaliListFormated_1">
      <item>BLAŽENKA ANIČIĆ</item>
    </derivirana_varijabla>
  </DomainObject.Predmet.OstaliListFormated>
  <DomainObject.Predmet.OstaliListFormatedOIB>
    <izvorni_sadrzaj>
      <item>BLAŽENKA ANIČIĆ, OIB 18427826911</item>
    </izvorni_sadrzaj>
    <derivirana_varijabla naziv="DomainObject.Predmet.OstaliListFormatedOIB_1">
      <item>BLAŽENKA ANIČIĆ, OIB 18427826911</item>
    </derivirana_varijabla>
  </DomainObject.Predmet.OstaliListFormatedOIB>
  <DomainObject.Predmet.OstaliListFormatedWithAdress>
    <izvorni_sadrzaj>
      <item>BLAŽENKA ANIČIĆ, KRALJA DMITRA ZVONIMIRA 198, 35400 Nova Gradiška</item>
    </izvorni_sadrzaj>
    <derivirana_varijabla naziv="DomainObject.Predmet.OstaliListFormatedWithAdress_1">
      <item>BLAŽENKA ANIČIĆ, KRALJA DMITRA ZVONIMIRA 198, 35400 Nova Gradiška</item>
    </derivirana_varijabla>
  </DomainObject.Predmet.OstaliListFormatedWithAdress>
  <DomainObject.Predmet.OstaliListFormatedWithAdressOIB>
    <izvorni_sadrzaj>
      <item>BLAŽENKA ANIČIĆ, OIB 18427826911, KRALJA DMITRA ZVONIMIRA 198, 35400 Nova Gradiška</item>
    </izvorni_sadrzaj>
    <derivirana_varijabla naziv="DomainObject.Predmet.OstaliListFormatedWithAdressOIB_1">
      <item>BLAŽENKA ANIČIĆ, OIB 18427826911, KRALJA DMITRA ZVONIMIRA 198, 35400 Nova Gradiška</item>
    </derivirana_varijabla>
  </DomainObject.Predmet.OstaliListFormatedWithAdressOIB>
  <DomainObject.Predmet.OstaliListNazivFormated>
    <izvorni_sadrzaj>
      <item>BLAŽENKA ANIČIĆ</item>
    </izvorni_sadrzaj>
    <derivirana_varijabla naziv="DomainObject.Predmet.OstaliListNazivFormated_1">
      <item>BLAŽENKA ANIČIĆ</item>
    </derivirana_varijabla>
  </DomainObject.Predmet.OstaliListNazivFormated>
  <DomainObject.Predmet.OstaliListNazivFormatedOIB>
    <izvorni_sadrzaj>
      <item>BLAŽENKA ANIČIĆ, OIB 18427826911</item>
    </izvorni_sadrzaj>
    <derivirana_varijabla naziv="DomainObject.Predmet.OstaliListNazivFormatedOIB_1">
      <item>BLAŽENKA ANIČIĆ, OIB 18427826911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DOBAR ZALOGAJ j.d.o.o. za ugostiteljstvo, trgovinu i usluge</izvorni_sadrzaj>
    <derivirana_varijabla naziv="DomainObject.Predmet.ProtustrankaIDrugi_1">DOBAR ZALOGAJ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DOBAR ZALOGAJ j.d.o.o. za ugostiteljstvo, trgovinu i usluge, OIB 71757562132, Kralja Zvonimira 198, 35400 Nova Gradiška</izvorni_sadrzaj>
    <derivirana_varijabla naziv="DomainObject.Predmet.ProtustrankaIDrugiAdressOIB_1">DOBAR ZALOGAJ j.d.o.o. za ugostiteljstvo, trgovinu i usluge, OIB 71757562132, Kralja Zvonimira 198,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DOBAR ZALOGAJ j.d.o.o. za ugostiteljstvo, trgovinu i usluge</item>
      <item>BLAŽENKA ANIČIĆ</item>
    </izvorni_sadrzaj>
    <derivirana_varijabla naziv="DomainObject.Predmet.SudioniciListNaziv_1">
      <item>Financijska agencija</item>
      <item>DOBAR ZALOGAJ j.d.o.o. za ugostiteljstvo, trgovinu i usluge</item>
      <item>BLAŽENKA ANIČIĆ</item>
    </derivirana_varijabla>
  </DomainObject.Predmet.SudioniciListNaziv>
  <DomainObject.Predmet.SudioniciListAdressOIB>
    <izvorni_sadrzaj>
      <item>Financijska agencija, OIB 85821130368, Ulica grada Vukovara 70,10000 Zagreb</item>
      <item>DOBAR ZALOGAJ j.d.o.o. za ugostiteljstvo, trgovinu i usluge, OIB 71757562132, Kralja Zvonimira 198,35400 Nova Gradiška</item>
      <item>BLAŽENKA ANIČIĆ, OIB 18427826911, KRALJA DMITRA ZVONIMIRA 198,35400 Nova Gradiška</item>
    </izvorni_sadrzaj>
    <derivirana_varijabla naziv="DomainObject.Predmet.SudioniciListAdressOIB_1">
      <item>Financijska agencija, OIB 85821130368, Ulica grada Vukovara 70,10000 Zagreb</item>
      <item>DOBAR ZALOGAJ j.d.o.o. za ugostiteljstvo, trgovinu i usluge, OIB 71757562132, Kralja Zvonimira 198,35400 Nova Gradiška</item>
      <item>BLAŽENKA ANIČIĆ, OIB 18427826911, KRALJA DMITRA ZVONIMIRA 198,35400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71757562132</item>
      <item>, OIB 18427826911</item>
    </izvorni_sadrzaj>
    <derivirana_varijabla naziv="DomainObject.Predmet.SudioniciListNazivOIB_1">
      <item>, OIB 85821130368</item>
      <item>, OIB 71757562132</item>
      <item>, OIB 18427826911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142</properties:Words>
  <properties:Characters>862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2017-05-08T12:31:00Z</dcterms:created>
  <dc:creator>Trgovacki sud</dc:creator>
  <cp:lastModifiedBy>wsadmin</cp:lastModifiedBy>
  <cp:lastPrinted>2017-05-08T12:30:00Z</cp:lastPrinted>
  <dcterms:modified xmlns:xsi="http://www.w3.org/2001/XMLSchema-instance" xsi:type="dcterms:W3CDTF">2017-05-08T12:35:00Z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