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49fa" w14:paraId="c9549fa" w:rsidRDefault="00832465" w:rsidP="00910611" w:rsidR="008324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2465" w:rsidP="00910611" w:rsidR="00832465">
      <w:r>
        <w:rPr>
          <w:rFonts w:eastAsia="MS Mincho"/>
          <w:szCs w:val="24"/>
        </w:rPr>
        <w:t>REPUBLIKA HRVATSKA</w:t>
      </w:r>
    </w:p>
    <w:p w:rsidRDefault="00832465" w:rsidP="00910611" w:rsidR="00832465">
      <w:r>
        <w:rPr>
          <w:rFonts w:eastAsia="MS Mincho"/>
          <w:szCs w:val="24"/>
        </w:rPr>
        <w:t>TRGOVAČKI SUD U RIJECI</w:t>
      </w:r>
    </w:p>
    <w:p w:rsidRDefault="00832465" w:rsidR="0083246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3323C9">
        <w:rPr>
          <w:sz w:val="24"/>
          <w:szCs w:val="24"/>
        </w:rPr>
        <w:t>DERMIS j. d. o. o. za posredovanje i estetsku njegu Sroki (Općina Viškovo), Gornji Sroki 71, MBS: 040306425, OIB: 36341819742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3323C9">
        <w:rPr>
          <w:sz w:val="24"/>
          <w:szCs w:val="24"/>
        </w:rPr>
        <w:t>2.136,27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323C9">
        <w:rPr>
          <w:sz w:val="24"/>
          <w:szCs w:val="24"/>
        </w:rPr>
        <w:t>Poziva se osoba ovlaštena za zastupanje dužnika po zakonu (</w:t>
      </w:r>
      <w:r w:rsidR="003323C9" w:rsidRPr="003323C9">
        <w:rPr>
          <w:sz w:val="24"/>
          <w:szCs w:val="24"/>
        </w:rPr>
        <w:t>Diana Kukuruzović, OIB: 07030597598, Rijeka, Janka Polića Kamova 42</w:t>
      </w:r>
      <w:r w:rsidRPr="003323C9">
        <w:rPr>
          <w:sz w:val="24"/>
          <w:szCs w:val="24"/>
        </w:rPr>
        <w:t xml:space="preserve">) da u roku od 15 dana od dana objave oglasa podnese sudu, </w:t>
      </w:r>
      <w:r w:rsidRPr="003F2611">
        <w:rPr>
          <w:sz w:val="24"/>
          <w:szCs w:val="24"/>
        </w:rPr>
        <w:t xml:space="preserve">pozivom na </w:t>
      </w:r>
      <w:r w:rsidRPr="00F94C4F">
        <w:rPr>
          <w:sz w:val="24"/>
          <w:szCs w:val="24"/>
        </w:rPr>
        <w:t xml:space="preserve">posl.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3323C9">
        <w:rPr>
          <w:sz w:val="24"/>
          <w:szCs w:val="24"/>
        </w:rPr>
        <w:t>875/2015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2CF" w:rsidP="00FF2B80" w:rsidR="000612CF">
      <w:pPr>
        <w:spacing w:lineRule="auto" w:line="240" w:after="0"/>
      </w:pPr>
      <w:r>
        <w:separator/>
      </w:r>
    </w:p>
  </w:endnote>
  <w:endnote w:id="0" w:type="continuationSeparator">
    <w:p w:rsidRDefault="000612CF" w:rsidP="00FF2B80" w:rsidR="000612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2CF" w:rsidP="00FF2B80" w:rsidR="000612CF">
      <w:pPr>
        <w:spacing w:lineRule="auto" w:line="240" w:after="0"/>
      </w:pPr>
      <w:r>
        <w:separator/>
      </w:r>
    </w:p>
  </w:footnote>
  <w:footnote w:id="0" w:type="continuationSeparator">
    <w:p w:rsidRDefault="000612CF" w:rsidP="00FF2B80" w:rsidR="000612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323C9">
      <w:rPr>
        <w:sz w:val="24"/>
        <w:szCs w:val="24"/>
      </w:rPr>
      <w:t>875/2015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83246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612CF"/>
    <w:rsid w:val="000731B0"/>
    <w:rsid w:val="00083A83"/>
    <w:rsid w:val="000A4B20"/>
    <w:rsid w:val="000E7348"/>
    <w:rsid w:val="00171F48"/>
    <w:rsid w:val="001A022E"/>
    <w:rsid w:val="001D022D"/>
    <w:rsid w:val="001E0485"/>
    <w:rsid w:val="00204494"/>
    <w:rsid w:val="002A48C2"/>
    <w:rsid w:val="002B10FE"/>
    <w:rsid w:val="002B53C4"/>
    <w:rsid w:val="003323C9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5527B"/>
    <w:rsid w:val="007A5B96"/>
    <w:rsid w:val="007C6943"/>
    <w:rsid w:val="007F76E7"/>
    <w:rsid w:val="00832465"/>
    <w:rsid w:val="008964C2"/>
    <w:rsid w:val="008A2A60"/>
    <w:rsid w:val="009000ED"/>
    <w:rsid w:val="0091243A"/>
    <w:rsid w:val="00926842"/>
    <w:rsid w:val="009427F8"/>
    <w:rsid w:val="00942A0F"/>
    <w:rsid w:val="009B6A8D"/>
    <w:rsid w:val="009C7873"/>
    <w:rsid w:val="009D3F74"/>
    <w:rsid w:val="00A25DB3"/>
    <w:rsid w:val="00B1443B"/>
    <w:rsid w:val="00B7040E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4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4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4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4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4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246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4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4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4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4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24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246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St-875/2015</izvorni_sadrzaj>
    <derivirana_varijabla naziv="DomainObject.Predmet.OznakaBroj_1">St-875/2015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DERMIS j.d.o.o.  Viškovo</izvorni_sadrzaj>
    <derivirana_varijabla naziv="DomainObject.Predmet.ProtustrankaFormated_1">  DERMIS j.d.o.o.  Viškovo</derivirana_varijabla>
  </DomainObject.Predmet.ProtustrankaFormated>
  <DomainObject.Predmet.ProtustrankaFormatedOIB>
    <izvorni_sadrzaj>  DERMIS j.d.o.o.  Viškovo, OIB 36341819742</izvorni_sadrzaj>
    <derivirana_varijabla naziv="DomainObject.Predmet.ProtustrankaFormatedOIB_1">  DERMIS j.d.o.o.  Viškovo, OIB 36341819742</derivirana_varijabla>
  </DomainObject.Predmet.ProtustrankaFormatedOIB>
  <DomainObject.Predmet.ProtustrankaFormatedWithAdress>
    <izvorni_sadrzaj> DERMIS j.d.o.o.  Viškovo, Gornji Sroki 71, 51216 Viškovo</izvorni_sadrzaj>
    <derivirana_varijabla naziv="DomainObject.Predmet.ProtustrankaFormatedWithAdress_1"> DERMIS j.d.o.o.  Viškovo, Gornji Sroki 71, 51216 Viškovo</derivirana_varijabla>
  </DomainObject.Predmet.ProtustrankaFormatedWithAdress>
  <DomainObject.Predmet.ProtustrankaFormatedWithAdressOIB>
    <izvorni_sadrzaj> DERMIS j.d.o.o.  Viškovo, OIB 36341819742, Gornji Sroki 71, 51216 Viškovo</izvorni_sadrzaj>
    <derivirana_varijabla naziv="DomainObject.Predmet.ProtustrankaFormatedWithAdressOIB_1"> DERMIS j.d.o.o.  Viškovo, OIB 36341819742, Gornji Sroki 71, 51216 Viškovo</derivirana_varijabla>
  </DomainObject.Predmet.ProtustrankaFormatedWithAdressOIB>
  <DomainObject.Predmet.ProtustrankaWithAdress>
    <izvorni_sadrzaj>DERMIS j.d.o.o.  Viškovo Gornji Sroki 71, 51216 Viškovo</izvorni_sadrzaj>
    <derivirana_varijabla naziv="DomainObject.Predmet.ProtustrankaWithAdress_1">DERMIS j.d.o.o.  Viškovo Gornji Sroki 71, 51216 Viškovo</derivirana_varijabla>
  </DomainObject.Predmet.ProtustrankaWithAdress>
  <DomainObject.Predmet.ProtustrankaWithAdressOIB>
    <izvorni_sadrzaj>DERMIS j.d.o.o.  Viškovo, OIB 36341819742, Gornji Sroki 71, 51216 Viškovo</izvorni_sadrzaj>
    <derivirana_varijabla naziv="DomainObject.Predmet.ProtustrankaWithAdressOIB_1">DERMIS j.d.o.o.  Viškovo, OIB 36341819742, Gornji Sroki 71, 51216 Viškovo</derivirana_varijabla>
  </DomainObject.Predmet.ProtustrankaWithAdressOIB>
  <DomainObject.Predmet.ProtustrankaNazivFormated>
    <izvorni_sadrzaj>DERMIS j.d.o.o.  Viškovo</izvorni_sadrzaj>
    <derivirana_varijabla naziv="DomainObject.Predmet.ProtustrankaNazivFormated_1">DERMIS j.d.o.o.  Viškovo</derivirana_varijabla>
  </DomainObject.Predmet.ProtustrankaNazivFormated>
  <DomainObject.Predmet.ProtustrankaNazivFormatedOIB>
    <izvorni_sadrzaj>DERMIS j.d.o.o.  Viškovo, OIB 36341819742</izvorni_sadrzaj>
    <derivirana_varijabla naziv="DomainObject.Predmet.ProtustrankaNazivFormatedOIB_1">DERMIS j.d.o.o.  Viškovo, OIB 36341819742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DERMIS j.d.o.o.  Viškovo</item>
    </izvorni_sadrzaj>
    <derivirana_varijabla naziv="DomainObject.Predmet.ProtuStrankaListFormated_1">
      <item>DERMIS j.d.o.o.  Viškovo</item>
    </derivirana_varijabla>
  </DomainObject.Predmet.ProtuStrankaListFormated>
  <DomainObject.Predmet.ProtuStrankaListFormatedOIB>
    <izvorni_sadrzaj>
      <item>DERMIS j.d.o.o.  Viškovo, OIB 36341819742</item>
    </izvorni_sadrzaj>
    <derivirana_varijabla naziv="DomainObject.Predmet.ProtuStrankaListFormatedOIB_1">
      <item>DERMIS j.d.o.o.  Viškovo, OIB 36341819742</item>
    </derivirana_varijabla>
  </DomainObject.Predmet.ProtuStrankaListFormatedOIB>
  <DomainObject.Predmet.ProtuStrankaListFormatedWithAdress>
    <izvorni_sadrzaj>
      <item>DERMIS j.d.o.o.  Viškovo, Gornji Sroki 71, 51216 Viškovo</item>
    </izvorni_sadrzaj>
    <derivirana_varijabla naziv="DomainObject.Predmet.ProtuStrankaListFormatedWithAdress_1">
      <item>DERMIS j.d.o.o.  Viškovo, Gornji Sroki 71, 51216 Viškovo</item>
    </derivirana_varijabla>
  </DomainObject.Predmet.ProtuStrankaListFormatedWithAdress>
  <DomainObject.Predmet.ProtuStrankaListFormatedWithAdressOIB>
    <izvorni_sadrzaj>
      <item>DERMIS j.d.o.o.  Viškovo, OIB 36341819742, Gornji Sroki 71, 51216 Viškovo</item>
    </izvorni_sadrzaj>
    <derivirana_varijabla naziv="DomainObject.Predmet.ProtuStrankaListFormatedWithAdressOIB_1">
      <item>DERMIS j.d.o.o.  Viškovo, OIB 36341819742, Gornji Sroki 71, 51216 Viškovo</item>
    </derivirana_varijabla>
  </DomainObject.Predmet.ProtuStrankaListFormatedWithAdressOIB>
  <DomainObject.Predmet.ProtuStrankaListNazivFormated>
    <izvorni_sadrzaj>
      <item>DERMIS j.d.o.o.  Viškovo</item>
    </izvorni_sadrzaj>
    <derivirana_varijabla naziv="DomainObject.Predmet.ProtuStrankaListNazivFormated_1">
      <item>DERMIS j.d.o.o.  Viškovo</item>
    </derivirana_varijabla>
  </DomainObject.Predmet.ProtuStrankaListNazivFormated>
  <DomainObject.Predmet.ProtuStrankaListNazivFormatedOIB>
    <izvorni_sadrzaj>
      <item>DERMIS j.d.o.o.  Viškovo, OIB 36341819742</item>
    </izvorni_sadrzaj>
    <derivirana_varijabla naziv="DomainObject.Predmet.ProtuStrankaListNazivFormatedOIB_1">
      <item>DERMIS j.d.o.o.  Viškovo, OIB 36341819742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DERMIS j.d.o.o.  Viškovo</izvorni_sadrzaj>
    <derivirana_varijabla naziv="DomainObject.Predmet.ProtustrankaIDrugi_1">DERMIS j.d.o.o.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DERMIS j.d.o.o.  Viškovo, OIB 36341819742, Gornji Sroki 71, 51216 Viškovo</izvorni_sadrzaj>
    <derivirana_varijabla naziv="DomainObject.Predmet.ProtustrankaIDrugiAdressOIB_1">DERMIS j.d.o.o.  Viškovo, OIB 36341819742, Gornji Sroki 71,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DERMIS j.d.o.o.  Viškovo</item>
    </izvorni_sadrzaj>
    <derivirana_varijabla naziv="DomainObject.Predmet.SudioniciListNaziv_1">
      <item>FINA Rijeka</item>
      <item>DERMIS j.d.o.o.  Viškovo</item>
    </derivirana_varijabla>
  </DomainObject.Predmet.SudioniciListNaziv>
  <DomainObject.Predmet.SudioniciListAdressOIB>
    <izvorni_sadrzaj>
      <item>FINA Rijeka, OIB 85821130368, Frana Kurelca 8,51000 Rijeka</item>
      <item>DERMIS j.d.o.o.  Viškovo, OIB 36341819742, Gornji Sroki 71,51216 Viškovo</item>
    </izvorni_sadrzaj>
    <derivirana_varijabla naziv="DomainObject.Predmet.SudioniciListAdressOIB_1">
      <item>FINA Rijeka, OIB 85821130368, Frana Kurelca 8,51000 Rijeka</item>
      <item>DERMIS j.d.o.o.  Viškovo, OIB 36341819742, Gornji Sroki 71,51216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36341819742</item>
    </izvorni_sadrzaj>
    <derivirana_varijabla naziv="DomainObject.Predmet.SudioniciListNazivOIB_1">
      <item>, OIB 85821130368</item>
      <item>, OIB 36341819742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2016-03-07T12:57:00Z</dcterms:created>
  <dc:creator>Vera Jelenović</dc:creator>
  <cp:lastModifiedBy>Danijela Fumić</cp:lastModifiedBy>
  <cp:lastPrinted>2016-03-07T12:56:00Z</cp:lastPrinted>
  <dcterms:modified xmlns:xsi="http://www.w3.org/2001/XMLSchema-instance" xsi:type="dcterms:W3CDTF">2016-03-07T12:57:00Z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