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28f16" w14:paraId="c928f16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7476B6">
        <w:t>767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7476B6">
        <w:t xml:space="preserve">POMORSKO-ŠPORTSKO-RIBOLOVNO DRUŠTVO ŠKRPUN, Živogošće, Porat 22, OIB: 36963020990,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7476B6" w:rsidRPr="007476B6">
        <w:t xml:space="preserve">POMORSKO-ŠPORTSKO-RIBOLOVNO DRUŠTVO ŠKRPUN, Živogošće, Porat 22, OIB: 36963020990, </w:t>
      </w:r>
      <w:r w:rsidR="00DD3385">
        <w:t>n</w:t>
      </w:r>
      <w:r w:rsidR="00791C38">
        <w:t xml:space="preserve">a </w:t>
      </w:r>
      <w:r>
        <w:t>dan</w:t>
      </w:r>
      <w:r w:rsidR="00272150">
        <w:t xml:space="preserve"> </w:t>
      </w:r>
      <w:r w:rsidR="00615DCB">
        <w:t>1</w:t>
      </w:r>
      <w:r w:rsidR="00AF4211">
        <w:t>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7476B6">
        <w:t xml:space="preserve"> 1705</w:t>
      </w:r>
      <w:r w:rsidR="006F7E37">
        <w:t xml:space="preserve"> </w:t>
      </w:r>
      <w:r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7476B6">
        <w:t>342.787,49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D41F11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4948D5">
        <w:t>3. ST-17</w:t>
      </w:r>
      <w:r w:rsidR="007476B6">
        <w:t>67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D41F11">
        <w:t>a</w:t>
      </w:r>
      <w:r w:rsidR="003D3A71">
        <w:t xml:space="preserve"> ovlašten</w:t>
      </w:r>
      <w:r w:rsidR="00D41F11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D41F11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C65FA"/>
    <w:rsid w:val="001D6B7B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4F52C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7AFC"/>
    <w:rsid w:val="00791C38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3E29"/>
    <w:rsid w:val="00961651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43D14"/>
    <w:rsid w:val="00A52CBC"/>
    <w:rsid w:val="00A748B3"/>
    <w:rsid w:val="00A77EBE"/>
    <w:rsid w:val="00A83455"/>
    <w:rsid w:val="00A91189"/>
    <w:rsid w:val="00A91632"/>
    <w:rsid w:val="00AA3C60"/>
    <w:rsid w:val="00AA5FA1"/>
    <w:rsid w:val="00AD137A"/>
    <w:rsid w:val="00AD514C"/>
    <w:rsid w:val="00AD5BE5"/>
    <w:rsid w:val="00AD6AD3"/>
    <w:rsid w:val="00AF4211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223B"/>
    <w:rsid w:val="00CB5D90"/>
    <w:rsid w:val="00CF2246"/>
    <w:rsid w:val="00D02BB5"/>
    <w:rsid w:val="00D23F17"/>
    <w:rsid w:val="00D242DA"/>
    <w:rsid w:val="00D36A52"/>
    <w:rsid w:val="00D41B73"/>
    <w:rsid w:val="00D41F11"/>
    <w:rsid w:val="00D4378C"/>
    <w:rsid w:val="00D437EF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ABB"/>
    <w:rsid w:val="00DF4B66"/>
    <w:rsid w:val="00E04571"/>
    <w:rsid w:val="00E076CF"/>
    <w:rsid w:val="00E3463B"/>
    <w:rsid w:val="00E35868"/>
    <w:rsid w:val="00E56740"/>
    <w:rsid w:val="00E634A0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52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2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2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2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2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52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2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2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2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2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1767</izvorni_sadrzaj>
    <derivirana_varijabla naziv="DomainObject.Predmet.Broj_1">1767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St-1767/2015</izvorni_sadrzaj>
    <derivirana_varijabla naziv="DomainObject.Predmet.OznakaBroj_1">St-1767/2015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POMORSKO-ŠPORTSKO-RIBOLOVNO DRUŠTVO "ŠKRPUN"</izvorni_sadrzaj>
    <derivirana_varijabla naziv="DomainObject.Predmet.ProtustrankaFormated_1">  POMORSKO-ŠPORTSKO-RIBOLOVNO DRUŠTVO "ŠKRPUN"</derivirana_varijabla>
  </DomainObject.Predmet.ProtustrankaFormated>
  <DomainObject.Predmet.ProtustrankaFormatedOIB>
    <izvorni_sadrzaj>  POMORSKO-ŠPORTSKO-RIBOLOVNO DRUŠTVO "ŠKRPUN", OIB 36963020990</izvorni_sadrzaj>
    <derivirana_varijabla naziv="DomainObject.Predmet.ProtustrankaFormatedOIB_1">  POMORSKO-ŠPORTSKO-RIBOLOVNO DRUŠTVO "ŠKRPUN", OIB 36963020990</derivirana_varijabla>
  </DomainObject.Predmet.ProtustrankaFormatedOIB>
  <DomainObject.Predmet.ProtustrankaFormatedWithAdress>
    <izvorni_sadrzaj> POMORSKO-ŠPORTSKO-RIBOLOVNO DRUŠTVO "ŠKRPUN", Porat 22, 21327 Živogošće</izvorni_sadrzaj>
    <derivirana_varijabla naziv="DomainObject.Predmet.ProtustrankaFormatedWithAdress_1"> POMORSKO-ŠPORTSKO-RIBOLOVNO DRUŠTVO "ŠKRPUN", Porat 22, 21327 Živogošće</derivirana_varijabla>
  </DomainObject.Predmet.ProtustrankaFormatedWithAdress>
  <DomainObject.Predmet.ProtustrankaFormatedWithAdressOIB>
    <izvorni_sadrzaj> POMORSKO-ŠPORTSKO-RIBOLOVNO DRUŠTVO "ŠKRPUN", OIB 36963020990, Porat 22, 21327 Živogošće</izvorni_sadrzaj>
    <derivirana_varijabla naziv="DomainObject.Predmet.ProtustrankaFormatedWithAdressOIB_1"> POMORSKO-ŠPORTSKO-RIBOLOVNO DRUŠTVO "ŠKRPUN", OIB 36963020990, Porat 22, 21327 Živogošće</derivirana_varijabla>
  </DomainObject.Predmet.ProtustrankaFormatedWithAdressOIB>
  <DomainObject.Predmet.ProtustrankaWithAdress>
    <izvorni_sadrzaj>POMORSKO-ŠPORTSKO-RIBOLOVNO DRUŠTVO "ŠKRPUN" Porat 22, 21327 Živogošće</izvorni_sadrzaj>
    <derivirana_varijabla naziv="DomainObject.Predmet.ProtustrankaWithAdress_1">POMORSKO-ŠPORTSKO-RIBOLOVNO DRUŠTVO "ŠKRPUN" Porat 22, 21327 Živogošće</derivirana_varijabla>
  </DomainObject.Predmet.ProtustrankaWithAdress>
  <DomainObject.Predmet.ProtustrankaWithAdressOIB>
    <izvorni_sadrzaj>POMORSKO-ŠPORTSKO-RIBOLOVNO DRUŠTVO "ŠKRPUN", OIB 36963020990, Porat 22, 21327 Živogošće</izvorni_sadrzaj>
    <derivirana_varijabla naziv="DomainObject.Predmet.ProtustrankaWithAdressOIB_1">POMORSKO-ŠPORTSKO-RIBOLOVNO DRUŠTVO "ŠKRPUN", OIB 36963020990, Porat 22, 21327 Živogošće</derivirana_varijabla>
  </DomainObject.Predmet.ProtustrankaWithAdressOIB>
  <DomainObject.Predmet.ProtustrankaNazivFormated>
    <izvorni_sadrzaj>POMORSKO-ŠPORTSKO-RIBOLOVNO DRUŠTVO "ŠKRPUN"</izvorni_sadrzaj>
    <derivirana_varijabla naziv="DomainObject.Predmet.ProtustrankaNazivFormated_1">POMORSKO-ŠPORTSKO-RIBOLOVNO DRUŠTVO "ŠKRPUN"</derivirana_varijabla>
  </DomainObject.Predmet.ProtustrankaNazivFormated>
  <DomainObject.Predmet.ProtustrankaNazivFormatedOIB>
    <izvorni_sadrzaj>POMORSKO-ŠPORTSKO-RIBOLOVNO DRUŠTVO "ŠKRPUN", OIB 36963020990</izvorni_sadrzaj>
    <derivirana_varijabla naziv="DomainObject.Predmet.ProtustrankaNazivFormatedOIB_1">POMORSKO-ŠPORTSKO-RIBOLOVNO DRUŠTVO "ŠKRPUN", OIB 36963020990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342787.49</izvorni_sadrzaj>
    <derivirana_varijabla naziv="DomainObject.Predmet.TrenutnaVrijednost_1">342787.49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POMORSKO-ŠPORTSKO-RIBOLOVNO DRUŠTVO "ŠKRPUN"</item>
    </izvorni_sadrzaj>
    <derivirana_varijabla naziv="DomainObject.Predmet.ProtuStrankaListFormated_1">
      <item>POMORSKO-ŠPORTSKO-RIBOLOVNO DRUŠTVO "ŠKRPUN"</item>
    </derivirana_varijabla>
  </DomainObject.Predmet.ProtuStrankaListFormated>
  <DomainObject.Predmet.ProtuStrankaListFormatedOIB>
    <izvorni_sadrzaj>
      <item>POMORSKO-ŠPORTSKO-RIBOLOVNO DRUŠTVO "ŠKRPUN", OIB 36963020990</item>
    </izvorni_sadrzaj>
    <derivirana_varijabla naziv="DomainObject.Predmet.ProtuStrankaListFormatedOIB_1">
      <item>POMORSKO-ŠPORTSKO-RIBOLOVNO DRUŠTVO "ŠKRPUN", OIB 36963020990</item>
    </derivirana_varijabla>
  </DomainObject.Predmet.ProtuStrankaListFormatedOIB>
  <DomainObject.Predmet.ProtuStrankaListFormatedWithAdress>
    <izvorni_sadrzaj>
      <item>POMORSKO-ŠPORTSKO-RIBOLOVNO DRUŠTVO "ŠKRPUN", Porat 22, 21327 Živogošće</item>
    </izvorni_sadrzaj>
    <derivirana_varijabla naziv="DomainObject.Predmet.ProtuStrankaListFormatedWithAdress_1">
      <item>POMORSKO-ŠPORTSKO-RIBOLOVNO DRUŠTVO "ŠKRPUN", Porat 22, 21327 Živogošće</item>
    </derivirana_varijabla>
  </DomainObject.Predmet.ProtuStrankaListFormatedWithAdress>
  <DomainObject.Predmet.ProtuStrankaListFormatedWithAdressOIB>
    <izvorni_sadrzaj>
      <item>POMORSKO-ŠPORTSKO-RIBOLOVNO DRUŠTVO "ŠKRPUN", OIB 36963020990, Porat 22, 21327 Živogošće</item>
    </izvorni_sadrzaj>
    <derivirana_varijabla naziv="DomainObject.Predmet.ProtuStrankaListFormatedWithAdressOIB_1">
      <item>POMORSKO-ŠPORTSKO-RIBOLOVNO DRUŠTVO "ŠKRPUN", OIB 36963020990, Porat 22, 21327 Živogošće</item>
    </derivirana_varijabla>
  </DomainObject.Predmet.ProtuStrankaListFormatedWithAdressOIB>
  <DomainObject.Predmet.ProtuStrankaListNazivFormated>
    <izvorni_sadrzaj>
      <item>POMORSKO-ŠPORTSKO-RIBOLOVNO DRUŠTVO "ŠKRPUN"</item>
    </izvorni_sadrzaj>
    <derivirana_varijabla naziv="DomainObject.Predmet.ProtuStrankaListNazivFormated_1">
      <item>POMORSKO-ŠPORTSKO-RIBOLOVNO DRUŠTVO "ŠKRPUN"</item>
    </derivirana_varijabla>
  </DomainObject.Predmet.ProtuStrankaListNazivFormated>
  <DomainObject.Predmet.ProtuStrankaListNazivFormatedOIB>
    <izvorni_sadrzaj>
      <item>POMORSKO-ŠPORTSKO-RIBOLOVNO DRUŠTVO "ŠKRPUN", OIB 36963020990</item>
    </izvorni_sadrzaj>
    <derivirana_varijabla naziv="DomainObject.Predmet.ProtuStrankaListNazivFormatedOIB_1">
      <item>POMORSKO-ŠPORTSKO-RIBOLOVNO DRUŠTVO "ŠKRPUN", OIB 36963020990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POMORSKO-ŠPORTSKO-RIBOLOVNO DRUŠTVO "ŠKRPUN"</izvorni_sadrzaj>
    <derivirana_varijabla naziv="DomainObject.Predmet.ProtustrankaIDrugi_1">POMORSKO-ŠPORTSKO-RIBOLOVNO DRUŠTVO "ŠKRPUN"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POMORSKO-ŠPORTSKO-RIBOLOVNO DRUŠTVO "ŠKRPUN", OIB 36963020990, Porat 22, 21327 Živogošće</izvorni_sadrzaj>
    <derivirana_varijabla naziv="DomainObject.Predmet.ProtustrankaIDrugiAdressOIB_1">POMORSKO-ŠPORTSKO-RIBOLOVNO DRUŠTVO "ŠKRPUN", OIB 36963020990, Porat 22, 21327 Živogošće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POMORSKO-ŠPORTSKO-RIBOLOVNO DRUŠTVO "ŠKRPUN"</item>
      <item>FINANCIJSKA AGENCIJA, RC SPLIT</item>
    </izvorni_sadrzaj>
    <derivirana_varijabla naziv="DomainObject.Predmet.SudioniciListNaziv_1">
      <item>POMORSKO-ŠPORTSKO-RIBOLOVNO DRUŠTVO "ŠKRPUN"</item>
      <item>FINANCIJSKA AGENCIJA, RC SPLIT</item>
    </derivirana_varijabla>
  </DomainObject.Predmet.SudioniciListNaziv>
  <DomainObject.Predmet.SudioniciListAdressOIB>
    <izvorni_sadrzaj>
      <item>POMORSKO-ŠPORTSKO-RIBOLOVNO DRUŠTVO "ŠKRPUN", OIB 36963020990, Porat 22,21327 Živogošće</item>
      <item>FINANCIJSKA AGENCIJA, RC SPLIT, OIB 85821130368, Mažuranićevo šetalište 24b,21000 Split</item>
    </izvorni_sadrzaj>
    <derivirana_varijabla naziv="DomainObject.Predmet.SudioniciListAdressOIB_1">
      <item>POMORSKO-ŠPORTSKO-RIBOLOVNO DRUŠTVO "ŠKRPUN", OIB 36963020990, Porat 22,21327 Živogošće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36963020990</item>
      <item>, OIB 85821130368</item>
    </izvorni_sadrzaj>
    <derivirana_varijabla naziv="DomainObject.Predmet.SudioniciListNazivOIB_1">
      <item>, OIB 36963020990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305</properties:Words>
  <properties:Characters>1781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2016-01-18T08:04:00Z</dcterms:created>
  <dc:creator>Lari Glavaš</dc:creator>
  <cp:lastModifiedBy>Lari Glavaš</cp:lastModifiedBy>
  <cp:lastPrinted>2016-01-18T08:04:00Z</cp:lastPrinted>
  <dcterms:modified xmlns:xsi="http://www.w3.org/2001/XMLSchema-instance" xsi:type="dcterms:W3CDTF">2016-01-18T08:05:00Z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