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f1c3" w14:paraId="209f1c3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E4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A1E41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ELEKTROKOLENKO društvo s ograničenom odgovornošću za elektroinstalacijske radove, usluge i trgovinu</izvorni_sadrzaj>
    <derivirana_varijabla naziv="DomainObject.Predmet.ProtustrankaFormated_1">  ELEKTROKOLENKO društvo s ograničenom odgovornošću za elektroinstalacijske radove, usluge i trgovinu</derivirana_varijabla>
  </DomainObject.Predmet.ProtustrankaFormated>
  <DomainObject.Predmet.ProtustrankaFormatedOIB>
    <izvorni_sadrzaj>  ELEKTROKOLENKO društvo s ograničenom odgovornošću za elektroinstalacijske radove, usluge i trgovinu, OIB 27362997253</izvorni_sadrzaj>
    <derivirana_varijabla naziv="DomainObject.Predmet.ProtustrankaFormatedOIB_1">  ELEKTROKOLENKO društvo s ograničenom odgovornošću za elektroinstalacijske radove, usluge i trgovinu, OIB 27362997253</derivirana_varijabla>
  </DomainObject.Predmet.ProtustrankaFormatedOIB>
  <DomainObject.Predmet.ProtustrankaFormatedWithAdress>
    <izvorni_sadrzaj> ELEKTROKOLENKO društvo s ograničenom odgovornošću za elektroinstalacijske radove, usluge i trgovinu, Vulišinec 38, 42250 Vulišinec</izvorni_sadrzaj>
    <derivirana_varijabla naziv="DomainObject.Predmet.ProtustrankaFormatedWithAdress_1"> ELEKTROKOLENKO društvo s ograničenom odgovornošću za elektroinstalacijske radove, usluge i trgovinu, Vulišinec 38, 42250 Vulišinec</derivirana_varijabla>
  </DomainObject.Predmet.ProtustrankaFormatedWithAdress>
  <DomainObject.Predmet.ProtustrankaFormatedWithAdressOIB>
    <izvorni_sadrzaj> ELEKTROKOLENKO društvo s ograničenom odgovornošću za elektroinstalacijske radove, usluge i trgovinu, OIB 27362997253, Vulišinec 38, 42250 Vulišinec</izvorni_sadrzaj>
    <derivirana_varijabla naziv="DomainObject.Predmet.ProtustrankaFormatedWithAdressOIB_1"> ELEKTROKOLENKO društvo s ograničenom odgovornošću za elektroinstalacijske radove, usluge i trgovinu, OIB 27362997253, Vulišinec 38, 42250 Vulišinec</derivirana_varijabla>
  </DomainObject.Predmet.ProtustrankaFormatedWithAdressOIB>
  <DomainObject.Predmet.ProtustrankaWithAdress>
    <izvorni_sadrzaj>ELEKTROKOLENKO društvo s ograničenom odgovornošću za elektroinstalacijske radove, usluge i trgovinu Vulišinec 38, 42250 Vulišinec</izvorni_sadrzaj>
    <derivirana_varijabla naziv="DomainObject.Predmet.ProtustrankaWithAdress_1">ELEKTROKOLENKO društvo s ograničenom odgovornošću za elektroinstalacijske radove, usluge i trgovinu Vulišinec 38, 42250 Vulišinec</derivirana_varijabla>
  </DomainObject.Predmet.ProtustrankaWithAdress>
  <DomainObject.Predmet.ProtustrankaWithAdressOIB>
    <izvorni_sadrzaj>ELEKTROKOLENKO društvo s ograničenom odgovornošću za elektroinstalacijske radove, usluge i trgovinu, OIB 27362997253, Vulišinec 38, 42250 Vulišinec</izvorni_sadrzaj>
    <derivirana_varijabla naziv="DomainObject.Predmet.ProtustrankaWithAdressOIB_1">ELEKTROKOLENKO društvo s ograničenom odgovornošću za elektroinstalacijske radove, usluge i trgovinu, OIB 27362997253, Vulišinec 38, 42250 Vulišinec</derivirana_varijabla>
  </DomainObject.Predmet.ProtustrankaWithAdressOIB>
  <DomainObject.Predmet.ProtustrankaNazivFormated>
    <izvorni_sadrzaj>ELEKTROKOLENKO društvo s ograničenom odgovornošću za elektroinstalacijske radove, usluge i trgovinu</izvorni_sadrzaj>
    <derivirana_varijabla naziv="DomainObject.Predmet.ProtustrankaNazivFormated_1">ELEKTROKOLENKO društvo s ograničenom odgovornošću za elektroinstalacijske radove, usluge i trgovinu</derivirana_varijabla>
  </DomainObject.Predmet.ProtustrankaNazivFormated>
  <DomainObject.Predmet.ProtustrankaNazivFormatedOIB>
    <izvorni_sadrzaj>ELEKTROKOLENKO društvo s ograničenom odgovornošću za elektroinstalacijske radove, usluge i trgovinu, OIB 27362997253</izvorni_sadrzaj>
    <derivirana_varijabla naziv="DomainObject.Predmet.ProtustrankaNazivFormatedOIB_1">ELEKTROKOLENKO društvo s ograničenom odgovornošću za elektroinstalacijske radove, usluge i trgovinu, OIB 27362997253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54035.77</izvorni_sadrzaj>
    <derivirana_varijabla naziv="DomainObject.Predmet.TrenutnaVrijednost_1">54035.77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ELEKTROKOLENKO društvo s ograničenom odgovornošću za elektroinstalacijske radove, usluge i trgovinu</item>
    </izvorni_sadrzaj>
    <derivirana_varijabla naziv="DomainObject.Predmet.ProtuStrankaListFormated_1">
      <item>ELEKTROKOLENKO društvo s ograničenom odgovornošću za elektroinstalacijske radove, usluge i trgovinu</item>
    </derivirana_varijabla>
  </DomainObject.Predmet.ProtuStrankaListFormated>
  <DomainObject.Predmet.ProtuStrankaListFormatedOIB>
    <izvorni_sadrzaj>
      <item>ELEKTROKOLENKO društvo s ograničenom odgovornošću za elektroinstalacijske radove, usluge i trgovinu, OIB 27362997253</item>
    </izvorni_sadrzaj>
    <derivirana_varijabla naziv="DomainObject.Predmet.ProtuStrankaListFormatedOIB_1">
      <item>ELEKTROKOLENKO društvo s ograničenom odgovornošću za elektroinstalacijske radove, usluge i trgovinu, OIB 27362997253</item>
    </derivirana_varijabla>
  </DomainObject.Predmet.ProtuStrankaListFormatedOIB>
  <DomainObject.Predmet.ProtuStrankaListFormatedWithAdress>
    <izvorni_sadrzaj>
      <item>ELEKTROKOLENKO društvo s ograničenom odgovornošću za elektroinstalacijske radove, usluge i trgovinu, Vulišinec 38, 42250 Vulišinec</item>
    </izvorni_sadrzaj>
    <derivirana_varijabla naziv="DomainObject.Predmet.ProtuStrankaListFormatedWithAdress_1">
      <item>ELEKTROKOLENKO društvo s ograničenom odgovornošću za elektroinstalacijske radove, usluge i trgovinu, Vulišinec 38, 42250 Vulišinec</item>
    </derivirana_varijabla>
  </DomainObject.Predmet.ProtuStrankaListFormatedWithAdress>
  <DomainObject.Predmet.ProtuStrankaListFormatedWithAdressOIB>
    <izvorni_sadrzaj>
      <item>ELEKTROKOLENKO društvo s ograničenom odgovornošću za elektroinstalacijske radove, usluge i trgovinu, OIB 27362997253, Vulišinec 38, 42250 Vulišinec</item>
    </izvorni_sadrzaj>
    <derivirana_varijabla naziv="DomainObject.Predmet.ProtuStrankaListFormatedWithAdressOIB_1">
      <item>ELEKTROKOLENKO društvo s ograničenom odgovornošću za elektroinstalacijske radove, usluge i trgovinu, OIB 27362997253, Vulišinec 38, 42250 Vulišinec</item>
    </derivirana_varijabla>
  </DomainObject.Predmet.ProtuStrankaListFormatedWithAdressOIB>
  <DomainObject.Predmet.ProtuStrankaListNazivFormated>
    <izvorni_sadrzaj>
      <item>ELEKTROKOLENKO društvo s ograničenom odgovornošću za elektroinstalacijske radove, usluge i trgovinu</item>
    </izvorni_sadrzaj>
    <derivirana_varijabla naziv="DomainObject.Predmet.ProtuStrankaListNazivFormated_1">
      <item>ELEKTROKOLENKO društvo s ograničenom odgovornošću za elektroinstalacijske radove, usluge i trgovinu</item>
    </derivirana_varijabla>
  </DomainObject.Predmet.ProtuStrankaListNazivFormated>
  <DomainObject.Predmet.ProtuStrankaListNazivFormatedOIB>
    <izvorni_sadrzaj>
      <item>ELEKTROKOLENKO društvo s ograničenom odgovornošću za elektroinstalacijske radove, usluge i trgovinu, OIB 27362997253</item>
    </izvorni_sadrzaj>
    <derivirana_varijabla naziv="DomainObject.Predmet.ProtuStrankaListNazivFormatedOIB_1">
      <item>ELEKTROKOLENKO društvo s ograničenom odgovornošću za elektroinstalacijske radove, usluge i trgovinu, OIB 27362997253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ELEKTROKOLENKO društvo s ograničenom odgovornošću za elektroinstalacijske radove, usluge i trgovinu</izvorni_sadrzaj>
    <derivirana_varijabla naziv="DomainObject.Predmet.ProtustrankaIDrugi_1">ELEKTROKOLENKO društvo s ograničenom odgovornošću za elektroinstalacijske radove,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ELEKTROKOLENKO društvo s ograničenom odgovornošću za elektroinstalacijske radove, usluge i trgovinu, OIB 27362997253, Vulišinec 38, 42250 Vulišinec</izvorni_sadrzaj>
    <derivirana_varijabla naziv="DomainObject.Predmet.ProtustrankaIDrugiAdressOIB_1">ELEKTROKOLENKO društvo s ograničenom odgovornošću za elektroinstalacijske radove, usluge i trgovinu, OIB 27362997253, Vulišinec 38, 42250 Vulišinec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ELEKTROKOLENKO društvo s ograničenom odgovornošću za elektroinstalacijske radove, usluge i trgovinu</item>
      <item>sudski registar</item>
    </izvorni_sadrzaj>
    <derivirana_varijabla naziv="DomainObject.Predmet.SudioniciListNaziv_1">
      <item>Financijska agencija</item>
      <item>ELEKTROKOLENKO društvo s ograničenom odgovornošću za elektroinstalacijske radove, usluge i trgovinu</item>
      <item>sudski registar</item>
    </derivirana_varijabla>
  </DomainObject.Predmet.SudioniciListNaziv>
  <DomainObject.Predmet.SudioniciListAdressOIB>
    <izvorni_sadrzaj>
      <item>Financijska agencija, OIB 85821130368</item>
      <item>ELEKTROKOLENKO društvo s ograničenom odgovornošću za elektroinstalacijske radove, usluge i trgovinu, OIB 27362997253, Vulišinec 38,42250 Vulišinec</item>
      <item>sudski registar</item>
    </izvorni_sadrzaj>
    <derivirana_varijabla naziv="DomainObject.Predmet.SudioniciListAdressOIB_1">
      <item>Financijska agencija, OIB 85821130368</item>
      <item>ELEKTROKOLENKO društvo s ograničenom odgovornošću za elektroinstalacijske radove, usluge i trgovinu, OIB 27362997253, Vulišinec 38,42250 Vulišinec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