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e8f7" w14:paraId="3b1e8f7" w:rsidRDefault="00107F19" w:rsidP="00107F19" w:rsidR="00107F19" w:rsidRPr="008814C3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814C3">
        <w:rPr>
          <w:rFonts w:eastAsia="Calibri"/>
          <w:noProof/>
          <w:szCs w:val="24"/>
        </w:rPr>
        <w:t xml:space="preserve">                    </w:t>
      </w:r>
      <w:r w:rsidRPr="008814C3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</w:p>
    <w:p w:rsidRDefault="002161F0" w:rsidP="00EE16FD" w:rsidR="002161F0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Trgov</w:t>
      </w:r>
      <w:r w:rsidR="005267F2" w:rsidRPr="008814C3">
        <w:rPr>
          <w:szCs w:val="24"/>
        </w:rPr>
        <w:t xml:space="preserve">ački sud u Varaždinu po sucu toga suda Hugu </w:t>
      </w:r>
      <w:proofErr w:type="spellStart"/>
      <w:r w:rsidR="005267F2" w:rsidRPr="008814C3">
        <w:rPr>
          <w:szCs w:val="24"/>
        </w:rPr>
        <w:t>Wedemeyeru</w:t>
      </w:r>
      <w:proofErr w:type="spellEnd"/>
      <w:r w:rsidRPr="008814C3">
        <w:rPr>
          <w:szCs w:val="24"/>
        </w:rPr>
        <w:t>, kao stečajnom sucu u predmetu u povodu zahtjeva Financijske agencije Regionalni centar Zagreb, Podružnica Varaždin, Augusta Cesarca 2, Varaždin, za pokretanje skraćenog ste</w:t>
      </w:r>
      <w:r w:rsidR="00705974" w:rsidRPr="008814C3">
        <w:rPr>
          <w:szCs w:val="24"/>
        </w:rPr>
        <w:t>čajnog postupka protiv dužnika</w:t>
      </w:r>
      <w:r w:rsidR="00557D24">
        <w:rPr>
          <w:szCs w:val="24"/>
        </w:rPr>
        <w:t xml:space="preserve"> MOTO KLUB "MONSTERS" VARAŽDIN, Varaždin</w:t>
      </w:r>
      <w:r w:rsidR="008814C3" w:rsidRPr="008814C3">
        <w:rPr>
          <w:szCs w:val="24"/>
        </w:rPr>
        <w:t xml:space="preserve">, </w:t>
      </w:r>
      <w:proofErr w:type="spellStart"/>
      <w:r w:rsidR="00557D24">
        <w:rPr>
          <w:szCs w:val="24"/>
        </w:rPr>
        <w:t>Masarykova</w:t>
      </w:r>
      <w:proofErr w:type="spellEnd"/>
      <w:r w:rsidR="00557D24">
        <w:rPr>
          <w:szCs w:val="24"/>
        </w:rPr>
        <w:t xml:space="preserve"> 11, OIB: 27606629005</w:t>
      </w:r>
      <w:r w:rsidR="002C0093" w:rsidRPr="008814C3">
        <w:rPr>
          <w:szCs w:val="24"/>
        </w:rPr>
        <w:t xml:space="preserve">, dana </w:t>
      </w:r>
      <w:r w:rsidR="007E3BE2">
        <w:rPr>
          <w:color w:themeColor="text1" w:val="000000"/>
          <w:szCs w:val="24"/>
        </w:rPr>
        <w:t>29</w:t>
      </w:r>
      <w:r w:rsidR="002C0093" w:rsidRPr="008814C3">
        <w:rPr>
          <w:color w:themeColor="text1" w:val="000000"/>
          <w:szCs w:val="24"/>
        </w:rPr>
        <w:t xml:space="preserve">. ožujka 2016. 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r i j e š i o  j 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I Otvara se stečajni postupak nad stečajnim</w:t>
      </w:r>
      <w:r w:rsidR="00557D24">
        <w:rPr>
          <w:szCs w:val="24"/>
        </w:rPr>
        <w:t xml:space="preserve"> dužnikom</w:t>
      </w:r>
      <w:r w:rsidR="00557D24" w:rsidRPr="00557D24">
        <w:rPr>
          <w:szCs w:val="24"/>
        </w:rPr>
        <w:t xml:space="preserve"> </w:t>
      </w:r>
      <w:r w:rsidR="00557D24">
        <w:rPr>
          <w:szCs w:val="24"/>
        </w:rPr>
        <w:t>MOTO KLUB "MONSTERS" VARAŽDIN, Varaždin</w:t>
      </w:r>
      <w:r w:rsidR="00557D24" w:rsidRPr="008814C3">
        <w:rPr>
          <w:szCs w:val="24"/>
        </w:rPr>
        <w:t xml:space="preserve">, </w:t>
      </w:r>
      <w:proofErr w:type="spellStart"/>
      <w:r w:rsidR="00557D24">
        <w:rPr>
          <w:szCs w:val="24"/>
        </w:rPr>
        <w:t>Masarykova</w:t>
      </w:r>
      <w:proofErr w:type="spellEnd"/>
      <w:r w:rsidR="00557D24">
        <w:rPr>
          <w:szCs w:val="24"/>
        </w:rPr>
        <w:t xml:space="preserve"> 11, OIB: 27606629005</w:t>
      </w:r>
      <w:r w:rsidRPr="008814C3">
        <w:rPr>
          <w:szCs w:val="24"/>
        </w:rPr>
        <w:t xml:space="preserve">, s danom  </w:t>
      </w:r>
      <w:r w:rsidR="007E3BE2">
        <w:rPr>
          <w:color w:themeColor="text1" w:val="000000"/>
          <w:szCs w:val="24"/>
        </w:rPr>
        <w:t>29</w:t>
      </w:r>
      <w:r w:rsidRPr="008814C3">
        <w:rPr>
          <w:color w:themeColor="text1" w:val="000000"/>
          <w:szCs w:val="24"/>
        </w:rPr>
        <w:t xml:space="preserve">. ožujka 2016. </w:t>
      </w:r>
      <w:r w:rsidR="007E3BE2">
        <w:rPr>
          <w:szCs w:val="24"/>
        </w:rPr>
        <w:t>u 15</w:t>
      </w:r>
      <w:r w:rsidR="00615C58" w:rsidRPr="008814C3">
        <w:rPr>
          <w:szCs w:val="24"/>
        </w:rPr>
        <w:t>,0</w:t>
      </w:r>
      <w:r w:rsidRPr="008814C3">
        <w:rPr>
          <w:szCs w:val="24"/>
        </w:rPr>
        <w:t>0</w:t>
      </w:r>
      <w:r w:rsidRPr="008814C3">
        <w:rPr>
          <w:color w:themeShade="BF" w:themeColor="accent6" w:val="E36C0A"/>
          <w:szCs w:val="24"/>
        </w:rPr>
        <w:t xml:space="preserve"> </w:t>
      </w:r>
      <w:r w:rsidRPr="008814C3">
        <w:rPr>
          <w:szCs w:val="24"/>
        </w:rPr>
        <w:t>sati.</w:t>
      </w: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AB7280">
      <w:pPr>
        <w:jc w:val="both"/>
        <w:rPr>
          <w:szCs w:val="24"/>
        </w:rPr>
      </w:pPr>
      <w:r w:rsidRPr="008814C3">
        <w:rPr>
          <w:szCs w:val="24"/>
        </w:rPr>
        <w:tab/>
        <w:t>II Zaključuje se stečajni postupak nad stečajnim dužnikom</w:t>
      </w:r>
      <w:r w:rsidR="008874EC" w:rsidRPr="008814C3">
        <w:rPr>
          <w:color w:themeColor="text1" w:val="000000"/>
          <w:szCs w:val="24"/>
        </w:rPr>
        <w:t xml:space="preserve"> </w:t>
      </w:r>
      <w:r w:rsidR="00557D24">
        <w:rPr>
          <w:szCs w:val="24"/>
        </w:rPr>
        <w:t>MOTO KLUB "MONSTERS" VARAŽDIN, Varaždin</w:t>
      </w:r>
      <w:r w:rsidR="00557D24" w:rsidRPr="008814C3">
        <w:rPr>
          <w:szCs w:val="24"/>
        </w:rPr>
        <w:t xml:space="preserve">, </w:t>
      </w:r>
      <w:proofErr w:type="spellStart"/>
      <w:r w:rsidR="00557D24">
        <w:rPr>
          <w:szCs w:val="24"/>
        </w:rPr>
        <w:t>Masarykova</w:t>
      </w:r>
      <w:proofErr w:type="spellEnd"/>
      <w:r w:rsidR="00557D24">
        <w:rPr>
          <w:szCs w:val="24"/>
        </w:rPr>
        <w:t xml:space="preserve"> 11, OIB: 27606629005.</w:t>
      </w:r>
    </w:p>
    <w:p w:rsidRDefault="00557D24" w:rsidP="00EE16FD" w:rsidR="00557D24" w:rsidRPr="008814C3">
      <w:pPr>
        <w:jc w:val="both"/>
        <w:rPr>
          <w:szCs w:val="24"/>
        </w:rPr>
      </w:pPr>
    </w:p>
    <w:p w:rsidRDefault="00705974" w:rsidP="00B231C8" w:rsidR="00B231C8" w:rsidRPr="00962A57">
      <w:pPr>
        <w:jc w:val="both"/>
      </w:pPr>
      <w:r w:rsidRPr="008814C3">
        <w:rPr>
          <w:szCs w:val="24"/>
        </w:rPr>
        <w:t xml:space="preserve">           </w:t>
      </w:r>
      <w:r w:rsidR="00EE16FD" w:rsidRPr="008814C3">
        <w:rPr>
          <w:szCs w:val="24"/>
        </w:rPr>
        <w:t>III Za stečajnog upravitelja imenuje se</w:t>
      </w:r>
      <w:r w:rsidR="005401D2">
        <w:rPr>
          <w:szCs w:val="24"/>
        </w:rPr>
        <w:t xml:space="preserve"> </w:t>
      </w:r>
      <w:r w:rsidR="00B231C8">
        <w:t>Jugoslav Puran, Josipa Jelačića 12, Bjelovar, OIB: 70582689973.</w:t>
      </w:r>
    </w:p>
    <w:p w:rsidRDefault="00557D24" w:rsidP="008814C3" w:rsidR="00557D24">
      <w:pPr>
        <w:jc w:val="both"/>
      </w:pPr>
    </w:p>
    <w:p w:rsidRDefault="00EE16FD" w:rsidP="00557D24" w:rsidR="00EE16FD" w:rsidRPr="008814C3">
      <w:pPr>
        <w:ind w:firstLine="708"/>
        <w:jc w:val="both"/>
        <w:rPr>
          <w:szCs w:val="24"/>
        </w:rPr>
      </w:pPr>
      <w:r w:rsidRPr="008814C3">
        <w:rPr>
          <w:szCs w:val="24"/>
        </w:rPr>
        <w:t>IV Ovo rješenje objavit će se na e-Oglasnoj ploči suda.</w:t>
      </w:r>
    </w:p>
    <w:p w:rsidRDefault="002161F0" w:rsidP="00EE16FD" w:rsidR="002161F0" w:rsidRPr="008814C3">
      <w:pPr>
        <w:ind w:firstLine="708"/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  <w:r w:rsidRPr="008814C3">
        <w:rPr>
          <w:szCs w:val="24"/>
        </w:rPr>
        <w:tab/>
        <w:t>V Po pravomoćnosti ovoga rješenja stečajni dužnik</w:t>
      </w:r>
      <w:r w:rsidR="00557D24" w:rsidRPr="00557D24">
        <w:rPr>
          <w:szCs w:val="24"/>
        </w:rPr>
        <w:t xml:space="preserve"> </w:t>
      </w:r>
      <w:r w:rsidR="00557D24">
        <w:rPr>
          <w:szCs w:val="24"/>
        </w:rPr>
        <w:t>MOTO KLUB "MONSTERS" VARAŽDIN, Varaždin</w:t>
      </w:r>
      <w:r w:rsidR="00557D24" w:rsidRPr="008814C3">
        <w:rPr>
          <w:szCs w:val="24"/>
        </w:rPr>
        <w:t xml:space="preserve">, </w:t>
      </w:r>
      <w:proofErr w:type="spellStart"/>
      <w:r w:rsidR="00557D24">
        <w:rPr>
          <w:szCs w:val="24"/>
        </w:rPr>
        <w:t>Masarykova</w:t>
      </w:r>
      <w:proofErr w:type="spellEnd"/>
      <w:r w:rsidR="00557D24">
        <w:rPr>
          <w:szCs w:val="24"/>
        </w:rPr>
        <w:t xml:space="preserve"> 11, OIB: 27606629005</w:t>
      </w:r>
      <w:r w:rsidRPr="008814C3">
        <w:rPr>
          <w:szCs w:val="24"/>
        </w:rPr>
        <w:t xml:space="preserve">, bit će brisan iz </w:t>
      </w:r>
      <w:r w:rsidRPr="008814C3">
        <w:rPr>
          <w:color w:themeColor="text1" w:val="000000"/>
          <w:szCs w:val="24"/>
        </w:rPr>
        <w:t>registra</w:t>
      </w:r>
      <w:r w:rsidR="00557D24">
        <w:rPr>
          <w:color w:themeColor="text1" w:val="000000"/>
          <w:szCs w:val="24"/>
        </w:rPr>
        <w:t xml:space="preserve"> udruga</w:t>
      </w:r>
      <w:r w:rsidRPr="008814C3">
        <w:rPr>
          <w:color w:themeShade="BF" w:themeColor="accent6" w:val="E36C0A"/>
          <w:szCs w:val="24"/>
        </w:rPr>
        <w:t>.</w:t>
      </w:r>
    </w:p>
    <w:p w:rsidRDefault="002161F0" w:rsidP="00EE16FD" w:rsidR="002161F0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Obrazloženje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Predlagatelj je dana </w:t>
      </w:r>
      <w:r w:rsidR="00557D24">
        <w:rPr>
          <w:color w:themeColor="text1" w:val="000000"/>
          <w:szCs w:val="24"/>
        </w:rPr>
        <w:t>18. studenog</w:t>
      </w:r>
      <w:r w:rsidRPr="008814C3">
        <w:rPr>
          <w:color w:themeColor="text1" w:val="000000"/>
          <w:szCs w:val="24"/>
        </w:rPr>
        <w:t xml:space="preserve"> 2015. </w:t>
      </w:r>
      <w:r w:rsidRPr="008814C3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lastRenderedPageBreak/>
        <w:tab/>
        <w:t xml:space="preserve">Kako osoba ovlaštena za zastupanje pravne osobe u roku od 15 dana nije podnijela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 xml:space="preserve">U Varaždinu </w:t>
      </w:r>
      <w:r w:rsidR="007E3BE2">
        <w:rPr>
          <w:color w:themeColor="text1" w:val="000000"/>
          <w:szCs w:val="24"/>
        </w:rPr>
        <w:t>29</w:t>
      </w:r>
      <w:r w:rsidRPr="008814C3">
        <w:rPr>
          <w:color w:themeColor="text1" w:val="000000"/>
          <w:szCs w:val="24"/>
        </w:rPr>
        <w:t>. ožujka 2016</w:t>
      </w:r>
      <w:r w:rsidR="00D22750">
        <w:rPr>
          <w:color w:themeColor="text1" w:val="000000"/>
          <w:szCs w:val="24"/>
        </w:rPr>
        <w:t>.</w:t>
      </w:r>
    </w:p>
    <w:p w:rsidRDefault="00EE16FD" w:rsidP="00EE16FD" w:rsidR="002161F0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</w:p>
    <w:p w:rsidRDefault="002161F0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                                                                                                </w:t>
      </w:r>
      <w:r w:rsidR="005267F2" w:rsidRPr="008814C3">
        <w:rPr>
          <w:szCs w:val="24"/>
        </w:rPr>
        <w:t xml:space="preserve"> Sudac</w:t>
      </w:r>
    </w:p>
    <w:p w:rsidRDefault="00EE16FD" w:rsidP="00EE16FD" w:rsidR="00EE16FD" w:rsidRPr="008814C3">
      <w:pPr>
        <w:rPr>
          <w:szCs w:val="24"/>
        </w:rPr>
      </w:pPr>
    </w:p>
    <w:p w:rsidRDefault="00EE16FD" w:rsidP="007E3BE2" w:rsidR="00862B6A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="005267F2" w:rsidRPr="008814C3">
        <w:rPr>
          <w:szCs w:val="24"/>
        </w:rPr>
        <w:t xml:space="preserve">Hugo </w:t>
      </w:r>
      <w:proofErr w:type="spellStart"/>
      <w:r w:rsidR="005267F2" w:rsidRPr="008814C3">
        <w:rPr>
          <w:szCs w:val="24"/>
        </w:rPr>
        <w:t>Wedemeyer</w:t>
      </w:r>
      <w:proofErr w:type="spellEnd"/>
    </w:p>
    <w:p w:rsidRDefault="00971EBE" w:rsidP="00EE16FD" w:rsidR="00971EBE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ab/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Uputa o pravnom lijeku: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>DNA: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Županijsko državno odvjetništvo u Varaždinu, Braće Radića 2</w:t>
      </w:r>
    </w:p>
    <w:p w:rsidRDefault="00EE16FD" w:rsidP="00EE16FD" w:rsid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Dužnik </w:t>
      </w:r>
      <w:r w:rsidR="00557D24">
        <w:rPr>
          <w:szCs w:val="24"/>
        </w:rPr>
        <w:t>MOTO KLUB "MONSTERS" VARAŽDIN, Varaždin</w:t>
      </w:r>
      <w:r w:rsidR="00557D24" w:rsidRPr="008814C3">
        <w:rPr>
          <w:szCs w:val="24"/>
        </w:rPr>
        <w:t xml:space="preserve">, </w:t>
      </w:r>
      <w:proofErr w:type="spellStart"/>
      <w:r w:rsidR="00557D24">
        <w:rPr>
          <w:szCs w:val="24"/>
        </w:rPr>
        <w:t>Masarykova</w:t>
      </w:r>
      <w:proofErr w:type="spellEnd"/>
      <w:r w:rsidR="00557D24">
        <w:rPr>
          <w:szCs w:val="24"/>
        </w:rPr>
        <w:t xml:space="preserve"> 11</w:t>
      </w:r>
    </w:p>
    <w:p w:rsidRDefault="00557D24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>
        <w:rPr>
          <w:color w:themeColor="text1" w:val="000000"/>
          <w:szCs w:val="24"/>
        </w:rPr>
        <w:t>Ured državne uprave u Varaždinskoj županiji</w:t>
      </w:r>
      <w:r w:rsidR="00EE16FD" w:rsidRPr="008814C3">
        <w:rPr>
          <w:szCs w:val="24"/>
        </w:rPr>
        <w:t xml:space="preserve"> radi zabilježbe (odmah i nakon pravomoćnosti)</w:t>
      </w:r>
      <w:r>
        <w:rPr>
          <w:rFonts w:eastAsia="Calibri"/>
          <w:szCs w:val="24"/>
        </w:rPr>
        <w:t xml:space="preserve">, Varaždin, Stanka </w:t>
      </w:r>
      <w:proofErr w:type="spellStart"/>
      <w:r>
        <w:rPr>
          <w:rFonts w:eastAsia="Calibri"/>
          <w:szCs w:val="24"/>
        </w:rPr>
        <w:t>Vraza</w:t>
      </w:r>
      <w:proofErr w:type="spellEnd"/>
      <w:r>
        <w:rPr>
          <w:rFonts w:eastAsia="Calibri"/>
          <w:szCs w:val="24"/>
        </w:rPr>
        <w:t xml:space="preserve"> 4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>Ministarstvo financija, Porezna uprava, Područni ur</w:t>
      </w:r>
      <w:r w:rsidR="00557D24">
        <w:rPr>
          <w:szCs w:val="24"/>
        </w:rPr>
        <w:t>ed Sjeverna Hrvatska, Ispostava Varaždin</w:t>
      </w:r>
      <w:r w:rsidR="00557D24">
        <w:rPr>
          <w:color w:themeColor="text1" w:val="000000"/>
          <w:szCs w:val="24"/>
        </w:rPr>
        <w:t xml:space="preserve">, </w:t>
      </w:r>
      <w:proofErr w:type="spellStart"/>
      <w:r w:rsidR="00557D24">
        <w:rPr>
          <w:color w:themeColor="text1" w:val="000000"/>
          <w:szCs w:val="24"/>
        </w:rPr>
        <w:t>Graberje</w:t>
      </w:r>
      <w:proofErr w:type="spellEnd"/>
      <w:r w:rsidR="00557D24">
        <w:rPr>
          <w:color w:themeColor="text1" w:val="000000"/>
          <w:szCs w:val="24"/>
        </w:rPr>
        <w:t xml:space="preserve"> 1</w:t>
      </w:r>
    </w:p>
    <w:p w:rsidRDefault="00EE16FD" w:rsidP="00EE16FD" w:rsidR="008874EC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Stečajni upravitelj </w:t>
      </w:r>
      <w:r w:rsidR="005401D2">
        <w:t>Jugoslav Puran, Josipa Jelačića 12, Bjelovar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>e-Oglasna ploča suda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Kal. 20 dana </w:t>
      </w:r>
    </w:p>
    <w:p w:rsidRDefault="00107F19" w:rsidP="00107F19" w:rsidR="00107F19" w:rsidRPr="008814C3">
      <w:pPr>
        <w:rPr>
          <w:szCs w:val="24"/>
        </w:rPr>
      </w:pPr>
    </w:p>
    <w:sectPr w:rsidSect="00271ABD" w:rsidR="00107F19" w:rsidRPr="008814C3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473" w:rsidP="00EE16FD" w:rsidR="00126473">
      <w:r>
        <w:separator/>
      </w:r>
    </w:p>
  </w:endnote>
  <w:endnote w:id="0" w:type="continuationSeparator">
    <w:p w:rsidRDefault="00126473" w:rsidP="00EE16FD" w:rsidR="00126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473" w:rsidP="00EE16FD" w:rsidR="00126473">
      <w:r>
        <w:separator/>
      </w:r>
    </w:p>
  </w:footnote>
  <w:footnote w:id="0" w:type="continuationSeparator">
    <w:p w:rsidRDefault="00126473" w:rsidP="00EE16FD" w:rsidR="001264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1C8" w:rsidP="00EE16FD" w:rsidR="00EE16FD">
    <w:pPr>
      <w:pStyle w:val="Zaglavlje"/>
      <w:jc w:val="right"/>
    </w:pPr>
    <w:r>
      <w:t>Poslovni broj: 6 St-826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15350"/>
    <w:rsid w:val="000B7FE8"/>
    <w:rsid w:val="000D3B33"/>
    <w:rsid w:val="000D7EF4"/>
    <w:rsid w:val="00107F19"/>
    <w:rsid w:val="00126473"/>
    <w:rsid w:val="001368D7"/>
    <w:rsid w:val="002161F0"/>
    <w:rsid w:val="0022001C"/>
    <w:rsid w:val="00240247"/>
    <w:rsid w:val="00271ABD"/>
    <w:rsid w:val="00297B6C"/>
    <w:rsid w:val="002B3097"/>
    <w:rsid w:val="002C0093"/>
    <w:rsid w:val="00351255"/>
    <w:rsid w:val="003802A0"/>
    <w:rsid w:val="003B017D"/>
    <w:rsid w:val="00457FC3"/>
    <w:rsid w:val="004822A7"/>
    <w:rsid w:val="004B64FE"/>
    <w:rsid w:val="005267F2"/>
    <w:rsid w:val="005401D2"/>
    <w:rsid w:val="00557D24"/>
    <w:rsid w:val="005A0F7E"/>
    <w:rsid w:val="005B3F43"/>
    <w:rsid w:val="00606245"/>
    <w:rsid w:val="00615C58"/>
    <w:rsid w:val="00705974"/>
    <w:rsid w:val="0079610A"/>
    <w:rsid w:val="007B58BB"/>
    <w:rsid w:val="007E3BE2"/>
    <w:rsid w:val="00862B6A"/>
    <w:rsid w:val="008814C3"/>
    <w:rsid w:val="008874EC"/>
    <w:rsid w:val="00915F0D"/>
    <w:rsid w:val="00971EBE"/>
    <w:rsid w:val="00A14400"/>
    <w:rsid w:val="00AA64E2"/>
    <w:rsid w:val="00AB7280"/>
    <w:rsid w:val="00B01ED8"/>
    <w:rsid w:val="00B231C8"/>
    <w:rsid w:val="00B72F96"/>
    <w:rsid w:val="00B930B2"/>
    <w:rsid w:val="00C65BE1"/>
    <w:rsid w:val="00CD03C6"/>
    <w:rsid w:val="00CD2FDD"/>
    <w:rsid w:val="00D22750"/>
    <w:rsid w:val="00DA23AB"/>
    <w:rsid w:val="00EE16FD"/>
    <w:rsid w:val="00F116FA"/>
    <w:rsid w:val="00F8279C"/>
    <w:rsid w:val="00F9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FDD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FDD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FDD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FDD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FDD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FDD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FDD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FDD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39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35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St-826/2015-5</izvorni_sadrzaj>
    <derivirana_varijabla naziv="DomainObject.Oznaka_1">St-826/2015-5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St-826/2015</izvorni_sadrzaj>
    <derivirana_varijabla naziv="DomainObject.Predmet.OznakaBroj_1">St-826/2015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klub "Monsters"</izvorni_sadrzaj>
    <derivirana_varijabla naziv="DomainObject.Predmet.ProtustrankaFormated_1">  Moto klub "Monsters"</derivirana_varijabla>
  </DomainObject.Predmet.ProtustrankaFormated>
  <DomainObject.Predmet.ProtustrankaFormatedOIB>
    <izvorni_sadrzaj>  Moto klub "Monsters", OIB 27606629005</izvorni_sadrzaj>
    <derivirana_varijabla naziv="DomainObject.Predmet.ProtustrankaFormatedOIB_1">  Moto klub "Monsters", OIB 27606629005</derivirana_varijabla>
  </DomainObject.Predmet.ProtustrankaFormatedOIB>
  <DomainObject.Predmet.ProtustrankaFormatedWithAdress>
    <izvorni_sadrzaj> Moto klub "Monsters", Masarykova 11, 42000 Varaždin</izvorni_sadrzaj>
    <derivirana_varijabla naziv="DomainObject.Predmet.ProtustrankaFormatedWithAdress_1"> Moto klub "Monsters", Masarykova 11, 42000 Varaždin</derivirana_varijabla>
  </DomainObject.Predmet.ProtustrankaFormatedWithAdress>
  <DomainObject.Predmet.ProtustrankaFormatedWithAdressOIB>
    <izvorni_sadrzaj> Moto klub "Monsters", OIB 27606629005, Masarykova 11, 42000 Varaždin</izvorni_sadrzaj>
    <derivirana_varijabla naziv="DomainObject.Predmet.ProtustrankaFormatedWithAdressOIB_1"> Moto klub "Monsters", OIB 27606629005, Masarykova 11, 42000 Varaždin</derivirana_varijabla>
  </DomainObject.Predmet.ProtustrankaFormatedWithAdressOIB>
  <DomainObject.Predmet.ProtustrankaWithAdress>
    <izvorni_sadrzaj>Moto klub "Monsters" Masarykova 11, 42000 Varaždin</izvorni_sadrzaj>
    <derivirana_varijabla naziv="DomainObject.Predmet.ProtustrankaWithAdress_1">Moto klub "Monsters" Masarykova 11, 42000 Varaždin</derivirana_varijabla>
  </DomainObject.Predmet.ProtustrankaWithAdress>
  <DomainObject.Predmet.ProtustrankaWithAdressOIB>
    <izvorni_sadrzaj>Moto klub "Monsters", OIB 27606629005, Masarykova 11, 42000 Varaždin</izvorni_sadrzaj>
    <derivirana_varijabla naziv="DomainObject.Predmet.ProtustrankaWithAdressOIB_1">Moto klub "Monsters", OIB 27606629005, Masarykova 11, 42000 Varaždin</derivirana_varijabla>
  </DomainObject.Predmet.ProtustrankaWithAdressOIB>
  <DomainObject.Predmet.ProtustrankaNazivFormated>
    <izvorni_sadrzaj>Moto klub "Monsters"</izvorni_sadrzaj>
    <derivirana_varijabla naziv="DomainObject.Predmet.ProtustrankaNazivFormated_1">Moto klub "Monsters"</derivirana_varijabla>
  </DomainObject.Predmet.ProtustrankaNazivFormated>
  <DomainObject.Predmet.ProtustrankaNazivFormatedOIB>
    <izvorni_sadrzaj>Moto klub "Monsters", OIB 27606629005</izvorni_sadrzaj>
    <derivirana_varijabla naziv="DomainObject.Predmet.ProtustrankaNazivFormatedOIB_1">Moto klub "Monsters", OIB 27606629005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3531.60</izvorni_sadrzaj>
    <derivirana_varijabla naziv="DomainObject.Predmet.TrenutnaVrijednost_1">3531.60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Moto klub "Monsters"</item>
    </izvorni_sadrzaj>
    <derivirana_varijabla naziv="DomainObject.Predmet.ProtuStrankaListFormated_1">
      <item>Moto klub "Monsters"</item>
    </derivirana_varijabla>
  </DomainObject.Predmet.ProtuStrankaListFormated>
  <DomainObject.Predmet.ProtuStrankaListFormatedOIB>
    <izvorni_sadrzaj>
      <item>Moto klub "Monsters", OIB 27606629005</item>
    </izvorni_sadrzaj>
    <derivirana_varijabla naziv="DomainObject.Predmet.ProtuStrankaListFormatedOIB_1">
      <item>Moto klub "Monsters", OIB 27606629005</item>
    </derivirana_varijabla>
  </DomainObject.Predmet.ProtuStrankaListFormatedOIB>
  <DomainObject.Predmet.ProtuStrankaListFormatedWithAdress>
    <izvorni_sadrzaj>
      <item>Moto klub "Monsters", Masarykova 11, 42000 Varaždin</item>
    </izvorni_sadrzaj>
    <derivirana_varijabla naziv="DomainObject.Predmet.ProtuStrankaListFormatedWithAdress_1">
      <item>Moto klub "Monsters", Masarykova 11, 42000 Varaždin</item>
    </derivirana_varijabla>
  </DomainObject.Predmet.ProtuStrankaListFormatedWithAdress>
  <DomainObject.Predmet.ProtuStrankaListFormatedWithAdressOIB>
    <izvorni_sadrzaj>
      <item>Moto klub "Monsters", OIB 27606629005, Masarykova 11, 42000 Varaždin</item>
    </izvorni_sadrzaj>
    <derivirana_varijabla naziv="DomainObject.Predmet.ProtuStrankaListFormatedWithAdressOIB_1">
      <item>Moto klub "Monsters", OIB 27606629005, Masarykova 11, 42000 Varaždin</item>
    </derivirana_varijabla>
  </DomainObject.Predmet.ProtuStrankaListFormatedWithAdressOIB>
  <DomainObject.Predmet.ProtuStrankaListNazivFormated>
    <izvorni_sadrzaj>
      <item>Moto klub "Monsters"</item>
    </izvorni_sadrzaj>
    <derivirana_varijabla naziv="DomainObject.Predmet.ProtuStrankaListNazivFormated_1">
      <item>Moto klub "Monsters"</item>
    </derivirana_varijabla>
  </DomainObject.Predmet.ProtuStrankaListNazivFormated>
  <DomainObject.Predmet.ProtuStrankaListNazivFormatedOIB>
    <izvorni_sadrzaj>
      <item>Moto klub "Monsters", OIB 27606629005</item>
    </izvorni_sadrzaj>
    <derivirana_varijabla naziv="DomainObject.Predmet.ProtuStrankaListNazivFormatedOIB_1">
      <item>Moto klub "Monsters", OIB 27606629005</item>
    </derivirana_varijabla>
  </DomainObject.Predmet.ProtuStrankaListNazivFormatedOIB>
  <DomainObject.Predmet.OstaliListFormated>
    <izvorni_sadrzaj>
      <item>e-Oglasna ploča</item>
      <item>Sudski registar</item>
      <item>Draženka Labaš</item>
    </izvorni_sadrzaj>
    <derivirana_varijabla naziv="DomainObject.Predmet.OstaliListFormated_1">
      <item>e-Oglasna ploča</item>
      <item>Sudski registar</item>
      <item>Draženka Labaš</item>
    </derivirana_varijabla>
  </DomainObject.Predmet.OstaliListFormated>
  <DomainObject.Predmet.OstaliListFormatedOIB>
    <izvorni_sadrzaj>
      <item>e-Oglasna ploča</item>
      <item>Sudski registar</item>
      <item>Draženka Labaš, OIB 45920558354</item>
    </izvorni_sadrzaj>
    <derivirana_varijabla naziv="DomainObject.Predmet.OstaliListFormatedOIB_1">
      <item>e-Oglasna ploča</item>
      <item>Sudski registar</item>
      <item>Draženka Labaš, OIB 45920558354</item>
    </derivirana_varijabla>
  </DomainObject.Predmet.OstaliListFormatedOIB>
  <DomainObject.Predmet.OstaliListFormatedWithAdress>
    <izvorni_sadrzaj>
      <item>e-Oglasna ploča</item>
      <item>Sudski registar</item>
      <item>Draženka Labaš, Ulica Ferde Livadića 20, 42000 Varaždin</item>
    </izvorni_sadrzaj>
    <derivirana_varijabla naziv="DomainObject.Predmet.OstaliListFormatedWithAdress_1">
      <item>e-Oglasna ploča</item>
      <item>Sudski registar</item>
      <item>Draženka Labaš, Ulica Ferde Livadića 20, 42000 Varaždin</item>
    </derivirana_varijabla>
  </DomainObject.Predmet.OstaliListFormatedWithAdress>
  <DomainObject.Predmet.OstaliListFormatedWithAdressOIB>
    <izvorni_sadrzaj>
      <item>e-Oglasna ploča</item>
      <item>Sudski registar</item>
      <item>Draženka Labaš, OIB 45920558354, Ulica Ferde Livadića 20, 42000 Varaždin</item>
    </izvorni_sadrzaj>
    <derivirana_varijabla naziv="DomainObject.Predmet.OstaliListFormatedWithAdressOIB_1">
      <item>e-Oglasna ploča</item>
      <item>Sudski registar</item>
      <item>Draženka Labaš, OIB 45920558354, Ulica Ferde Livadića 20, 42000 Varaždin</item>
    </derivirana_varijabla>
  </DomainObject.Predmet.OstaliListFormatedWithAdressOIB>
  <DomainObject.Predmet.OstaliListNazivFormated>
    <izvorni_sadrzaj>
      <item>e-Oglasna ploča</item>
      <item>Sudski registar</item>
      <item>Draženka Labaš</item>
    </izvorni_sadrzaj>
    <derivirana_varijabla naziv="DomainObject.Predmet.OstaliListNazivFormated_1">
      <item>e-Oglasna ploča</item>
      <item>Sudski registar</item>
      <item>Draženka Labaš</item>
    </derivirana_varijabla>
  </DomainObject.Predmet.OstaliListNazivFormated>
  <DomainObject.Predmet.OstaliListNazivFormatedOIB>
    <izvorni_sadrzaj>
      <item>e-Oglasna ploča</item>
      <item>Sudski registar</item>
      <item>Draženka Labaš, OIB 45920558354</item>
    </izvorni_sadrzaj>
    <derivirana_varijabla naziv="DomainObject.Predmet.OstaliListNazivFormatedOIB_1">
      <item>e-Oglasna ploča</item>
      <item>Sudski registar</item>
      <item>Draženka Labaš, OIB 45920558354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St-826/2015-5</izvorni_sadrzaj>
    <derivirana_varijabla naziv="DomainObject.PoslovniBrojDokumenta_1">St-826/2015-5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Moto klub "Monsters"</izvorni_sadrzaj>
    <derivirana_varijabla naziv="DomainObject.Predmet.ProtustrankaIDrugi_1">Moto klub "Monsters"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Moto klub "Monsters", OIB 27606629005, Masarykova 11, 42000 Varaždin</izvorni_sadrzaj>
    <derivirana_varijabla naziv="DomainObject.Predmet.ProtustrankaIDrugiAdressOIB_1">Moto klub "Monsters", OIB 27606629005, Masarykova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Moto klub "Monsters"</item>
      <item>e-Oglasna ploča</item>
      <item>Sudski registar</item>
      <item>Draženka Labaš</item>
    </izvorni_sadrzaj>
    <derivirana_varijabla naziv="DomainObject.Predmet.SudioniciListNaziv_1">
      <item>Financijska agencija</item>
      <item>Moto klub "Monsters"</item>
      <item>e-Oglasna ploča</item>
      <item>Sudski registar</item>
      <item>Draženka Labaš</item>
    </derivirana_varijabla>
  </DomainObject.Predmet.SudioniciListNaziv>
  <DomainObject.Predmet.SudioniciListAdressOIB>
    <izvorni_sadrzaj>
      <item>Financijska agencija, OIB 85821130368, A. Cesarca 2,42000 Varaždin</item>
      <item>Moto klub "Monsters", OIB 27606629005, Masarykova 11,42000 Varaždin</item>
      <item>e-Oglasna ploča</item>
      <item>Sudski registar</item>
      <item>Draženka Labaš, OIB 45920558354, Ulica Ferde Livadića 20,42000 Varaždin</item>
    </izvorni_sadrzaj>
    <derivirana_varijabla naziv="DomainObject.Predmet.SudioniciListAdressOIB_1">
      <item>Financijska agencija, OIB 85821130368, A. Cesarca 2,42000 Varaždin</item>
      <item>Moto klub "Monsters", OIB 27606629005, Masarykova 11,42000 Varaždin</item>
      <item>e-Oglasna ploča</item>
      <item>Sudski registar</item>
      <item>Draženka Labaš, OIB 45920558354, Ulica Ferde Livadića 20,42000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27606629005</item>
      <item>, OIB null</item>
      <item>, OIB null</item>
      <item>, OIB 45920558354</item>
    </izvorni_sadrzaj>
    <derivirana_varijabla naziv="DomainObject.Predmet.SudioniciListNazivOIB_1">
      <item>, OIB 85821130368</item>
      <item>, OIB 27606629005</item>
      <item>, OIB null</item>
      <item>, OIB null</item>
      <item>, OIB 45920558354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2693</properties:Characters>
  <properties:Lines>82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2016-03-29T08:22:00Z</dcterms:created>
  <dc:creator>Maja Kovačić</dc:creator>
  <cp:lastModifiedBy>Maja Marčec</cp:lastModifiedBy>
  <cp:lastPrinted>2016-03-29T10:13:00Z</cp:lastPrinted>
  <dcterms:modified xmlns:xsi="http://www.w3.org/2001/XMLSchema-instance" xsi:type="dcterms:W3CDTF">2016-03-29T10:15:00Z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St-826/2015-5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