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3d0e" w14:paraId="c2c3d0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903171">
        <w:t>103</w:t>
      </w:r>
      <w:r w:rsidR="00500D95">
        <w:t>/1</w:t>
      </w:r>
      <w:r w:rsidR="006B0BA9">
        <w:t>7</w:t>
      </w:r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6B0BA9">
        <w:t xml:space="preserve"> </w:t>
      </w:r>
      <w:r w:rsidR="004E19F7">
        <w:t>EXOTIC FOOD j.d.o.o. Zagreb, Podbrežje XIII 12, OIB: 71328841531</w:t>
      </w:r>
      <w:r w:rsidR="00AB6FA6">
        <w:t xml:space="preserve">, povodom zahtjeva Financijske agencije, RC Zagreb, Podružnica </w:t>
      </w:r>
      <w:r w:rsidR="00FD359D">
        <w:t>Zagreb</w:t>
      </w:r>
      <w:r w:rsidR="00AB6FA6">
        <w:t xml:space="preserve">, </w:t>
      </w:r>
      <w:r w:rsidR="00FD359D">
        <w:t>Trg svibanjskih žrtava 1995. 1</w:t>
      </w:r>
      <w:r w:rsidR="00AB6FA6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B0BA9">
        <w:t>31</w:t>
      </w:r>
      <w:r w:rsidR="00C82343">
        <w:t xml:space="preserve">. </w:t>
      </w:r>
      <w:r w:rsidR="006B0BA9">
        <w:t>ožujka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6B0BA9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4E19F7">
        <w:t xml:space="preserve"> EXOTIC FOOD j.d.o.o. Zagreb, Podbrežje XIII 12, OIB: 71328841531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E19F7">
        <w:t xml:space="preserve"> 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AB6FA6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574723">
        <w:t>16</w:t>
      </w:r>
      <w:r w:rsidR="00F7152E">
        <w:t xml:space="preserve">. </w:t>
      </w:r>
      <w:r w:rsidR="00FD359D">
        <w:t>rujna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FD359D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D359D">
        <w:t>20</w:t>
      </w:r>
      <w:r w:rsidR="00DC51C2">
        <w:t>.</w:t>
      </w:r>
      <w:r w:rsidR="00794266">
        <w:t xml:space="preserve"> </w:t>
      </w:r>
      <w:r w:rsidR="00FD359D">
        <w:t>veljače</w:t>
      </w:r>
      <w:r w:rsidR="00F7152E">
        <w:t xml:space="preserve"> </w:t>
      </w:r>
      <w:r w:rsidR="00FD359D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903171">
        <w:t>103</w:t>
      </w:r>
      <w:r w:rsidR="00F7152E">
        <w:t>/1</w:t>
      </w:r>
      <w:r w:rsidR="00C1604A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903171">
        <w:t>103</w:t>
      </w:r>
      <w:r>
        <w:t>/1</w:t>
      </w:r>
      <w:r w:rsidR="00FD359D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D359D">
        <w:t>31</w:t>
      </w:r>
      <w:r w:rsidR="00C82343">
        <w:t xml:space="preserve">. </w:t>
      </w:r>
      <w:r w:rsidR="00FD359D">
        <w:t>ožujka</w:t>
      </w:r>
      <w:r w:rsidR="004547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AB6FA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D359D">
        <w:t xml:space="preserve"> 30.4.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504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65C1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19F7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7472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4F91"/>
    <w:rsid w:val="0069652F"/>
    <w:rsid w:val="006B0BA9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3171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07FE6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04A"/>
    <w:rsid w:val="00C163C5"/>
    <w:rsid w:val="00C1687F"/>
    <w:rsid w:val="00C206D7"/>
    <w:rsid w:val="00C245FC"/>
    <w:rsid w:val="00C3415C"/>
    <w:rsid w:val="00C370C8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A1225"/>
    <w:rsid w:val="00FA7FF3"/>
    <w:rsid w:val="00FC5B18"/>
    <w:rsid w:val="00FC65F4"/>
    <w:rsid w:val="00FC7DC5"/>
    <w:rsid w:val="00FD0D3C"/>
    <w:rsid w:val="00FD16AB"/>
    <w:rsid w:val="00FD359D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7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7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EXOTIC FOOD j.d.o.o. za trgovinu</izvorni_sadrzaj>
    <derivirana_varijabla naziv="DomainObject.Predmet.ProtustrankaFormated_1">  EXOTIC FOOD j.d.o.o. za trgovinu</derivirana_varijabla>
  </DomainObject.Predmet.ProtustrankaFormated>
  <DomainObject.Predmet.ProtustrankaFormatedOIB>
    <izvorni_sadrzaj>  EXOTIC FOOD j.d.o.o. za trgovinu, OIB 71328841531</izvorni_sadrzaj>
    <derivirana_varijabla naziv="DomainObject.Predmet.ProtustrankaFormatedOIB_1">  EXOTIC FOOD j.d.o.o. za trgovinu, OIB 71328841531</derivirana_varijabla>
  </DomainObject.Predmet.ProtustrankaFormatedOIB>
  <DomainObject.Predmet.ProtustrankaFormatedWithAdress>
    <izvorni_sadrzaj> EXOTIC FOOD j.d.o.o. za trgovinu, Podbrežje XIII. 12, 10000 Zagreb</izvorni_sadrzaj>
    <derivirana_varijabla naziv="DomainObject.Predmet.ProtustrankaFormatedWithAdress_1"> EXOTIC FOOD j.d.o.o. za trgovinu, Podbrežje XIII. 12, 10000 Zagreb</derivirana_varijabla>
  </DomainObject.Predmet.ProtustrankaFormatedWithAdress>
  <DomainObject.Predmet.ProtustrankaFormatedWithAdressOIB>
    <izvorni_sadrzaj> EXOTIC FOOD j.d.o.o. za trgovinu, OIB 71328841531, Podbrežje XIII. 12, 10000 Zagreb</izvorni_sadrzaj>
    <derivirana_varijabla naziv="DomainObject.Predmet.ProtustrankaFormatedWithAdressOIB_1"> EXOTIC FOOD j.d.o.o. za trgovinu, OIB 71328841531, Podbrežje XIII. 12, 10000 Zagreb</derivirana_varijabla>
  </DomainObject.Predmet.ProtustrankaFormatedWithAdressOIB>
  <DomainObject.Predmet.ProtustrankaWithAdress>
    <izvorni_sadrzaj>EXOTIC FOOD j.d.o.o. za trgovinu Podbrežje XIII. 12, 10000 Zagreb</izvorni_sadrzaj>
    <derivirana_varijabla naziv="DomainObject.Predmet.ProtustrankaWithAdress_1">EXOTIC FOOD j.d.o.o. za trgovinu Podbrežje XIII. 12, 10000 Zagreb</derivirana_varijabla>
  </DomainObject.Predmet.ProtustrankaWithAdress>
  <DomainObject.Predmet.ProtustrankaWithAdressOIB>
    <izvorni_sadrzaj>EXOTIC FOOD j.d.o.o. za trgovinu, OIB 71328841531, Podbrežje XIII. 12, 10000 Zagreb</izvorni_sadrzaj>
    <derivirana_varijabla naziv="DomainObject.Predmet.ProtustrankaWithAdressOIB_1">EXOTIC FOOD j.d.o.o. za trgovinu, OIB 71328841531, Podbrežje XIII. 12, 10000 Zagreb</derivirana_varijabla>
  </DomainObject.Predmet.ProtustrankaWithAdressOIB>
  <DomainObject.Predmet.ProtustrankaNazivFormated>
    <izvorni_sadrzaj>EXOTIC FOOD j.d.o.o. za trgovinu</izvorni_sadrzaj>
    <derivirana_varijabla naziv="DomainObject.Predmet.ProtustrankaNazivFormated_1">EXOTIC FOOD j.d.o.o. za trgovinu</derivirana_varijabla>
  </DomainObject.Predmet.ProtustrankaNazivFormated>
  <DomainObject.Predmet.ProtustrankaNazivFormatedOIB>
    <izvorni_sadrzaj>EXOTIC FOOD j.d.o.o. za trgovinu, OIB 71328841531</izvorni_sadrzaj>
    <derivirana_varijabla naziv="DomainObject.Predmet.ProtustrankaNazivFormatedOIB_1">EXOTIC FOOD j.d.o.o. za trgovinu, OIB 71328841531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EXOTIC FOOD j.d.o.o. za trgovinu</item>
    </izvorni_sadrzaj>
    <derivirana_varijabla naziv="DomainObject.Predmet.ProtuStrankaListFormated_1">
      <item>EXOTIC FOOD j.d.o.o. za trgovinu</item>
    </derivirana_varijabla>
  </DomainObject.Predmet.ProtuStrankaListFormated>
  <DomainObject.Predmet.ProtuStrankaListFormatedOIB>
    <izvorni_sadrzaj>
      <item>EXOTIC FOOD j.d.o.o. za trgovinu, OIB 71328841531</item>
    </izvorni_sadrzaj>
    <derivirana_varijabla naziv="DomainObject.Predmet.ProtuStrankaListFormatedOIB_1">
      <item>EXOTIC FOOD j.d.o.o. za trgovinu, OIB 71328841531</item>
    </derivirana_varijabla>
  </DomainObject.Predmet.ProtuStrankaListFormatedOIB>
  <DomainObject.Predmet.ProtuStrankaListFormatedWithAdress>
    <izvorni_sadrzaj>
      <item>EXOTIC FOOD j.d.o.o. za trgovinu, Podbrežje XIII. 12, 10000 Zagreb</item>
    </izvorni_sadrzaj>
    <derivirana_varijabla naziv="DomainObject.Predmet.ProtuStrankaListFormatedWithAdress_1">
      <item>EXOTIC FOOD j.d.o.o. za trgovinu, Podbrežje XIII. 12, 10000 Zagreb</item>
    </derivirana_varijabla>
  </DomainObject.Predmet.ProtuStrankaListFormatedWithAdress>
  <DomainObject.Predmet.ProtuStrankaListFormatedWithAdressOIB>
    <izvorni_sadrzaj>
      <item>EXOTIC FOOD j.d.o.o. za trgovinu, OIB 71328841531, Podbrežje XIII. 12, 10000 Zagreb</item>
    </izvorni_sadrzaj>
    <derivirana_varijabla naziv="DomainObject.Predmet.ProtuStrankaListFormatedWithAdressOIB_1">
      <item>EXOTIC FOOD j.d.o.o. za trgovinu, OIB 71328841531, Podbrežje XIII. 12, 10000 Zagreb</item>
    </derivirana_varijabla>
  </DomainObject.Predmet.ProtuStrankaListFormatedWithAdressOIB>
  <DomainObject.Predmet.ProtuStrankaListNazivFormated>
    <izvorni_sadrzaj>
      <item>EXOTIC FOOD j.d.o.o. za trgovinu</item>
    </izvorni_sadrzaj>
    <derivirana_varijabla naziv="DomainObject.Predmet.ProtuStrankaListNazivFormated_1">
      <item>EXOTIC FOOD j.d.o.o. za trgovinu</item>
    </derivirana_varijabla>
  </DomainObject.Predmet.ProtuStrankaListNazivFormated>
  <DomainObject.Predmet.ProtuStrankaListNazivFormatedOIB>
    <izvorni_sadrzaj>
      <item>EXOTIC FOOD j.d.o.o. za trgovinu, OIB 71328841531</item>
    </izvorni_sadrzaj>
    <derivirana_varijabla naziv="DomainObject.Predmet.ProtuStrankaListNazivFormatedOIB_1">
      <item>EXOTIC FOOD j.d.o.o. za trgovinu, OIB 71328841531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EXOTIC FOOD j.d.o.o. za trgovinu</izvorni_sadrzaj>
    <derivirana_varijabla naziv="DomainObject.Predmet.ProtustrankaIDrugi_1">EXOTIC FOOD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EXOTIC FOOD j.d.o.o. za trgovinu, OIB 71328841531, Podbrežje XIII. 12, 10000 Zagreb</izvorni_sadrzaj>
    <derivirana_varijabla naziv="DomainObject.Predmet.ProtustrankaIDrugiAdressOIB_1">EXOTIC FOOD j.d.o.o. za trgovinu, OIB 71328841531, Podbrežje XIII.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EXOTIC FOOD j.d.o.o. za trgovinu</item>
      <item>FINA Regionalni centar Zagreb</item>
    </izvorni_sadrzaj>
    <derivirana_varijabla naziv="DomainObject.Predmet.SudioniciListNaziv_1">
      <item>EXOTIC FOOD j.d.o.o. za trgovinu</item>
      <item>FINA Regionalni centar Zagreb</item>
    </derivirana_varijabla>
  </DomainObject.Predmet.SudioniciListNaziv>
  <DomainObject.Predmet.SudioniciListAdressOIB>
    <izvorni_sadrzaj>
      <item>EXOTIC FOOD j.d.o.o. za trgovinu, OIB 71328841531, Podbrežje XIII. 12,10000 Zagreb</item>
      <item>FINA Regionalni centar Zagreb, OIB 85821130368, Trg svibanjskih žrtava 1995. br. 1,10000 Zagreb</item>
    </izvorni_sadrzaj>
    <derivirana_varijabla naziv="DomainObject.Predmet.SudioniciListAdressOIB_1">
      <item>EXOTIC FOOD j.d.o.o. za trgovinu, OIB 71328841531, Podbrežje XIII.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71328841531</item>
      <item>, OIB 85821130368</item>
    </izvorni_sadrzaj>
    <derivirana_varijabla naziv="DomainObject.Predmet.SudioniciListNazivOIB_1">
      <item>, OIB 71328841531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F715F-F78D-4B9F-B353-EEBC372EA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1973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2017-03-31T10:30:00Z</dcterms:created>
  <dc:creator>wsadmin</dc:creator>
  <cp:lastModifiedBy>Sanda Gučić</cp:lastModifiedBy>
  <cp:lastPrinted>2017-03-31T10:31:00Z</cp:lastPrinted>
  <dcterms:modified xmlns:xsi="http://www.w3.org/2001/XMLSchema-instance" xsi:type="dcterms:W3CDTF">2017-03-31T10:56:00Z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