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507f7" w14:paraId="7f507f7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A02823" w:rsidRPr="00A02823">
        <w:t>METALPLAST d.o.o. LABIN</w:t>
      </w:r>
      <w:r w:rsidR="0025102F">
        <w:t xml:space="preserve">, </w:t>
      </w:r>
      <w:r w:rsidR="00A02823">
        <w:t>Labin</w:t>
      </w:r>
      <w:r w:rsidR="00633FE7">
        <w:t xml:space="preserve">, </w:t>
      </w:r>
      <w:r w:rsidR="00A02823">
        <w:t>Mate Balote 13</w:t>
      </w:r>
      <w:r w:rsidR="006341D4">
        <w:t xml:space="preserve">, </w:t>
      </w:r>
      <w:r w:rsidR="0025102F">
        <w:t xml:space="preserve">OIB: </w:t>
      </w:r>
      <w:r w:rsidR="00A02823" w:rsidRPr="00A02823">
        <w:t>58454380138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A02823" w:rsidRPr="00A02823">
        <w:t>METALPLAST d.o.o. LABIN</w:t>
      </w:r>
      <w:r w:rsidR="00A02823">
        <w:t xml:space="preserve">, Labin, Mate Balote 13, OIB: </w:t>
      </w:r>
      <w:r w:rsidR="00A02823" w:rsidRPr="00A02823">
        <w:t>58454380138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D2FCE">
        <w:rPr>
          <w:b/>
          <w:lang w:val="pl-PL"/>
        </w:rPr>
        <w:t>17</w:t>
      </w:r>
      <w:r w:rsidR="00B17BB5" w:rsidRPr="0077472A">
        <w:rPr>
          <w:b/>
          <w:lang w:val="pl-PL"/>
        </w:rPr>
        <w:t xml:space="preserve">. </w:t>
      </w:r>
      <w:r w:rsidR="00FD2FCE">
        <w:rPr>
          <w:b/>
          <w:lang w:val="pl-PL"/>
        </w:rPr>
        <w:t>listopad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90BC4">
        <w:rPr>
          <w:b/>
          <w:lang w:val="pl-PL"/>
        </w:rPr>
        <w:t>09</w:t>
      </w:r>
      <w:r w:rsidR="00502BCB">
        <w:rPr>
          <w:b/>
          <w:lang w:val="pl-PL"/>
        </w:rPr>
        <w:t>:</w:t>
      </w:r>
      <w:r w:rsidR="00FD2FCE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A02823" w:rsidRPr="00A02823">
        <w:t>METALPLAST d.o.o. LABIN</w:t>
      </w:r>
      <w:r w:rsidR="00A02823">
        <w:t xml:space="preserve">, Labin, Mate Balote 13, OIB: </w:t>
      </w:r>
      <w:r w:rsidR="00A02823" w:rsidRPr="00A02823">
        <w:t>58454380138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FD2FCE">
        <w:rPr>
          <w:lang w:val="sv-SE"/>
        </w:rPr>
        <w:t>Siniša Validžić, Labin, Mate Balote 13</w:t>
      </w:r>
      <w:r w:rsidR="00990BC4">
        <w:rPr>
          <w:lang w:val="sv-SE"/>
        </w:rPr>
        <w:t>.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FD2FCE">
        <w:rPr>
          <w:lang w:val="sv-SE"/>
        </w:rPr>
        <w:t>Siniša Validžić, Labin, Mate Balote 13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FD2FCE">
        <w:rPr>
          <w:lang w:val="sv-SE"/>
        </w:rPr>
        <w:t>Siniša Validžić, Labin, Mate Balote 13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E73356">
        <w:rPr>
          <w:lang w:val="sv-SE"/>
        </w:rPr>
        <w:t xml:space="preserve">, </w:t>
      </w:r>
      <w:r w:rsidR="00837F50">
        <w:rPr>
          <w:lang w:val="sv-SE"/>
        </w:rPr>
        <w:t xml:space="preserve">SS Labin,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A02823">
        <w:t>1</w:t>
      </w:r>
      <w:r w:rsidR="003E00AF" w:rsidRPr="0077472A">
        <w:t xml:space="preserve">. </w:t>
      </w:r>
      <w:r w:rsidR="00A02823">
        <w:t>rujna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7104B9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A02823" w:rsidRPr="00A02823">
        <w:t>METALPLAST d.o.o. LABIN</w:t>
      </w:r>
      <w:r w:rsidR="00A02823">
        <w:t xml:space="preserve">, Labin, Mate Balote 13, OIB: </w:t>
      </w:r>
      <w:r w:rsidR="00A02823" w:rsidRPr="00A02823">
        <w:t>58454380138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FD2FCE">
        <w:rPr>
          <w:lang w:val="sv-SE"/>
        </w:rPr>
        <w:t>Siniša Validžić, Labin, Mate Balote 13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="00837F50">
        <w:rPr>
          <w:lang w:val="sv-SE"/>
        </w:rPr>
        <w:t xml:space="preserve">SS Labin,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8ED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633FE7">
          <w:t>Posl. broj: 4 St-9</w:t>
        </w:r>
        <w:r w:rsidR="00A02823">
          <w:t>54</w:t>
        </w:r>
        <w:r w:rsidR="00633FE7">
          <w:t>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A02823">
      <w:t>954</w:t>
    </w:r>
    <w:r w:rsidR="00633FE7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C14F1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1F3FE9"/>
    <w:rsid w:val="00204DEB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3118ED"/>
    <w:rsid w:val="00315097"/>
    <w:rsid w:val="003157B1"/>
    <w:rsid w:val="00317FBA"/>
    <w:rsid w:val="003264FF"/>
    <w:rsid w:val="003266F0"/>
    <w:rsid w:val="00333A6A"/>
    <w:rsid w:val="003446D3"/>
    <w:rsid w:val="003613B0"/>
    <w:rsid w:val="00395F29"/>
    <w:rsid w:val="003971EF"/>
    <w:rsid w:val="003B74B1"/>
    <w:rsid w:val="003D112F"/>
    <w:rsid w:val="003E00AF"/>
    <w:rsid w:val="003E60F9"/>
    <w:rsid w:val="003F265C"/>
    <w:rsid w:val="003F4CA6"/>
    <w:rsid w:val="00435808"/>
    <w:rsid w:val="0044039B"/>
    <w:rsid w:val="004804E9"/>
    <w:rsid w:val="00481920"/>
    <w:rsid w:val="00485407"/>
    <w:rsid w:val="004977C6"/>
    <w:rsid w:val="004B0907"/>
    <w:rsid w:val="004B6919"/>
    <w:rsid w:val="004E0998"/>
    <w:rsid w:val="004E3CF5"/>
    <w:rsid w:val="004F327B"/>
    <w:rsid w:val="004F358F"/>
    <w:rsid w:val="0050060B"/>
    <w:rsid w:val="00502BCB"/>
    <w:rsid w:val="0051365F"/>
    <w:rsid w:val="00513D67"/>
    <w:rsid w:val="00534C17"/>
    <w:rsid w:val="005356B8"/>
    <w:rsid w:val="005441A1"/>
    <w:rsid w:val="005468E5"/>
    <w:rsid w:val="005521FC"/>
    <w:rsid w:val="00554328"/>
    <w:rsid w:val="00560E38"/>
    <w:rsid w:val="00560FBF"/>
    <w:rsid w:val="00561574"/>
    <w:rsid w:val="00565D16"/>
    <w:rsid w:val="005672DD"/>
    <w:rsid w:val="00580787"/>
    <w:rsid w:val="00581279"/>
    <w:rsid w:val="0059655A"/>
    <w:rsid w:val="005A0AE7"/>
    <w:rsid w:val="005D50EA"/>
    <w:rsid w:val="005E3EB7"/>
    <w:rsid w:val="005E434E"/>
    <w:rsid w:val="005E5828"/>
    <w:rsid w:val="00603520"/>
    <w:rsid w:val="00604CEB"/>
    <w:rsid w:val="0061079D"/>
    <w:rsid w:val="00612593"/>
    <w:rsid w:val="00620365"/>
    <w:rsid w:val="006270B6"/>
    <w:rsid w:val="0063080B"/>
    <w:rsid w:val="00630C62"/>
    <w:rsid w:val="00633FE7"/>
    <w:rsid w:val="006341D4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B7120"/>
    <w:rsid w:val="006C0F66"/>
    <w:rsid w:val="006F3AA2"/>
    <w:rsid w:val="00704476"/>
    <w:rsid w:val="007104B9"/>
    <w:rsid w:val="00733E50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37F50"/>
    <w:rsid w:val="00844FE0"/>
    <w:rsid w:val="008551A7"/>
    <w:rsid w:val="00861560"/>
    <w:rsid w:val="0087394A"/>
    <w:rsid w:val="0088473D"/>
    <w:rsid w:val="008946FC"/>
    <w:rsid w:val="008A2A93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72CF8"/>
    <w:rsid w:val="00985388"/>
    <w:rsid w:val="00985C0A"/>
    <w:rsid w:val="00986F40"/>
    <w:rsid w:val="00987DD0"/>
    <w:rsid w:val="00990BC4"/>
    <w:rsid w:val="00990EFA"/>
    <w:rsid w:val="0099723F"/>
    <w:rsid w:val="009A5878"/>
    <w:rsid w:val="009B356E"/>
    <w:rsid w:val="009C7404"/>
    <w:rsid w:val="009D109D"/>
    <w:rsid w:val="009D1DFA"/>
    <w:rsid w:val="00A02823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D57E9"/>
    <w:rsid w:val="00AF4620"/>
    <w:rsid w:val="00AF47B8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62E41"/>
    <w:rsid w:val="00C74811"/>
    <w:rsid w:val="00C8148C"/>
    <w:rsid w:val="00C86174"/>
    <w:rsid w:val="00C931B8"/>
    <w:rsid w:val="00CA0CBB"/>
    <w:rsid w:val="00CD64A0"/>
    <w:rsid w:val="00CE335E"/>
    <w:rsid w:val="00CF5B50"/>
    <w:rsid w:val="00D023FB"/>
    <w:rsid w:val="00D14604"/>
    <w:rsid w:val="00D31BE2"/>
    <w:rsid w:val="00D44D01"/>
    <w:rsid w:val="00D8003F"/>
    <w:rsid w:val="00D91A32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249D6"/>
    <w:rsid w:val="00E369F6"/>
    <w:rsid w:val="00E372E4"/>
    <w:rsid w:val="00E40DC9"/>
    <w:rsid w:val="00E55ED8"/>
    <w:rsid w:val="00E57F5E"/>
    <w:rsid w:val="00E73356"/>
    <w:rsid w:val="00E768E9"/>
    <w:rsid w:val="00E815A9"/>
    <w:rsid w:val="00E86C6C"/>
    <w:rsid w:val="00E878B0"/>
    <w:rsid w:val="00EB6B87"/>
    <w:rsid w:val="00EC5AB5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4871"/>
    <w:rsid w:val="00F95A9C"/>
    <w:rsid w:val="00FA4F6C"/>
    <w:rsid w:val="00FB0B18"/>
    <w:rsid w:val="00FB3B04"/>
    <w:rsid w:val="00FC45FC"/>
    <w:rsid w:val="00FD2FCE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8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8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8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8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1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8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8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8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8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METALPLAST d.o.o. LABIN zastupanog po punomoćniku Siniša Validžić</izvorni_sadrzaj>
    <derivirana_varijabla naziv="DomainObject.Predmet.ProtustrankaFormated_1">  METALPLAST d.o.o. LABIN zastupanog po punomoćniku Siniša Validžić</derivirana_varijabla>
  </DomainObject.Predmet.ProtustrankaFormated>
  <DomainObject.Predmet.ProtustrankaFormatedOIB>
    <izvorni_sadrzaj>  METALPLAST d.o.o. LABIN, OIB 58454380138 zastupanog po punomoćniku Siniša Validžić</izvorni_sadrzaj>
    <derivirana_varijabla naziv="DomainObject.Predmet.ProtustrankaFormatedOIB_1">  METALPLAST d.o.o. LABIN, OIB 58454380138 zastupanog po punomoćniku Siniša Validžić</derivirana_varijabla>
  </DomainObject.Predmet.ProtustrankaFormatedOIB>
  <DomainObject.Predmet.ProtustrankaFormatedWithAdress>
    <izvorni_sadrzaj> METALPLAST d.o.o. LABIN, Mate Balote 13, 52220 Labin zastupanog po punomoćniku Siniša Validžić</izvorni_sadrzaj>
    <derivirana_varijabla naziv="DomainObject.Predmet.ProtustrankaFormatedWithAdress_1"> METALPLAST d.o.o. LABIN, Mate Balote 13, 52220 Labin zastupanog po punomoćniku Siniša Validžić</derivirana_varijabla>
  </DomainObject.Predmet.ProtustrankaFormatedWithAdress>
  <DomainObject.Predmet.ProtustrankaFormatedWithAdressOIB>
    <izvorni_sadrzaj> METALPLAST d.o.o. LABIN, OIB 58454380138, Mate Balote 13, 52220 Labin zastupanog po punomoćniku Siniša Validžić</izvorni_sadrzaj>
    <derivirana_varijabla naziv="DomainObject.Predmet.ProtustrankaFormatedWithAdressOIB_1"> METALPLAST d.o.o. LABIN, OIB 58454380138, Mate Balote 13, 52220 Labin zastupanog po punomoćniku Siniša Validžić</derivirana_varijabla>
  </DomainObject.Predmet.ProtustrankaFormatedWithAdressOIB>
  <DomainObject.Predmet.ProtustrankaWithAdress>
    <izvorni_sadrzaj>METALPLAST d.o.o. LABIN Mate Balote 13, 52220 Labin</izvorni_sadrzaj>
    <derivirana_varijabla naziv="DomainObject.Predmet.ProtustrankaWithAdress_1">METALPLAST d.o.o. LABIN Mate Balote 13, 52220 Labin</derivirana_varijabla>
  </DomainObject.Predmet.ProtustrankaWithAdress>
  <DomainObject.Predmet.ProtustrankaWithAdressOIB>
    <izvorni_sadrzaj>METALPLAST d.o.o. LABIN, OIB 58454380138, Mate Balote 13, 52220 Labin</izvorni_sadrzaj>
    <derivirana_varijabla naziv="DomainObject.Predmet.ProtustrankaWithAdressOIB_1">METALPLAST d.o.o. LABIN, OIB 58454380138, Mate Balote 13, 52220 Labin</derivirana_varijabla>
  </DomainObject.Predmet.ProtustrankaWithAdressOIB>
  <DomainObject.Predmet.ProtustrankaNazivFormated>
    <izvorni_sadrzaj>METALPLAST d.o.o. LABIN</izvorni_sadrzaj>
    <derivirana_varijabla naziv="DomainObject.Predmet.ProtustrankaNazivFormated_1">METALPLAST d.o.o. LABIN</derivirana_varijabla>
  </DomainObject.Predmet.ProtustrankaNazivFormated>
  <DomainObject.Predmet.ProtustrankaNazivFormatedOIB>
    <izvorni_sadrzaj>METALPLAST d.o.o. LABIN, OIB 58454380138</izvorni_sadrzaj>
    <derivirana_varijabla naziv="DomainObject.Predmet.ProtustrankaNazivFormatedOIB_1">METALPLAST d.o.o. LABIN, OIB 58454380138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32411.16</izvorni_sadrzaj>
    <derivirana_varijabla naziv="DomainObject.Predmet.TrenutnaVrijednost_1">32411.16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METALPLAST d.o.o. LABIN zastupanog po punomoćniku Siniša Validžić</item>
    </izvorni_sadrzaj>
    <derivirana_varijabla naziv="DomainObject.Predmet.ProtuStrankaListFormated_1">
      <item>METALPLAST d.o.o. LABIN zastupanog po punomoćniku Siniša Validžić</item>
    </derivirana_varijabla>
  </DomainObject.Predmet.ProtuStrankaListFormated>
  <DomainObject.Predmet.ProtuStrankaListFormatedOIB>
    <izvorni_sadrzaj>
      <item>METALPLAST d.o.o. LABIN, OIB 58454380138 zastupanog po punomoćniku Siniša Validžić</item>
    </izvorni_sadrzaj>
    <derivirana_varijabla naziv="DomainObject.Predmet.ProtuStrankaListFormatedOIB_1">
      <item>METALPLAST d.o.o. LABIN, OIB 58454380138 zastupanog po punomoćniku Siniša Validžić</item>
    </derivirana_varijabla>
  </DomainObject.Predmet.ProtuStrankaListFormatedOIB>
  <DomainObject.Predmet.ProtuStrankaListFormatedWithAdress>
    <izvorni_sadrzaj>
      <item>METALPLAST d.o.o. LABIN, Mate Balote 13, 52220 Labin zastupanog po punomoćniku Siniša Validžić</item>
    </izvorni_sadrzaj>
    <derivirana_varijabla naziv="DomainObject.Predmet.ProtuStrankaListFormatedWithAdress_1">
      <item>METALPLAST d.o.o. LABIN, Mate Balote 13, 52220 Labin zastupanog po punomoćniku Siniša Validžić</item>
    </derivirana_varijabla>
  </DomainObject.Predmet.ProtuStrankaListFormatedWithAdress>
  <DomainObject.Predmet.ProtuStrankaListFormatedWithAdressOIB>
    <izvorni_sadrzaj>
      <item>METALPLAST d.o.o. LABIN, OIB 58454380138, Mate Balote 13, 52220 Labin zastupanog po punomoćniku Siniša Validžić</item>
    </izvorni_sadrzaj>
    <derivirana_varijabla naziv="DomainObject.Predmet.ProtuStrankaListFormatedWithAdressOIB_1">
      <item>METALPLAST d.o.o. LABIN, OIB 58454380138, Mate Balote 13, 52220 Labin zastupanog po punomoćniku Siniša Validžić</item>
    </derivirana_varijabla>
  </DomainObject.Predmet.ProtuStrankaListFormatedWithAdressOIB>
  <DomainObject.Predmet.ProtuStrankaListNazivFormated>
    <izvorni_sadrzaj>
      <item>METALPLAST d.o.o. LABIN</item>
    </izvorni_sadrzaj>
    <derivirana_varijabla naziv="DomainObject.Predmet.ProtuStrankaListNazivFormated_1">
      <item>METALPLAST d.o.o. LABIN</item>
    </derivirana_varijabla>
  </DomainObject.Predmet.ProtuStrankaListNazivFormated>
  <DomainObject.Predmet.ProtuStrankaListNazivFormatedOIB>
    <izvorni_sadrzaj>
      <item>METALPLAST d.o.o. LABIN, OIB 58454380138</item>
    </izvorni_sadrzaj>
    <derivirana_varijabla naziv="DomainObject.Predmet.ProtuStrankaListNazivFormatedOIB_1">
      <item>METALPLAST d.o.o. LABIN, OIB 58454380138</item>
    </derivirana_varijabla>
  </DomainObject.Predmet.ProtuStrankaListNazivFormatedOIB>
  <DomainObject.Predmet.OstaliListFormated>
    <izvorni_sadrzaj>
      <item>Siniša Validžić punomoćnik sudionika u postupku METALPLAST d.o.o. LABIN</item>
    </izvorni_sadrzaj>
    <derivirana_varijabla naziv="DomainObject.Predmet.OstaliListFormated_1">
      <item>Siniša Validžić punomoćnik sudionika u postupku METALPLAST d.o.o. LABIN</item>
    </derivirana_varijabla>
  </DomainObject.Predmet.OstaliListFormated>
  <DomainObject.Predmet.OstaliListFormatedOIB>
    <izvorni_sadrzaj>
      <item>Siniša Validžić, OIB 65091972748 punomoćnik sudionika u postupku METALPLAST d.o.o. LABIN</item>
    </izvorni_sadrzaj>
    <derivirana_varijabla naziv="DomainObject.Predmet.OstaliListFormatedOIB_1">
      <item>Siniša Validžić, OIB 65091972748 punomoćnik sudionika u postupku METALPLAST d.o.o. LABIN</item>
    </derivirana_varijabla>
  </DomainObject.Predmet.OstaliListFormatedOIB>
  <DomainObject.Predmet.OstaliListFormatedWithAdress>
    <izvorni_sadrzaj>
      <item>Siniša Validžić, Mate Balote 13, 52220 Labin punomoćnik sudionika u postupku METALPLAST d.o.o. LABIN</item>
    </izvorni_sadrzaj>
    <derivirana_varijabla naziv="DomainObject.Predmet.OstaliListFormatedWithAdress_1">
      <item>Siniša Validžić, Mate Balote 13, 52220 Labin punomoćnik sudionika u postupku METALPLAST d.o.o. LABIN</item>
    </derivirana_varijabla>
  </DomainObject.Predmet.OstaliListFormatedWithAdress>
  <DomainObject.Predmet.OstaliListFormatedWithAdressOIB>
    <izvorni_sadrzaj>
      <item>Siniša Validžić, OIB 65091972748, Mate Balote 13, 52220 Labin punomoćnik sudionika u postupku METALPLAST d.o.o. LABIN</item>
    </izvorni_sadrzaj>
    <derivirana_varijabla naziv="DomainObject.Predmet.OstaliListFormatedWithAdressOIB_1">
      <item>Siniša Validžić, OIB 65091972748, Mate Balote 13, 52220 Labin punomoćnik sudionika u postupku METALPLAST d.o.o. LABIN</item>
    </derivirana_varijabla>
  </DomainObject.Predmet.OstaliListFormatedWithAdressOIB>
  <DomainObject.Predmet.OstaliListNazivFormated>
    <izvorni_sadrzaj>
      <item>Siniša Validžić</item>
    </izvorni_sadrzaj>
    <derivirana_varijabla naziv="DomainObject.Predmet.OstaliListNazivFormated_1">
      <item>Siniša Validžić</item>
    </derivirana_varijabla>
  </DomainObject.Predmet.OstaliListNazivFormated>
  <DomainObject.Predmet.OstaliListNazivFormatedOIB>
    <izvorni_sadrzaj>
      <item>Siniša Validžić, OIB 65091972748</item>
    </izvorni_sadrzaj>
    <derivirana_varijabla naziv="DomainObject.Predmet.OstaliListNazivFormatedOIB_1">
      <item>Siniša Validžić, OIB 65091972748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METALPLAST d.o.o. LABIN</izvorni_sadrzaj>
    <derivirana_varijabla naziv="DomainObject.Predmet.ProtustrankaIDrugi_1">METALPLAST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METALPLAST d.o.o. LABIN, OIB 58454380138, Mate Balote 13, 52220 Labin</izvorni_sadrzaj>
    <derivirana_varijabla naziv="DomainObject.Predmet.ProtustrankaIDrugiAdressOIB_1">METALPLAST d.o.o. LABIN, OIB 58454380138, Mate Balote 13,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METALPLAST d.o.o. LABIN</item>
      <item>Siniša Validžić</item>
    </izvorni_sadrzaj>
    <derivirana_varijabla naziv="DomainObject.Predmet.SudioniciListNaziv_1">
      <item>FINANCIJSKA AGENCIJA, RC RIJEKA, PODRUŽNICA PULA, PULA</item>
      <item>METALPLAST d.o.o. LABIN</item>
      <item>Siniša Validžić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METALPLAST d.o.o. LABIN, OIB 58454380138, Mate Balote 13,52220 Labin</item>
      <item>Siniša Validžić, OIB 65091972748, Mate Balote 13,52220 Labin</item>
    </izvorni_sadrzaj>
    <derivirana_varijabla naziv="DomainObject.Predmet.SudioniciListAdressOIB_1">
      <item>FINANCIJSKA AGENCIJA, RC RIJEKA, PODRUŽNICA PULA, PULA, OIB 85821130368, Giardini 5,52100 Pula</item>
      <item>METALPLAST d.o.o. LABIN, OIB 58454380138, Mate Balote 13,52220 Labin</item>
      <item>Siniša Validžić, OIB 65091972748, Mate Balote 13,52220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58454380138</item>
      <item>, OIB 65091972748</item>
    </izvorni_sadrzaj>
    <derivirana_varijabla naziv="DomainObject.Predmet.SudioniciListNazivOIB_1">
      <item>, OIB 85821130368</item>
      <item>, OIB 58454380138</item>
      <item>, OIB 65091972748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FFBF5-A549-4B95-AC35-3F4A0E3283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3305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2016-09-01T06:07:00Z</dcterms:created>
  <dc:creator>Jasmina Matika</dc:creator>
  <cp:lastModifiedBy>Sanja Prodan</cp:lastModifiedBy>
  <cp:lastPrinted>2016-09-01T06:10:00Z</cp:lastPrinted>
  <dcterms:modified xmlns:xsi="http://www.w3.org/2001/XMLSchema-instance" xsi:type="dcterms:W3CDTF">2016-09-01T06:11:00Z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