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b631" w14:paraId="c28b631" w:rsidRDefault="00AF3614" w:rsidP="00AF3614" w:rsidR="00AF3614" w:rsidRPr="00290EF4">
      <w:pPr>
        <w:jc w:val="right"/>
        <w15:collapsed w:val="false"/>
      </w:pPr>
      <w:bookmarkStart w:name="_GoBack" w:id="0"/>
      <w:bookmarkEnd w:id="0"/>
      <w:proofErr w:type="spellStart"/>
      <w:r w:rsidRPr="00290EF4">
        <w:t>Posl</w:t>
      </w:r>
      <w:proofErr w:type="spellEnd"/>
      <w:r w:rsidRPr="00290EF4">
        <w:t xml:space="preserve">. br. </w:t>
      </w:r>
      <w:r w:rsidR="00F642D4" w:rsidRPr="00290EF4">
        <w:t>1</w:t>
      </w:r>
      <w:r w:rsidRPr="00290EF4">
        <w:t xml:space="preserve"> St-</w:t>
      </w:r>
      <w:r w:rsidR="00C3782C">
        <w:t>1048</w:t>
      </w:r>
      <w:r w:rsidR="005B6B71">
        <w:t>/16</w:t>
      </w:r>
      <w:r w:rsidR="0034366B">
        <w:t>-</w:t>
      </w:r>
      <w:r w:rsidR="00C3782C">
        <w:t>26</w:t>
      </w:r>
    </w:p>
    <w:p w:rsidRDefault="00AF3614" w:rsidP="00AF3614" w:rsidR="00AF3614" w:rsidRPr="00290EF4"/>
    <w:p w:rsidRDefault="00AF3614" w:rsidP="00AF3614" w:rsidR="00AF3614" w:rsidRPr="00290EF4"/>
    <w:p w:rsidRDefault="00AF3614" w:rsidP="00AF3614" w:rsidR="00AF3614" w:rsidRPr="00290EF4"/>
    <w:p w:rsidRDefault="00AF3614" w:rsidP="00F642D4" w:rsidR="00AF3614" w:rsidRPr="00290EF4">
      <w:r w:rsidRPr="00290EF4">
        <w:t>REPUBLIKA   HRVATSKA</w:t>
      </w:r>
    </w:p>
    <w:p w:rsidRDefault="00F642D4" w:rsidP="00F642D4" w:rsidR="00F642D4" w:rsidRPr="00290EF4">
      <w:r w:rsidRPr="00290EF4">
        <w:t>TRGOVAČKI SUD U ZADRU</w:t>
      </w:r>
    </w:p>
    <w:p w:rsidRDefault="00F642D4" w:rsidP="00173154" w:rsidR="00F642D4"/>
    <w:p w:rsidRDefault="00173154" w:rsidP="00173154" w:rsidR="00173154"/>
    <w:p w:rsidRDefault="00290EF4" w:rsidP="00AF3614" w:rsidR="00290EF4">
      <w:pPr>
        <w:jc w:val="center"/>
      </w:pPr>
      <w:r>
        <w:t xml:space="preserve"> R E P U B L I K A  H R V A T S K A </w:t>
      </w:r>
    </w:p>
    <w:p w:rsidRDefault="00290EF4" w:rsidP="00AF3614" w:rsidR="00290EF4" w:rsidRPr="00290EF4">
      <w:pPr>
        <w:jc w:val="center"/>
      </w:pPr>
    </w:p>
    <w:p w:rsidRDefault="00AF3614" w:rsidP="00AF3614" w:rsidR="00AF3614" w:rsidRPr="00290EF4">
      <w:pPr>
        <w:jc w:val="center"/>
      </w:pPr>
      <w:r w:rsidRPr="00290EF4">
        <w:t>R  J  E  Š  E  N  J  E</w:t>
      </w:r>
    </w:p>
    <w:p w:rsidRDefault="00173154" w:rsidP="00AF3614" w:rsidR="00173154" w:rsidRPr="00290EF4">
      <w:pPr>
        <w:jc w:val="both"/>
      </w:pPr>
    </w:p>
    <w:p w:rsidRDefault="00AF3614" w:rsidP="00173154" w:rsidR="00AF3614" w:rsidRPr="00290EF4">
      <w:pPr>
        <w:ind w:firstLine="708"/>
        <w:jc w:val="both"/>
      </w:pPr>
      <w:r w:rsidRPr="00290EF4">
        <w:t xml:space="preserve">Trgovački sud u Zadru </w:t>
      </w:r>
      <w:r w:rsidR="00290EF4">
        <w:t>(</w:t>
      </w:r>
      <w:r w:rsidR="00CB03AF">
        <w:t>OIB</w:t>
      </w:r>
      <w:r w:rsidR="00290EF4">
        <w:t>:39670464653)</w:t>
      </w:r>
      <w:r w:rsidR="00CB03AF">
        <w:t>,</w:t>
      </w:r>
      <w:r w:rsidR="00290EF4">
        <w:t xml:space="preserve"> </w:t>
      </w:r>
      <w:r w:rsidRPr="00290EF4">
        <w:t xml:space="preserve">po sucu ovog suda Ardeni Bajlo, u </w:t>
      </w:r>
      <w:r w:rsidR="00173154" w:rsidRPr="00290EF4">
        <w:t>stečajno</w:t>
      </w:r>
      <w:r w:rsidR="00173154">
        <w:t xml:space="preserve">m </w:t>
      </w:r>
      <w:r w:rsidRPr="00290EF4">
        <w:t>postupk</w:t>
      </w:r>
      <w:r w:rsidR="00CB03AF">
        <w:t>u</w:t>
      </w:r>
      <w:r w:rsidRPr="00290EF4">
        <w:t xml:space="preserve"> nad dužnik</w:t>
      </w:r>
      <w:r w:rsidR="0096264F" w:rsidRPr="00290EF4">
        <w:t>om</w:t>
      </w:r>
      <w:r w:rsidRPr="00290EF4">
        <w:t xml:space="preserve"> </w:t>
      </w:r>
      <w:r w:rsidR="00C3782C">
        <w:t>BILI GALEB d.o.o., Benkovac, Stjepana Radića 1, OIB: 52260223040</w:t>
      </w:r>
      <w:r w:rsidR="00290EF4">
        <w:t>,</w:t>
      </w:r>
      <w:r w:rsidRPr="00290EF4">
        <w:t xml:space="preserve"> </w:t>
      </w:r>
      <w:r w:rsidR="00CB03AF">
        <w:t>odlučujući o</w:t>
      </w:r>
      <w:r w:rsidR="0034366B">
        <w:t xml:space="preserve"> zahtjevu za </w:t>
      </w:r>
      <w:r w:rsidR="00C3782C">
        <w:t xml:space="preserve">naknadu troška </w:t>
      </w:r>
      <w:r w:rsidR="00985277">
        <w:t xml:space="preserve">kojeg je podnijela punomoćnica stečajnog vjerovnika odvjetnica Irena </w:t>
      </w:r>
      <w:proofErr w:type="spellStart"/>
      <w:r w:rsidR="00985277">
        <w:t>Gulan</w:t>
      </w:r>
      <w:proofErr w:type="spellEnd"/>
      <w:r w:rsidR="00985277">
        <w:t xml:space="preserve"> </w:t>
      </w:r>
      <w:proofErr w:type="spellStart"/>
      <w:r w:rsidR="00985277">
        <w:t>Šimurina</w:t>
      </w:r>
      <w:proofErr w:type="spellEnd"/>
      <w:r w:rsidR="0034366B">
        <w:t xml:space="preserve">, </w:t>
      </w:r>
      <w:r w:rsidR="00CB03AF">
        <w:t xml:space="preserve"> </w:t>
      </w:r>
      <w:r w:rsidRPr="00290EF4">
        <w:t xml:space="preserve">dana </w:t>
      </w:r>
      <w:r w:rsidR="00582755">
        <w:t>24</w:t>
      </w:r>
      <w:r w:rsidR="005B6B71">
        <w:t>. veljače 2017</w:t>
      </w:r>
      <w:r w:rsidRPr="00290EF4">
        <w:t xml:space="preserve">. </w:t>
      </w:r>
    </w:p>
    <w:p w:rsidRDefault="00AF3614" w:rsidP="00AF3614" w:rsidR="00AF3614" w:rsidRPr="00290EF4"/>
    <w:p w:rsidRDefault="00AF3614" w:rsidP="00AF3614" w:rsidR="00AF3614" w:rsidRPr="00290EF4">
      <w:pPr>
        <w:jc w:val="center"/>
      </w:pPr>
      <w:r w:rsidRPr="00290EF4">
        <w:t>r i j e š i o   j e</w:t>
      </w:r>
    </w:p>
    <w:p w:rsidRDefault="00AF3614" w:rsidP="00AF3614" w:rsidR="00AF3614" w:rsidRPr="00290EF4"/>
    <w:p w:rsidRDefault="002E32EC" w:rsidP="002E32EC" w:rsidR="002E32EC">
      <w:pPr>
        <w:pStyle w:val="Odlomakpopisa"/>
        <w:ind w:left="1080"/>
      </w:pPr>
    </w:p>
    <w:p w:rsidRDefault="00AF3614" w:rsidP="00985277" w:rsidR="00AF3614" w:rsidRPr="00290EF4">
      <w:pPr>
        <w:pStyle w:val="Odlomakpopisa"/>
        <w:numPr>
          <w:ilvl w:val="0"/>
          <w:numId w:val="2"/>
        </w:numPr>
        <w:ind w:firstLine="360" w:left="0"/>
      </w:pPr>
      <w:r w:rsidRPr="00290EF4">
        <w:t>Odbija se</w:t>
      </w:r>
      <w:r w:rsidR="0034366B">
        <w:t xml:space="preserve"> zahtjev za </w:t>
      </w:r>
      <w:r w:rsidR="002E32EC">
        <w:t xml:space="preserve">naknadu troška </w:t>
      </w:r>
      <w:r w:rsidR="00985277">
        <w:t>punomoćnice stečajnog vjerovnika</w:t>
      </w:r>
      <w:r w:rsidR="00582755">
        <w:t xml:space="preserve"> PATRIOT d.o.o. Zadar,</w:t>
      </w:r>
      <w:r w:rsidR="00985277">
        <w:t xml:space="preserve"> Irene </w:t>
      </w:r>
      <w:proofErr w:type="spellStart"/>
      <w:r w:rsidR="00985277">
        <w:t>Gulan</w:t>
      </w:r>
      <w:proofErr w:type="spellEnd"/>
      <w:r w:rsidR="00985277">
        <w:t xml:space="preserve"> </w:t>
      </w:r>
      <w:proofErr w:type="spellStart"/>
      <w:r w:rsidR="00985277">
        <w:t>Šimurina</w:t>
      </w:r>
      <w:proofErr w:type="spellEnd"/>
      <w:r w:rsidRPr="00290EF4">
        <w:t xml:space="preserve"> </w:t>
      </w:r>
      <w:r w:rsidR="0034366B">
        <w:t xml:space="preserve">u iznosu od </w:t>
      </w:r>
      <w:r w:rsidR="00985277">
        <w:t>275.744,00</w:t>
      </w:r>
      <w:r w:rsidR="0034366B">
        <w:t xml:space="preserve"> kuna. </w:t>
      </w:r>
    </w:p>
    <w:p w:rsidRDefault="00AF3614" w:rsidP="00AF3614" w:rsidR="00AF3614" w:rsidRPr="00290EF4">
      <w:pPr>
        <w:jc w:val="center"/>
      </w:pPr>
    </w:p>
    <w:p w:rsidRDefault="00AF3614" w:rsidP="00AF3614" w:rsidR="00AF3614" w:rsidRPr="00290EF4">
      <w:pPr>
        <w:jc w:val="center"/>
      </w:pPr>
      <w:r w:rsidRPr="00290EF4">
        <w:t>Obrazloženje</w:t>
      </w:r>
    </w:p>
    <w:p w:rsidRDefault="00AF3614" w:rsidP="00AF3614" w:rsidR="00AF3614" w:rsidRPr="00290EF4"/>
    <w:p w:rsidRDefault="00AF3614" w:rsidP="00AF3614" w:rsidR="0034366B">
      <w:pPr>
        <w:jc w:val="both"/>
      </w:pPr>
      <w:r w:rsidRPr="00290EF4">
        <w:tab/>
      </w:r>
      <w:r w:rsidR="00985277">
        <w:t xml:space="preserve">Punomoćnica stečajnog vjerovnika, odvjetnica Irena </w:t>
      </w:r>
      <w:proofErr w:type="spellStart"/>
      <w:r w:rsidR="00985277">
        <w:t>Gulan</w:t>
      </w:r>
      <w:proofErr w:type="spellEnd"/>
      <w:r w:rsidR="00985277">
        <w:t xml:space="preserve"> </w:t>
      </w:r>
      <w:proofErr w:type="spellStart"/>
      <w:r w:rsidR="00985277">
        <w:t>Šimurina</w:t>
      </w:r>
      <w:proofErr w:type="spellEnd"/>
      <w:r w:rsidR="00985277">
        <w:t xml:space="preserve"> </w:t>
      </w:r>
      <w:r w:rsidR="005B6B71">
        <w:t xml:space="preserve">je dana </w:t>
      </w:r>
      <w:r w:rsidR="00985277">
        <w:t>22</w:t>
      </w:r>
      <w:r w:rsidR="005B6B71">
        <w:t>. veljače 2017. podni</w:t>
      </w:r>
      <w:r w:rsidR="00985277">
        <w:t>jela</w:t>
      </w:r>
      <w:r w:rsidR="0034366B">
        <w:t xml:space="preserve"> zahtjev</w:t>
      </w:r>
      <w:r w:rsidR="002E32EC">
        <w:t xml:space="preserve"> za </w:t>
      </w:r>
      <w:r w:rsidR="00985277">
        <w:t xml:space="preserve">naknadu troška vjerovnika Patriot d.o.o. Zadar u </w:t>
      </w:r>
      <w:r w:rsidR="00582755">
        <w:t xml:space="preserve"> stečajnom postupku nad stečajnim dužnikom BILI GALEB d.o.o. Benkovac u iznosu od 275.744,00 kuna.</w:t>
      </w:r>
    </w:p>
    <w:p w:rsidRDefault="00582755" w:rsidP="00AF3614" w:rsidR="00582755">
      <w:pPr>
        <w:jc w:val="both"/>
      </w:pPr>
      <w:r>
        <w:tab/>
        <w:t>Zahtjev nije osnovan.</w:t>
      </w:r>
    </w:p>
    <w:p w:rsidRDefault="00582755" w:rsidP="00582755" w:rsidR="00582755">
      <w:pPr>
        <w:ind w:firstLine="708"/>
        <w:jc w:val="both"/>
      </w:pPr>
      <w:r>
        <w:t xml:space="preserve">Odredbom čl. 20. Stečajnog zakona (Narodne novine 71/15) propisano je da u </w:t>
      </w:r>
      <w:proofErr w:type="spellStart"/>
      <w:r>
        <w:t>predstečajnom</w:t>
      </w:r>
      <w:proofErr w:type="spellEnd"/>
      <w:r>
        <w:t xml:space="preserve"> i stečajnom postupku svaki vjerovnik snosi svoje troškove, ako zakonom nije drugačije određeno. Zakon poznaje drugačije određenje samo u slučaju radnji koje poduzima Financijska agencija.</w:t>
      </w:r>
    </w:p>
    <w:p w:rsidRDefault="00582755" w:rsidP="00AF3614" w:rsidR="00582755">
      <w:pPr>
        <w:jc w:val="both"/>
      </w:pPr>
      <w:r>
        <w:tab/>
        <w:t xml:space="preserve">Kako dakle je riječ o troškovima punomoćnice vjerovnik stečajnog dužnika to je evidentno upravo u skladu s odredbom čl. 20. Stečajnog zakona troškove dužan snositi sam vjerovnik, pa je stoga odlučeno kao u izreci. </w:t>
      </w:r>
    </w:p>
    <w:p w:rsidRDefault="00985277" w:rsidP="002E32EC" w:rsidR="00985277">
      <w:pPr>
        <w:ind w:firstLine="708"/>
        <w:jc w:val="both"/>
      </w:pPr>
    </w:p>
    <w:p w:rsidRDefault="00985277" w:rsidP="002E32EC" w:rsidR="00985277">
      <w:pPr>
        <w:ind w:firstLine="708"/>
        <w:jc w:val="both"/>
      </w:pPr>
    </w:p>
    <w:p w:rsidRDefault="00AF3614" w:rsidP="00AF3614" w:rsidR="00AF3614" w:rsidRPr="00290EF4">
      <w:pPr>
        <w:jc w:val="center"/>
      </w:pPr>
      <w:r w:rsidRPr="00290EF4">
        <w:t xml:space="preserve">U Zadru, dana </w:t>
      </w:r>
      <w:r w:rsidR="00582755">
        <w:t>24</w:t>
      </w:r>
      <w:r w:rsidR="005B6B71">
        <w:t>. veljače 2017.</w:t>
      </w:r>
    </w:p>
    <w:p w:rsidRDefault="00AF3614" w:rsidP="00AF3614" w:rsidR="00AF3614"/>
    <w:p w:rsidRDefault="00173154" w:rsidP="00AF3614" w:rsidR="00173154" w:rsidRPr="00290EF4"/>
    <w:p w:rsidRDefault="00A64D11" w:rsidP="00173154" w:rsidR="00AF3614" w:rsidRPr="00290EF4">
      <w:pPr>
        <w:jc w:val="right"/>
      </w:pPr>
      <w:r>
        <w:t xml:space="preserve">                                                       </w:t>
      </w:r>
      <w:r w:rsidR="005B6B71">
        <w:t>Sutkinja:</w:t>
      </w:r>
    </w:p>
    <w:p w:rsidRDefault="00A64D11" w:rsidP="00173154" w:rsidR="00423FB3">
      <w:pPr>
        <w:jc w:val="right"/>
      </w:pPr>
      <w:r>
        <w:t xml:space="preserve">                                                                                           </w:t>
      </w:r>
      <w:r w:rsidR="00AF3614" w:rsidRPr="00290EF4">
        <w:t>Ardena Bajl</w:t>
      </w:r>
      <w:r w:rsidR="00423FB3" w:rsidRPr="00290EF4">
        <w:t>o</w:t>
      </w:r>
    </w:p>
    <w:p w:rsidRDefault="00173154" w:rsidP="00173154" w:rsidR="00173154">
      <w:pPr>
        <w:jc w:val="right"/>
      </w:pPr>
    </w:p>
    <w:p w:rsidRDefault="00173154" w:rsidP="00173154" w:rsidR="00173154" w:rsidRPr="00290EF4">
      <w:pPr>
        <w:jc w:val="right"/>
      </w:pPr>
    </w:p>
    <w:p w:rsidRDefault="00423FB3" w:rsidP="00423FB3" w:rsidR="009108DC" w:rsidRPr="00290EF4">
      <w:pPr>
        <w:ind w:left="6372"/>
      </w:pPr>
      <w:r w:rsidRPr="00290EF4">
        <w:t xml:space="preserve"> </w:t>
      </w:r>
    </w:p>
    <w:p w:rsidRDefault="00AF3614" w:rsidP="00AF3614" w:rsidR="00AF3614" w:rsidRPr="00290EF4">
      <w:r w:rsidRPr="00290EF4">
        <w:t>POUKA O PRAVNOM LIJEKU</w:t>
      </w:r>
    </w:p>
    <w:p w:rsidRDefault="00AF3614" w:rsidP="00AF3614" w:rsidR="00AF3614" w:rsidRPr="00290EF4">
      <w:r w:rsidRPr="00290EF4">
        <w:t xml:space="preserve">Protiv ovog rješenja može se izjaviti žalba Visokom trgovačkom sudu Republike Hrvatske u roku od 8 dana od dana </w:t>
      </w:r>
      <w:r w:rsidR="005B6B71">
        <w:t>dostave</w:t>
      </w:r>
      <w:r w:rsidRPr="00290EF4">
        <w:t xml:space="preserve">, u tri primjerka, sve putem ovog suda. </w:t>
      </w:r>
    </w:p>
    <w:p w:rsidRDefault="00AF3614" w:rsidP="00AF3614" w:rsidR="00AF3614" w:rsidRPr="00290EF4"/>
    <w:p w:rsidRDefault="00101134" w:rsidP="00101134" w:rsidR="00101134" w:rsidRPr="00290EF4">
      <w:r w:rsidRPr="00290EF4">
        <w:t xml:space="preserve">Dostaviti:  </w:t>
      </w:r>
    </w:p>
    <w:p w:rsidRDefault="00985277" w:rsidP="00915FF0" w:rsidR="00915FF0">
      <w:pPr>
        <w:numPr>
          <w:ilvl w:val="0"/>
          <w:numId w:val="1"/>
        </w:numPr>
      </w:pPr>
      <w:r>
        <w:t>E-oglasna ploča</w:t>
      </w:r>
    </w:p>
    <w:p w:rsidRDefault="00582755" w:rsidP="00582755" w:rsidR="00985277" w:rsidRPr="00290EF4">
      <w:pPr>
        <w:numPr>
          <w:ilvl w:val="0"/>
          <w:numId w:val="1"/>
        </w:numPr>
      </w:pPr>
      <w:r>
        <w:t xml:space="preserve">odvjetnici </w:t>
      </w:r>
      <w:r w:rsidR="00985277">
        <w:t xml:space="preserve">Ireni </w:t>
      </w:r>
      <w:proofErr w:type="spellStart"/>
      <w:r w:rsidR="00985277">
        <w:t>Gulan</w:t>
      </w:r>
      <w:proofErr w:type="spellEnd"/>
      <w:r w:rsidR="00985277">
        <w:t xml:space="preserve"> </w:t>
      </w:r>
      <w:proofErr w:type="spellStart"/>
      <w:r w:rsidR="00985277">
        <w:t>Šimurina</w:t>
      </w:r>
      <w:proofErr w:type="spellEnd"/>
    </w:p>
    <w:p w:rsidRDefault="00101134" w:rsidP="00101134" w:rsidR="00101134" w:rsidRPr="00290EF4">
      <w:pPr>
        <w:numPr>
          <w:ilvl w:val="0"/>
          <w:numId w:val="1"/>
        </w:numPr>
      </w:pPr>
      <w:r w:rsidRPr="00290EF4">
        <w:t>U spis</w:t>
      </w:r>
    </w:p>
    <w:p w:rsidRDefault="00290EF4" w:rsidP="00101134" w:rsidR="00101134" w:rsidRPr="00290EF4">
      <w:r>
        <w:t xml:space="preserve"> </w:t>
      </w:r>
    </w:p>
    <w:p w:rsidRDefault="00AF3614" w:rsidR="00AF3614" w:rsidRPr="00290EF4"/>
    <w:sectPr w:rsidR="00AF3614" w:rsidRPr="00290E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B6C4F84"/>
    <w:multiLevelType w:val="hybridMultilevel"/>
    <w:tmpl w:val="42B46C00"/>
    <w:lvl w:tplc="E30CE5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614"/>
    <w:rsid w:val="00101134"/>
    <w:rsid w:val="00173154"/>
    <w:rsid w:val="0021570E"/>
    <w:rsid w:val="00290EF4"/>
    <w:rsid w:val="002E32EC"/>
    <w:rsid w:val="0034366B"/>
    <w:rsid w:val="00423FB3"/>
    <w:rsid w:val="004761B2"/>
    <w:rsid w:val="004C1276"/>
    <w:rsid w:val="0055725B"/>
    <w:rsid w:val="00582755"/>
    <w:rsid w:val="005B6B71"/>
    <w:rsid w:val="006346EB"/>
    <w:rsid w:val="009108DC"/>
    <w:rsid w:val="00915FF0"/>
    <w:rsid w:val="0096264F"/>
    <w:rsid w:val="00985277"/>
    <w:rsid w:val="00A64D11"/>
    <w:rsid w:val="00AF3614"/>
    <w:rsid w:val="00C3782C"/>
    <w:rsid w:val="00CB03AF"/>
    <w:rsid w:val="00E356A0"/>
    <w:rsid w:val="00F6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361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32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361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32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70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Bojan Pavlović</izvorni_sadrzaj>
    <derivirana_varijabla naziv="DomainObject.Predmet.StrankaFormated_1">  FINA; Bojan Pavlović</derivirana_varijabla>
  </DomainObject.Predmet.StrankaFormated>
  <DomainObject.Predmet.StrankaFormatedOIB>
    <izvorni_sadrzaj>  FINA, OIB 85821130368; Bojan Pavlović, OIB 42239279528</izvorni_sadrzaj>
    <derivirana_varijabla naziv="DomainObject.Predmet.StrankaFormatedOIB_1">  FINA, OIB 85821130368; Bojan Pavlović, OIB 42239279528</derivirana_varijabla>
  </DomainObject.Predmet.StrankaFormatedOIB>
  <DomainObject.Predmet.StrankaFormatedWithAdress>
    <izvorni_sadrzaj> FINA; Bojan Pavlović, Zadarska Ulica 8, 52100 Pula</izvorni_sadrzaj>
    <derivirana_varijabla naziv="DomainObject.Predmet.StrankaFormatedWithAdress_1"> FINA; Bojan Pavlović, Zadarska Ulica 8, 52100 Pula</derivirana_varijabla>
  </DomainObject.Predmet.StrankaFormatedWithAdress>
  <DomainObject.Predmet.StrankaFormatedWithAdressOIB>
    <izvorni_sadrzaj> FINA, OIB 85821130368; Bojan Pavlović, OIB 42239279528, Zadarska Ulica 8, 52100 Pula</izvorni_sadrzaj>
    <derivirana_varijabla naziv="DomainObject.Predmet.StrankaFormatedWithAdressOIB_1"> FINA, OIB 85821130368; Bojan Pavlović, OIB 42239279528, Zadarska Ulica 8, 52100 Pula</derivirana_varijabla>
  </DomainObject.Predmet.StrankaFormatedWithAdressOIB>
  <DomainObject.Predmet.StrankaWithAdress>
    <izvorni_sadrzaj>FINA ,Bojan Pavlović Zadarska Ulica 8,52100 Pula</izvorni_sadrzaj>
    <derivirana_varijabla naziv="DomainObject.Predmet.StrankaWithAdress_1">FINA ,Bojan Pavlović Zadarska Ulica 8,52100 Pula</derivirana_varijabla>
  </DomainObject.Predmet.StrankaWithAdress>
  <DomainObject.Predmet.StrankaWithAdressOIB>
    <izvorni_sadrzaj>FINA, OIB 85821130368,Bojan Pavlović, OIB 42239279528, Zadarska Ulica 8,52100 Pula</izvorni_sadrzaj>
    <derivirana_varijabla naziv="DomainObject.Predmet.StrankaWithAdressOIB_1">FINA, OIB 85821130368,Bojan Pavlović, OIB 42239279528, Zadarska Ulica 8,52100 Pula</derivirana_varijabla>
  </DomainObject.Predmet.StrankaWithAdressOIB>
  <DomainObject.Predmet.StrankaNazivFormated>
    <izvorni_sadrzaj>FINA,Bojan Pavlović</izvorni_sadrzaj>
    <derivirana_varijabla naziv="DomainObject.Predmet.StrankaNazivFormated_1">FINA,Bojan Pavlović</derivirana_varijabla>
  </DomainObject.Predmet.StrankaNazivFormated>
  <DomainObject.Predmet.StrankaNazivFormatedOIB>
    <izvorni_sadrzaj>FINA, OIB 85821130368,Bojan Pavlović, OIB 42239279528</izvorni_sadrzaj>
    <derivirana_varijabla naziv="DomainObject.Predmet.StrankaNazivFormatedOIB_1">FINA, OIB 85821130368,Bojan Pavlović, OIB 42239279528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Bojan Pavlović</item>
    </izvorni_sadrzaj>
    <derivirana_varijabla naziv="DomainObject.Predmet.StrankaListFormated_1">
      <item>FINA</item>
      <item>Bojan Pavlović</item>
    </derivirana_varijabla>
  </DomainObject.Predmet.StrankaListFormated>
  <DomainObject.Predmet.StrankaListFormatedOIB>
    <izvorni_sadrzaj>
      <item>FINA, OIB 85821130368</item>
      <item>Bojan Pavlović, OIB 42239279528</item>
    </izvorni_sadrzaj>
    <derivirana_varijabla naziv="DomainObject.Predmet.StrankaListFormatedOIB_1">
      <item>FINA, OIB 85821130368</item>
      <item>Bojan Pavlović, OIB 42239279528</item>
    </derivirana_varijabla>
  </DomainObject.Predmet.StrankaListFormatedOIB>
  <DomainObject.Predmet.StrankaListFormatedWithAdress>
    <izvorni_sadrzaj>
      <item>FINA</item>
      <item>Bojan Pavlović, Zadarska Ulica 8, 52100 Pula</item>
    </izvorni_sadrzaj>
    <derivirana_varijabla naziv="DomainObject.Predmet.StrankaListFormatedWithAdress_1">
      <item>FINA</item>
      <item>Bojan Pavlović, Zadarska Ulica 8, 52100 Pula</item>
    </derivirana_varijabla>
  </DomainObject.Predmet.StrankaListFormatedWithAdress>
  <DomainObject.Predmet.StrankaListFormatedWithAdressOIB>
    <izvorni_sadrzaj>
      <item>FINA, OIB 85821130368</item>
      <item>Bojan Pavlović, OIB 42239279528, Zadarska Ulica 8, 52100 Pula</item>
    </izvorni_sadrzaj>
    <derivirana_varijabla naziv="DomainObject.Predmet.StrankaListFormatedWithAdressOIB_1">
      <item>FINA, OIB 85821130368</item>
      <item>Bojan Pavlović, OIB 42239279528, Zadarska Ulica 8, 52100 Pula</item>
    </derivirana_varijabla>
  </DomainObject.Predmet.StrankaListFormatedWithAdressOIB>
  <DomainObject.Predmet.StrankaListNazivFormated>
    <izvorni_sadrzaj>
      <item>FINA</item>
      <item>Bojan Pavlović</item>
    </izvorni_sadrzaj>
    <derivirana_varijabla naziv="DomainObject.Predmet.StrankaListNazivFormated_1">
      <item>FINA</item>
      <item>Bojan Pavlović</item>
    </derivirana_varijabla>
  </DomainObject.Predmet.StrankaListNazivFormated>
  <DomainObject.Predmet.StrankaListNazivFormatedOIB>
    <izvorni_sadrzaj>
      <item>FINA, OIB 85821130368</item>
      <item>Bojan Pavlović, OIB 42239279528</item>
    </izvorni_sadrzaj>
    <derivirana_varijabla naziv="DomainObject.Predmet.StrankaListNazivFormatedOIB_1">
      <item>FINA, OIB 85821130368</item>
      <item>Bojan Pavlović, OIB 42239279528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St-1048/2016-25</izvorni_sadrzaj>
    <derivirana_varijabla naziv="DomainObject.Predmet.OdlukaRjesenje.Oznaka_1">St-1048/2016-25</derivirana_varijabla>
  </DomainObject.Predmet.OdlukaRjesenje.Oznaka>
  <DomainObject.Predmet.SudioniciListNaziv>
    <izvorni_sadrzaj>
      <item>BILI GALEB d.o.o. za trgovinu i turizam</item>
      <item>FINA</item>
      <item>Irena Gulan Šimurina</item>
      <item>Bojan Pavlović</item>
    </izvorni_sadrzaj>
    <derivirana_varijabla naziv="DomainObject.Predmet.SudioniciListNaziv_1">
      <item>BILI GALEB d.o.o. za trgovinu i turizam</item>
      <item>FINA</item>
      <item>Irena Gulan Šimurina</item>
      <item>Bojan Pavlović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izvorni_sadrzaj>
    <derivirana_varijabla naziv="DomainObject.Predmet.SudioniciListAdressOIB_1"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52260223040</item>
      <item>, OIB 85821130368</item>
      <item>, OIB null</item>
      <item>, OIB 42239279528</item>
    </izvorni_sadrzaj>
    <derivirana_varijabla naziv="DomainObject.Predmet.SudioniciListNazivOIB_1">
      <item>, OIB 52260223040</item>
      <item>, OIB 85821130368</item>
      <item>, OIB null</item>
      <item>, OIB 42239279528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8955C-5AD9-4E0D-A14D-A665B6474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274</properties:Words>
  <properties:Characters>1421</properties:Characters>
  <properties:Lines>56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2017-02-23T11:46:00Z</dcterms:created>
  <dc:creator>Korisnik</dc:creator>
  <cp:lastModifiedBy>wsadmin</cp:lastModifiedBy>
  <cp:lastPrinted>2015-01-14T09:37:00Z</cp:lastPrinted>
  <dcterms:modified xmlns:xsi="http://www.w3.org/2001/XMLSchema-instance" xsi:type="dcterms:W3CDTF">2017-02-24T10:40:00Z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