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8a04" w14:paraId="a138a04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3016CF">
        <w:rPr>
          <w:rStyle w:val="Strong"/>
          <w:b w:val="false"/>
        </w:rPr>
        <w:t>21</w:t>
      </w:r>
      <w:r w:rsidR="0083720F">
        <w:rPr>
          <w:rStyle w:val="Strong"/>
          <w:b w:val="false"/>
        </w:rPr>
        <w:t>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83720F">
        <w:t>AMS-SED j.d.o.o. za trgovinu i usluge</w:t>
      </w:r>
      <w:r w:rsidR="00C36AFE">
        <w:t>,</w:t>
      </w:r>
      <w:r w:rsidR="00EB5E1B">
        <w:t xml:space="preserve"> </w:t>
      </w:r>
      <w:r w:rsidR="0083720F">
        <w:t>Konak, Konak 12/B</w:t>
      </w:r>
      <w:r w:rsidR="00C75AC9">
        <w:t xml:space="preserve">, </w:t>
      </w:r>
      <w:r w:rsidR="00C36AFE">
        <w:t>MBS: 08</w:t>
      </w:r>
      <w:r w:rsidR="0083720F">
        <w:t>1000910</w:t>
      </w:r>
      <w:r w:rsidR="00C36AFE">
        <w:t xml:space="preserve">, OIB: </w:t>
      </w:r>
      <w:r w:rsidR="0083720F">
        <w:t>36586370153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2629D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3720F">
        <w:t>AMS-SED j.d.o.o. za trgovinu i usluge, Konak, Konak 12/B, MBS: 081000910, OIB: 36586370153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3720F">
        <w:t>40</w:t>
      </w:r>
      <w:r w:rsidR="00C36AFE">
        <w:t>.</w:t>
      </w:r>
      <w:r w:rsidR="0083720F">
        <w:t>9</w:t>
      </w:r>
      <w:r w:rsidR="008E7CE7">
        <w:t>84,</w:t>
      </w:r>
      <w:r w:rsidR="0083720F">
        <w:t>1</w:t>
      </w:r>
      <w:r w:rsidR="008E7CE7">
        <w:t>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83720F">
        <w:t>Mario Sedmak, Luka, Luka 1</w:t>
      </w:r>
      <w:r w:rsidR="000F176F">
        <w:t>,</w:t>
      </w:r>
      <w:r w:rsidR="003333F3">
        <w:t xml:space="preserve"> OIB: </w:t>
      </w:r>
      <w:r w:rsidR="0083720F">
        <w:t>95154266769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016CF">
        <w:t>21</w:t>
      </w:r>
      <w:r w:rsidR="0083720F">
        <w:t>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2629D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76B7F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793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2629D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B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BB77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BB77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7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7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B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BB77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BB77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7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7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St-217/2017-3</izvorni_sadrzaj>
    <derivirana_varijabla naziv="DomainObject.Oznaka_1">St-217/2017-3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AMS-SED j.d.o.o. za trgovinu i usluge</izvorni_sadrzaj>
    <derivirana_varijabla naziv="DomainObject.Predmet.ProtustrankaFormated_1">  AMS-SED j.d.o.o. za trgovinu i usluge</derivirana_varijabla>
  </DomainObject.Predmet.ProtustrankaFormated>
  <DomainObject.Predmet.ProtustrankaFormatedOIB>
    <izvorni_sadrzaj>  AMS-SED j.d.o.o. za trgovinu i usluge, OIB 36586370153</izvorni_sadrzaj>
    <derivirana_varijabla naziv="DomainObject.Predmet.ProtustrankaFormatedOIB_1">  AMS-SED j.d.o.o. za trgovinu i usluge, OIB 36586370153</derivirana_varijabla>
  </DomainObject.Predmet.ProtustrankaFormatedOIB>
  <DomainObject.Predmet.ProtustrankaFormatedWithAdress>
    <izvorni_sadrzaj> AMS-SED j.d.o.o. za trgovinu i usluge, Konak 12/B, 10340 Konak</izvorni_sadrzaj>
    <derivirana_varijabla naziv="DomainObject.Predmet.ProtustrankaFormatedWithAdress_1"> AMS-SED j.d.o.o. za trgovinu i usluge, Konak 12/B, 10340 Konak</derivirana_varijabla>
  </DomainObject.Predmet.ProtustrankaFormatedWithAdress>
  <DomainObject.Predmet.ProtustrankaFormatedWithAdressOIB>
    <izvorni_sadrzaj> AMS-SED j.d.o.o. za trgovinu i usluge, OIB 36586370153, Konak 12/B, 10340 Konak</izvorni_sadrzaj>
    <derivirana_varijabla naziv="DomainObject.Predmet.ProtustrankaFormatedWithAdressOIB_1"> AMS-SED j.d.o.o. za trgovinu i usluge, OIB 36586370153, Konak 12/B, 10340 Konak</derivirana_varijabla>
  </DomainObject.Predmet.ProtustrankaFormatedWithAdressOIB>
  <DomainObject.Predmet.ProtustrankaWithAdress>
    <izvorni_sadrzaj>AMS-SED j.d.o.o. za trgovinu i usluge Konak 12/B, 10340 Konak</izvorni_sadrzaj>
    <derivirana_varijabla naziv="DomainObject.Predmet.ProtustrankaWithAdress_1">AMS-SED j.d.o.o. za trgovinu i usluge Konak 12/B, 10340 Konak</derivirana_varijabla>
  </DomainObject.Predmet.ProtustrankaWithAdress>
  <DomainObject.Predmet.ProtustrankaWithAdressOIB>
    <izvorni_sadrzaj>AMS-SED j.d.o.o. za trgovinu i usluge, OIB 36586370153, Konak 12/B, 10340 Konak</izvorni_sadrzaj>
    <derivirana_varijabla naziv="DomainObject.Predmet.ProtustrankaWithAdressOIB_1">AMS-SED j.d.o.o. za trgovinu i usluge, OIB 36586370153, Konak 12/B, 10340 Konak</derivirana_varijabla>
  </DomainObject.Predmet.ProtustrankaWithAdressOIB>
  <DomainObject.Predmet.ProtustrankaNazivFormated>
    <izvorni_sadrzaj>AMS-SED j.d.o.o. za trgovinu i usluge</izvorni_sadrzaj>
    <derivirana_varijabla naziv="DomainObject.Predmet.ProtustrankaNazivFormated_1">AMS-SED j.d.o.o. za trgovinu i usluge</derivirana_varijabla>
  </DomainObject.Predmet.ProtustrankaNazivFormated>
  <DomainObject.Predmet.ProtustrankaNazivFormatedOIB>
    <izvorni_sadrzaj>AMS-SED j.d.o.o. za trgovinu i usluge, OIB 36586370153</izvorni_sadrzaj>
    <derivirana_varijabla naziv="DomainObject.Predmet.ProtustrankaNazivFormatedOIB_1">AMS-SED j.d.o.o. za trgovinu i usluge, OIB 36586370153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AMS-SED j.d.o.o. za trgovinu i usluge</item>
    </izvorni_sadrzaj>
    <derivirana_varijabla naziv="DomainObject.Predmet.ProtuStrankaListFormated_1">
      <item>AMS-SED j.d.o.o. za trgovinu i usluge</item>
    </derivirana_varijabla>
  </DomainObject.Predmet.ProtuStrankaListFormated>
  <DomainObject.Predmet.ProtuStrankaListFormatedOIB>
    <izvorni_sadrzaj>
      <item>AMS-SED j.d.o.o. za trgovinu i usluge, OIB 36586370153</item>
    </izvorni_sadrzaj>
    <derivirana_varijabla naziv="DomainObject.Predmet.ProtuStrankaListFormatedOIB_1">
      <item>AMS-SED j.d.o.o. za trgovinu i usluge, OIB 36586370153</item>
    </derivirana_varijabla>
  </DomainObject.Predmet.ProtuStrankaListFormatedOIB>
  <DomainObject.Predmet.ProtuStrankaListFormatedWithAdress>
    <izvorni_sadrzaj>
      <item>AMS-SED j.d.o.o. za trgovinu i usluge, Konak 12/B, 10340 Konak</item>
    </izvorni_sadrzaj>
    <derivirana_varijabla naziv="DomainObject.Predmet.ProtuStrankaListFormatedWithAdress_1">
      <item>AMS-SED j.d.o.o. za trgovinu i usluge, Konak 12/B, 10340 Konak</item>
    </derivirana_varijabla>
  </DomainObject.Predmet.ProtuStrankaListFormatedWithAdress>
  <DomainObject.Predmet.ProtuStrankaListFormatedWithAdressOIB>
    <izvorni_sadrzaj>
      <item>AMS-SED j.d.o.o. za trgovinu i usluge, OIB 36586370153, Konak 12/B, 10340 Konak</item>
    </izvorni_sadrzaj>
    <derivirana_varijabla naziv="DomainObject.Predmet.ProtuStrankaListFormatedWithAdressOIB_1">
      <item>AMS-SED j.d.o.o. za trgovinu i usluge, OIB 36586370153, Konak 12/B, 10340 Konak</item>
    </derivirana_varijabla>
  </DomainObject.Predmet.ProtuStrankaListFormatedWithAdressOIB>
  <DomainObject.Predmet.ProtuStrankaListNazivFormated>
    <izvorni_sadrzaj>
      <item>AMS-SED j.d.o.o. za trgovinu i usluge</item>
    </izvorni_sadrzaj>
    <derivirana_varijabla naziv="DomainObject.Predmet.ProtuStrankaListNazivFormated_1">
      <item>AMS-SED j.d.o.o. za trgovinu i usluge</item>
    </derivirana_varijabla>
  </DomainObject.Predmet.ProtuStrankaListNazivFormated>
  <DomainObject.Predmet.ProtuStrankaListNazivFormatedOIB>
    <izvorni_sadrzaj>
      <item>AMS-SED j.d.o.o. za trgovinu i usluge, OIB 36586370153</item>
    </izvorni_sadrzaj>
    <derivirana_varijabla naziv="DomainObject.Predmet.ProtuStrankaListNazivFormatedOIB_1">
      <item>AMS-SED j.d.o.o. za trgovinu i usluge, OIB 36586370153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St-217/2017-3</izvorni_sadrzaj>
    <derivirana_varijabla naziv="DomainObject.PoslovniBrojDokumenta_1">St-217/2017-3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AMS-SED j.d.o.o. za trgovinu i usluge</izvorni_sadrzaj>
    <derivirana_varijabla naziv="DomainObject.Predmet.ProtustrankaIDrugi_1">AMS-SED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AMS-SED j.d.o.o. za trgovinu i usluge, OIB 36586370153, Konak 12/B, 10340 Konak</izvorni_sadrzaj>
    <derivirana_varijabla naziv="DomainObject.Predmet.ProtustrankaIDrugiAdressOIB_1">AMS-SED j.d.o.o. za trgovinu i usluge, OIB 36586370153, Konak 12/B, 10340 Konak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AMS-SED j.d.o.o. za trgovinu i usluge</item>
      <item>FINA Regionalni centar Zagreb</item>
    </izvorni_sadrzaj>
    <derivirana_varijabla naziv="DomainObject.Predmet.SudioniciListNaziv_1">
      <item>AMS-SED j.d.o.o. za trgovinu i usluge</item>
      <item>FINA Regionalni centar Zagreb</item>
    </derivirana_varijabla>
  </DomainObject.Predmet.SudioniciListNaziv>
  <DomainObject.Predmet.SudioniciListAdressOIB>
    <izvorni_sadrzaj>
      <item>AMS-SED j.d.o.o. za trgovinu i usluge, OIB 36586370153, Konak 12/B,10340 Konak</item>
      <item>FINA Regionalni centar Zagreb, OIB 85821130368, Trg svibanjskih žrtava 1995. br. 1,10000 Zagreb</item>
    </izvorni_sadrzaj>
    <derivirana_varijabla naziv="DomainObject.Predmet.SudioniciListAdressOIB_1">
      <item>AMS-SED j.d.o.o. za trgovinu i usluge, OIB 36586370153, Konak 12/B,10340 Konak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36586370153</item>
      <item>, OIB 85821130368</item>
    </izvorni_sadrzaj>
    <derivirana_varijabla naziv="DomainObject.Predmet.SudioniciListNazivOIB_1">
      <item>, OIB 36586370153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86723-4D70-440B-8704-B4CEB9EA9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2076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2017-02-07T10:59:00Z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