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1e11" w14:paraId="0871e11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243FDA" w:rsidRPr="00243FDA">
        <w:t>MAX-IT d.o.o.</w:t>
      </w:r>
      <w:r w:rsidR="009745DD">
        <w:t xml:space="preserve">, </w:t>
      </w:r>
      <w:r w:rsidR="00243FDA" w:rsidRPr="00243FDA">
        <w:t>Osijek</w:t>
      </w:r>
      <w:r w:rsidR="009745DD">
        <w:t xml:space="preserve">, </w:t>
      </w:r>
      <w:r w:rsidR="00243FDA" w:rsidRPr="00243FDA">
        <w:t>Vijenac Augusta Cesarca 30</w:t>
      </w:r>
      <w:r w:rsidR="009745DD">
        <w:t xml:space="preserve">, MBS: </w:t>
      </w:r>
      <w:r w:rsidR="00243FDA" w:rsidRPr="00243FDA">
        <w:t>030104018</w:t>
      </w:r>
      <w:r w:rsidR="009745DD">
        <w:t xml:space="preserve">, OIB: </w:t>
      </w:r>
      <w:r w:rsidR="00243FDA" w:rsidRPr="00243FDA">
        <w:t>93618614890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1A1492">
        <w:rPr>
          <w:color w:val="000000"/>
        </w:rPr>
        <w:t>7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73D67" w:rsidRPr="00243FDA">
        <w:t>MAX-IT d.o.o.</w:t>
      </w:r>
      <w:r w:rsidR="00073D67">
        <w:t xml:space="preserve">, </w:t>
      </w:r>
      <w:r w:rsidR="00073D67" w:rsidRPr="00243FDA">
        <w:t>Osijek</w:t>
      </w:r>
      <w:r w:rsidR="00073D67">
        <w:t xml:space="preserve">, </w:t>
      </w:r>
      <w:r w:rsidR="00073D67" w:rsidRPr="00243FDA">
        <w:t>Vijenac Augusta Cesarca 30</w:t>
      </w:r>
      <w:r w:rsidR="00073D67">
        <w:t xml:space="preserve">, MBS: </w:t>
      </w:r>
      <w:r w:rsidR="00073D67" w:rsidRPr="00243FDA">
        <w:t>030104018</w:t>
      </w:r>
      <w:r w:rsidR="00073D67">
        <w:t xml:space="preserve">, OIB: </w:t>
      </w:r>
      <w:r w:rsidR="00073D67" w:rsidRPr="00243FDA">
        <w:t>93618614890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0E3F10">
        <w:rPr>
          <w:color w:val="000000"/>
        </w:rPr>
        <w:t xml:space="preserve">2. Za privremenog stečajnog upravitelja dužnika imenuje se </w:t>
      </w:r>
      <w:r w:rsidR="000E3F10">
        <w:t xml:space="preserve">Ivan Mikić sa sjedištem i poslovnom adresom u Novoj Gradiški, </w:t>
      </w:r>
      <w:proofErr w:type="spellStart"/>
      <w:r w:rsidR="000E3F10">
        <w:t>Gundulićeva</w:t>
      </w:r>
      <w:proofErr w:type="spellEnd"/>
      <w:r w:rsidR="000E3F10">
        <w:t xml:space="preserve"> </w:t>
      </w:r>
      <w:proofErr w:type="spellStart"/>
      <w:r w:rsidR="000E3F10">
        <w:t>bb</w:t>
      </w:r>
      <w:proofErr w:type="spellEnd"/>
      <w:r w:rsidR="000E3F10">
        <w:t xml:space="preserve"> i adresom prebivališta u </w:t>
      </w:r>
      <w:proofErr w:type="spellStart"/>
      <w:r w:rsidR="000E3F10">
        <w:t>Baćin</w:t>
      </w:r>
      <w:proofErr w:type="spellEnd"/>
      <w:r w:rsidR="000E3F10">
        <w:t xml:space="preserve"> dolu, </w:t>
      </w:r>
      <w:proofErr w:type="spellStart"/>
      <w:r w:rsidR="000E3F10">
        <w:t>Baćin</w:t>
      </w:r>
      <w:proofErr w:type="spellEnd"/>
      <w:r w:rsidR="000E3F10">
        <w:t xml:space="preserve"> dol 76, OIB: 72220905423</w:t>
      </w:r>
      <w:r w:rsidR="00ED6F97" w:rsidRPr="000E3F10">
        <w:t xml:space="preserve">, </w:t>
      </w:r>
      <w:r w:rsidR="001F564E" w:rsidRPr="000E3F10">
        <w:t xml:space="preserve">izabran metodom slučajnog </w:t>
      </w:r>
      <w:r w:rsidR="001C4331" w:rsidRPr="000E3F10">
        <w:t>odabira - automatskom dodjelom</w:t>
      </w:r>
      <w:r w:rsidR="001F564E" w:rsidRPr="000E3F10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AF5E73">
        <w:t>MAX-IT d.o.o., Osijek, Vijenac Augusta Cesarca 30, MBS: 030104018, OIB: 93618614890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15CE4" w:rsidR="0085221D" w:rsidRPr="00C15CE4">
      <w:pPr>
        <w:pStyle w:val="Odlomakpopisa"/>
        <w:numPr>
          <w:ilvl w:val="0"/>
          <w:numId w:val="12"/>
        </w:numPr>
        <w:jc w:val="center"/>
        <w:rPr>
          <w:b/>
        </w:rPr>
      </w:pPr>
      <w:r w:rsidRPr="00C15CE4">
        <w:rPr>
          <w:b/>
          <w:color w:val="000000"/>
        </w:rPr>
        <w:t>ožujka</w:t>
      </w:r>
      <w:r w:rsidR="00ED6F97" w:rsidRPr="00C15CE4">
        <w:rPr>
          <w:b/>
          <w:color w:val="000000"/>
        </w:rPr>
        <w:t xml:space="preserve"> 201</w:t>
      </w:r>
      <w:r w:rsidR="00DB48D4" w:rsidRPr="00C15CE4">
        <w:rPr>
          <w:b/>
          <w:color w:val="000000"/>
        </w:rPr>
        <w:t>8</w:t>
      </w:r>
      <w:r w:rsidR="00ED6F97" w:rsidRPr="00C15CE4">
        <w:rPr>
          <w:b/>
          <w:color w:val="000000"/>
        </w:rPr>
        <w:t xml:space="preserve">. u </w:t>
      </w:r>
      <w:r w:rsidR="00AF5E73">
        <w:rPr>
          <w:b/>
          <w:color w:val="000000"/>
        </w:rPr>
        <w:t>10,00</w:t>
      </w:r>
      <w:r w:rsidR="0085221D" w:rsidRPr="00C15CE4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216896">
        <w:t>17</w:t>
      </w:r>
      <w:r w:rsidR="00311641">
        <w:t>. lipnja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0B1FC5">
        <w:t>9728</w:t>
      </w:r>
      <w:r>
        <w:t xml:space="preserve"> od </w:t>
      </w:r>
      <w:r w:rsidR="004033D3">
        <w:t>16</w:t>
      </w:r>
      <w:r w:rsidR="000B1FC5">
        <w:t>. lipnja 2016.</w:t>
      </w:r>
      <w:r>
        <w:t xml:space="preserve"> godine, za otvaranje stečajnog postupka nad dužnikom </w:t>
      </w:r>
      <w:r w:rsidR="0048364F">
        <w:t>MAX-IT d.o.o., Osijek, Vijenac Augusta Cesarca 30, MBS: 030104018, OIB: 93618614890</w:t>
      </w:r>
      <w:r>
        <w:t>.</w:t>
      </w:r>
      <w:r w:rsidR="0048364F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6B5B93">
        <w:t>1. rujna 2015.</w:t>
      </w:r>
      <w:r>
        <w:t xml:space="preserve"> godine dužnik u Očevidniku redoslijeda osnova za plaćanje ima evidentirane neizvršene osnove za plaćanje u neprekinutom razdoblju od </w:t>
      </w:r>
      <w:r w:rsidR="00ED0865">
        <w:t>320</w:t>
      </w:r>
      <w:r>
        <w:t xml:space="preserve"> dana, u ukupnom iznosu od </w:t>
      </w:r>
      <w:r w:rsidR="00ED0865">
        <w:t>4.871,64</w:t>
      </w:r>
      <w:r>
        <w:t xml:space="preserve"> kn, u koji iznos je uračunata kamata i naknada FINE za provedbu ovrhe na novčanim sredstvima dužnika. Navodi da dužnik ima </w:t>
      </w:r>
      <w:r w:rsidR="00A93320">
        <w:t>2</w:t>
      </w:r>
      <w:r>
        <w:t xml:space="preserve"> zaposlen</w:t>
      </w:r>
      <w:r w:rsidR="00A93320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31187E">
        <w:t>16</w:t>
      </w:r>
      <w:r w:rsidR="007E088B">
        <w:t>. lipnja 2016.</w:t>
      </w:r>
      <w:r>
        <w:t xml:space="preserve"> godine te u svom podnesku od </w:t>
      </w:r>
      <w:r w:rsidR="0031187E">
        <w:t>16</w:t>
      </w:r>
      <w:r w:rsidR="007E088B">
        <w:t>. lipnja 2016</w:t>
      </w:r>
      <w:r>
        <w:t xml:space="preserve">. godine navodi da dužnik na dan </w:t>
      </w:r>
      <w:r w:rsidR="0031187E">
        <w:t>16</w:t>
      </w:r>
      <w:r w:rsidR="007E088B">
        <w:t xml:space="preserve">. lipnja 2016. </w:t>
      </w:r>
      <w:r>
        <w:t xml:space="preserve">godine u Jedinstvenom registru računa ima otvorene sljedeće račune i oročena novčana sredstva: </w:t>
      </w:r>
      <w:r w:rsidR="0031187E">
        <w:t xml:space="preserve">HR8124020061100636812 </w:t>
      </w:r>
      <w:r w:rsidR="0031187E" w:rsidRPr="00D81B51">
        <w:rPr>
          <w:color w:val="000000"/>
        </w:rPr>
        <w:t xml:space="preserve">Erste &amp; </w:t>
      </w:r>
      <w:proofErr w:type="spellStart"/>
      <w:r w:rsidR="0031187E" w:rsidRPr="00D81B51">
        <w:rPr>
          <w:color w:val="000000"/>
        </w:rPr>
        <w:t>Steierm</w:t>
      </w:r>
      <w:r w:rsidR="0031187E">
        <w:rPr>
          <w:color w:val="000000"/>
        </w:rPr>
        <w:t>ä</w:t>
      </w:r>
      <w:r w:rsidR="0031187E" w:rsidRPr="00D81B51">
        <w:rPr>
          <w:color w:val="000000"/>
        </w:rPr>
        <w:t>rkische</w:t>
      </w:r>
      <w:proofErr w:type="spellEnd"/>
      <w:r w:rsidR="0031187E" w:rsidRPr="00D81B51">
        <w:rPr>
          <w:color w:val="000000"/>
        </w:rPr>
        <w:t xml:space="preserve"> </w:t>
      </w:r>
      <w:proofErr w:type="spellStart"/>
      <w:r w:rsidR="0031187E" w:rsidRPr="00D81B51">
        <w:rPr>
          <w:color w:val="000000"/>
        </w:rPr>
        <w:t>bank</w:t>
      </w:r>
      <w:proofErr w:type="spellEnd"/>
      <w:r w:rsidR="0031187E" w:rsidRPr="00D81B51">
        <w:rPr>
          <w:color w:val="000000"/>
        </w:rPr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685466">
        <w:t>11</w:t>
      </w:r>
      <w:r w:rsidR="00E1624B" w:rsidRPr="00685466">
        <w:t xml:space="preserve">. </w:t>
      </w:r>
      <w:r w:rsidR="00685466">
        <w:t>srpnja</w:t>
      </w:r>
      <w:r w:rsidR="00E1624B" w:rsidRPr="00685466">
        <w:t xml:space="preserve"> 2016. godine</w:t>
      </w:r>
      <w:r w:rsidR="00E1624B">
        <w:t xml:space="preserve"> na ime predujma za namirenje troškova stečajnog postupka nema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</w:t>
      </w:r>
      <w:r w:rsidR="0009186F">
        <w:t>13 St-</w:t>
      </w:r>
      <w:r w:rsidR="00F60579">
        <w:t>1952</w:t>
      </w:r>
      <w:r w:rsidR="0009186F">
        <w:t xml:space="preserve">/16-5 </w:t>
      </w:r>
      <w:r w:rsidR="00C77840">
        <w:t xml:space="preserve">od </w:t>
      </w:r>
      <w:r w:rsidR="00084B37">
        <w:t>15. srpnja</w:t>
      </w:r>
      <w:r w:rsidR="0009186F">
        <w:t xml:space="preserve"> 2016.</w:t>
      </w:r>
      <w:r>
        <w:t xml:space="preserve"> godine pozvana je osoba ovlaštena za zastupanje dužnika </w:t>
      </w:r>
      <w:r w:rsidR="00686326" w:rsidRPr="00686326">
        <w:t>Saša Žeravica, OIB: 34834953489 Osijek, Vijenac Augusta Cesarca 30</w:t>
      </w:r>
      <w:r>
        <w:t xml:space="preserve"> na uplatu predujma u iznosu od 1.000,00 kn u Fond za namirenje troškova </w:t>
      </w:r>
      <w:r w:rsidRPr="00686326">
        <w:t>stečajnog postupka kao i dodatnog iznosa predujma u iznosu od 3.500,00 kn</w:t>
      </w:r>
      <w:r w:rsidR="00686326">
        <w:t xml:space="preserve"> a po kojem zaključku je osoba ovlaštena za zastupanje dužnika postupila i o izvršenoj uplati dostavila dokaz sudu dana 25. srpnja 2016. godine.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 w:rsidR="008F65D7"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9341AC">
        <w:t>7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C40A3" w:rsidP="003C40A3" w:rsidR="003C40A3" w:rsidRPr="003C40A3">
      <w:pPr>
        <w:jc w:val="both"/>
        <w:rPr>
          <w:color w:val="000000"/>
        </w:rPr>
      </w:pPr>
      <w:r w:rsidRPr="003C40A3">
        <w:rPr>
          <w:color w:val="000000"/>
        </w:rPr>
        <w:t xml:space="preserve">-privremenom </w:t>
      </w:r>
      <w:proofErr w:type="spellStart"/>
      <w:r w:rsidRPr="003C40A3">
        <w:rPr>
          <w:color w:val="000000"/>
        </w:rPr>
        <w:t>steč</w:t>
      </w:r>
      <w:proofErr w:type="spellEnd"/>
      <w:r w:rsidRPr="003C40A3">
        <w:rPr>
          <w:color w:val="000000"/>
        </w:rPr>
        <w:t>. upravitelju</w:t>
      </w:r>
      <w:r>
        <w:rPr>
          <w:color w:val="000000"/>
        </w:rPr>
        <w:t xml:space="preserve"> </w:t>
      </w:r>
      <w:r w:rsidR="006A47DE">
        <w:t xml:space="preserve">Ivanu Mikić, Nova Gradiška, </w:t>
      </w:r>
      <w:proofErr w:type="spellStart"/>
      <w:r w:rsidR="006A47DE">
        <w:t>Gundulićeva</w:t>
      </w:r>
      <w:proofErr w:type="spellEnd"/>
      <w:r w:rsidR="006A47DE">
        <w:t xml:space="preserve"> </w:t>
      </w:r>
      <w:proofErr w:type="spellStart"/>
      <w:r w:rsidR="006A47DE">
        <w:t>bb</w:t>
      </w:r>
      <w:proofErr w:type="spellEnd"/>
    </w:p>
    <w:p w:rsidRDefault="003C40A3" w:rsidP="003C40A3" w:rsidR="003C40A3">
      <w:pPr>
        <w:jc w:val="both"/>
      </w:pPr>
      <w:r w:rsidRPr="003C40A3">
        <w:rPr>
          <w:color w:val="000000"/>
        </w:rPr>
        <w:t>-dužniku</w:t>
      </w:r>
      <w:r>
        <w:rPr>
          <w:color w:val="000000"/>
        </w:rPr>
        <w:t xml:space="preserve"> </w:t>
      </w:r>
      <w:r>
        <w:t>MAX-IT d.o.o., Osijek, Vijenac Augusta Cesarca 30</w:t>
      </w:r>
    </w:p>
    <w:p w:rsidRDefault="003C40A3" w:rsidP="003C40A3" w:rsidR="003C40A3" w:rsidRPr="003C40A3">
      <w:pPr>
        <w:jc w:val="both"/>
        <w:rPr>
          <w:color w:val="000000"/>
        </w:rPr>
      </w:pPr>
      <w:r w:rsidRPr="003C40A3">
        <w:rPr>
          <w:color w:val="000000"/>
        </w:rPr>
        <w:t>-</w:t>
      </w:r>
      <w:proofErr w:type="spellStart"/>
      <w:r w:rsidRPr="003C40A3">
        <w:rPr>
          <w:color w:val="000000"/>
        </w:rPr>
        <w:t>zz</w:t>
      </w:r>
      <w:proofErr w:type="spellEnd"/>
      <w:r w:rsidRPr="003C40A3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3C40A3">
        <w:rPr>
          <w:color w:val="000000"/>
        </w:rPr>
        <w:t>Saša Žeravica,</w:t>
      </w:r>
      <w:r>
        <w:rPr>
          <w:color w:val="000000"/>
        </w:rPr>
        <w:t xml:space="preserve"> </w:t>
      </w:r>
      <w:r w:rsidRPr="003C40A3">
        <w:rPr>
          <w:color w:val="000000"/>
        </w:rPr>
        <w:t>Osijek, Vijenac Augusta Cesarca 30</w:t>
      </w:r>
    </w:p>
    <w:p w:rsidRDefault="003C40A3" w:rsidP="003C40A3" w:rsidR="003C40A3" w:rsidRPr="003C40A3">
      <w:pPr>
        <w:jc w:val="both"/>
        <w:rPr>
          <w:color w:val="000000"/>
        </w:rPr>
      </w:pPr>
      <w:r w:rsidRPr="003C40A3">
        <w:rPr>
          <w:color w:val="000000"/>
        </w:rPr>
        <w:t xml:space="preserve">-FINA </w:t>
      </w:r>
    </w:p>
    <w:p w:rsidRDefault="003C40A3" w:rsidP="003C40A3" w:rsidR="003C40A3" w:rsidRPr="003C40A3">
      <w:pPr>
        <w:jc w:val="both"/>
        <w:rPr>
          <w:color w:val="000000"/>
        </w:rPr>
      </w:pPr>
      <w:r w:rsidRPr="003C40A3">
        <w:rPr>
          <w:color w:val="000000"/>
        </w:rPr>
        <w:t>-Ministarstvu pravosuđa RH, Zagreb, Ulica Grada Vukovara 49, elektroničkom poštom</w:t>
      </w:r>
    </w:p>
    <w:p w:rsidRDefault="003C40A3" w:rsidP="003C40A3" w:rsidR="003C40A3" w:rsidRPr="003C40A3">
      <w:pPr>
        <w:jc w:val="both"/>
        <w:rPr>
          <w:color w:val="000000"/>
        </w:rPr>
      </w:pPr>
      <w:r w:rsidRPr="003C40A3">
        <w:rPr>
          <w:color w:val="000000"/>
        </w:rPr>
        <w:t>-e</w:t>
      </w:r>
      <w:r w:rsidR="006A47DE">
        <w:rPr>
          <w:color w:val="000000"/>
        </w:rPr>
        <w:t>-</w:t>
      </w:r>
      <w:proofErr w:type="spellStart"/>
      <w:r w:rsidRPr="003C40A3">
        <w:rPr>
          <w:color w:val="000000"/>
        </w:rPr>
        <w:t>Ogl</w:t>
      </w:r>
      <w:proofErr w:type="spellEnd"/>
      <w:r w:rsidRPr="003C40A3">
        <w:rPr>
          <w:color w:val="000000"/>
        </w:rPr>
        <w:t xml:space="preserve">. ploča </w:t>
      </w:r>
    </w:p>
    <w:p w:rsidRDefault="003C40A3" w:rsidP="003C40A3" w:rsidR="00750685" w:rsidRPr="00B37760">
      <w:pPr>
        <w:jc w:val="both"/>
      </w:pPr>
      <w:r w:rsidRPr="003C40A3">
        <w:rPr>
          <w:color w:val="000000"/>
        </w:rPr>
        <w:t>- R 6.3.18. u 10,00h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9E1" w:rsidR="000009E1">
      <w:r>
        <w:separator/>
      </w:r>
    </w:p>
  </w:endnote>
  <w:endnote w:id="0" w:type="continuationSeparator">
    <w:p w:rsidRDefault="000009E1" w:rsidR="0000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9E1" w:rsidR="000009E1">
      <w:r>
        <w:separator/>
      </w:r>
    </w:p>
  </w:footnote>
  <w:footnote w:id="0" w:type="continuationSeparator">
    <w:p w:rsidRDefault="000009E1" w:rsidR="00000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E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C3BAF" w:rsidR="004C3BA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C3BAF">
      <w:t>7 St-1952/16-12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C3BAF">
      <w:t>1952</w:t>
    </w:r>
    <w:r w:rsidR="006F3974">
      <w:t>/</w:t>
    </w:r>
    <w:r w:rsidR="00C30C82">
      <w:t>16-12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1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F10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492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364F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990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66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7DE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20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E4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2FDE"/>
    <w:rsid w:val="00F535C4"/>
    <w:rsid w:val="00F57626"/>
    <w:rsid w:val="00F57E80"/>
    <w:rsid w:val="00F57F23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3BA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E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00E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0E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E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E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3BA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E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00E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0E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E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E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MAX-IT d.o.o. za trgovinu i usluge</izvorni_sadrzaj>
    <derivirana_varijabla naziv="DomainObject.Predmet.ProtustrankaFormated_1">  MAX-IT d.o.o. za trgovinu i usluge</derivirana_varijabla>
  </DomainObject.Predmet.ProtustrankaFormated>
  <DomainObject.Predmet.ProtustrankaFormatedOIB>
    <izvorni_sadrzaj>  MAX-IT d.o.o. za trgovinu i usluge, OIB 93618614890</izvorni_sadrzaj>
    <derivirana_varijabla naziv="DomainObject.Predmet.ProtustrankaFormatedOIB_1">  MAX-IT d.o.o. za trgovinu i usluge, OIB 93618614890</derivirana_varijabla>
  </DomainObject.Predmet.ProtustrankaFormatedOIB>
  <DomainObject.Predmet.ProtustrankaFormatedWithAdress>
    <izvorni_sadrzaj> MAX-IT d.o.o. za trgovinu i usluge, Vijenac Augusta Cesarca 30, 31000 Osijek</izvorni_sadrzaj>
    <derivirana_varijabla naziv="DomainObject.Predmet.ProtustrankaFormatedWithAdress_1"> MAX-IT d.o.o. za trgovinu i usluge, Vijenac Augusta Cesarca 30, 31000 Osijek</derivirana_varijabla>
  </DomainObject.Predmet.ProtustrankaFormatedWithAdress>
  <DomainObject.Predmet.ProtustrankaFormatedWithAdressOIB>
    <izvorni_sadrzaj> MAX-IT d.o.o. za trgovinu i usluge, OIB 93618614890, Vijenac Augusta Cesarca 30, 31000 Osijek</izvorni_sadrzaj>
    <derivirana_varijabla naziv="DomainObject.Predmet.ProtustrankaFormatedWithAdressOIB_1"> MAX-IT d.o.o. za trgovinu i usluge, OIB 93618614890, Vijenac Augusta Cesarca 30, 31000 Osijek</derivirana_varijabla>
  </DomainObject.Predmet.ProtustrankaFormatedWithAdressOIB>
  <DomainObject.Predmet.ProtustrankaWithAdress>
    <izvorni_sadrzaj>MAX-IT d.o.o. za trgovinu i usluge Vijenac Augusta Cesarca 30, 31000 Osijek</izvorni_sadrzaj>
    <derivirana_varijabla naziv="DomainObject.Predmet.ProtustrankaWithAdress_1">MAX-IT d.o.o. za trgovinu i usluge Vijenac Augusta Cesarca 30, 31000 Osijek</derivirana_varijabla>
  </DomainObject.Predmet.ProtustrankaWithAdress>
  <DomainObject.Predmet.ProtustrankaWithAdressOIB>
    <izvorni_sadrzaj>MAX-IT d.o.o. za trgovinu i usluge, OIB 93618614890, Vijenac Augusta Cesarca 30, 31000 Osijek</izvorni_sadrzaj>
    <derivirana_varijabla naziv="DomainObject.Predmet.ProtustrankaWithAdressOIB_1">MAX-IT d.o.o. za trgovinu i usluge, OIB 93618614890, Vijenac Augusta Cesarca 30, 31000 Osijek</derivirana_varijabla>
  </DomainObject.Predmet.ProtustrankaWithAdressOIB>
  <DomainObject.Predmet.ProtustrankaNazivFormated>
    <izvorni_sadrzaj>MAX-IT d.o.o. za trgovinu i usluge</izvorni_sadrzaj>
    <derivirana_varijabla naziv="DomainObject.Predmet.ProtustrankaNazivFormated_1">MAX-IT d.o.o. za trgovinu i usluge</derivirana_varijabla>
  </DomainObject.Predmet.ProtustrankaNazivFormated>
  <DomainObject.Predmet.ProtustrankaNazivFormatedOIB>
    <izvorni_sadrzaj>MAX-IT d.o.o. za trgovinu i usluge, OIB 93618614890</izvorni_sadrzaj>
    <derivirana_varijabla naziv="DomainObject.Predmet.ProtustrankaNazivFormatedOIB_1">MAX-IT d.o.o. za trgovinu i usluge, OIB 93618614890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MAX-IT d.o.o. za trgovinu i usluge</item>
    </izvorni_sadrzaj>
    <derivirana_varijabla naziv="DomainObject.Predmet.ProtuStrankaListFormated_1">
      <item>MAX-IT d.o.o. za trgovinu i usluge</item>
    </derivirana_varijabla>
  </DomainObject.Predmet.ProtuStrankaListFormated>
  <DomainObject.Predmet.ProtuStrankaListFormatedOIB>
    <izvorni_sadrzaj>
      <item>MAX-IT d.o.o. za trgovinu i usluge, OIB 93618614890</item>
    </izvorni_sadrzaj>
    <derivirana_varijabla naziv="DomainObject.Predmet.ProtuStrankaListFormatedOIB_1">
      <item>MAX-IT d.o.o. za trgovinu i usluge, OIB 93618614890</item>
    </derivirana_varijabla>
  </DomainObject.Predmet.ProtuStrankaListFormatedOIB>
  <DomainObject.Predmet.ProtuStrankaListFormatedWithAdress>
    <izvorni_sadrzaj>
      <item>MAX-IT d.o.o. za trgovinu i usluge, Vijenac Augusta Cesarca 30, 31000 Osijek</item>
    </izvorni_sadrzaj>
    <derivirana_varijabla naziv="DomainObject.Predmet.ProtuStrankaListFormatedWithAdress_1">
      <item>MAX-IT d.o.o. za trgovinu i usluge, Vijenac Augusta Cesarca 30, 31000 Osijek</item>
    </derivirana_varijabla>
  </DomainObject.Predmet.ProtuStrankaListFormatedWithAdress>
  <DomainObject.Predmet.ProtuStrankaListFormatedWithAdressOIB>
    <izvorni_sadrzaj>
      <item>MAX-IT d.o.o. za trgovinu i usluge, OIB 93618614890, Vijenac Augusta Cesarca 30, 31000 Osijek</item>
    </izvorni_sadrzaj>
    <derivirana_varijabla naziv="DomainObject.Predmet.ProtuStrankaListFormatedWithAdressOIB_1">
      <item>MAX-IT d.o.o. za trgovinu i usluge, OIB 93618614890, Vijenac Augusta Cesarca 30, 31000 Osijek</item>
    </derivirana_varijabla>
  </DomainObject.Predmet.ProtuStrankaListFormatedWithAdressOIB>
  <DomainObject.Predmet.ProtuStrankaListNazivFormated>
    <izvorni_sadrzaj>
      <item>MAX-IT d.o.o. za trgovinu i usluge</item>
    </izvorni_sadrzaj>
    <derivirana_varijabla naziv="DomainObject.Predmet.ProtuStrankaListNazivFormated_1">
      <item>MAX-IT d.o.o. za trgovinu i usluge</item>
    </derivirana_varijabla>
  </DomainObject.Predmet.ProtuStrankaListNazivFormated>
  <DomainObject.Predmet.ProtuStrankaListNazivFormatedOIB>
    <izvorni_sadrzaj>
      <item>MAX-IT d.o.o. za trgovinu i usluge, OIB 93618614890</item>
    </izvorni_sadrzaj>
    <derivirana_varijabla naziv="DomainObject.Predmet.ProtuStrankaListNazivFormatedOIB_1">
      <item>MAX-IT d.o.o. za trgovinu i usluge, OIB 93618614890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MAX-IT d.o.o. za trgovinu i usluge</izvorni_sadrzaj>
    <derivirana_varijabla naziv="DomainObject.Predmet.ProtustrankaIDrugi_1">MAX-IT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MAX-IT d.o.o. za trgovinu i usluge, OIB 93618614890, Vijenac Augusta Cesarca 30, 31000 Osijek</izvorni_sadrzaj>
    <derivirana_varijabla naziv="DomainObject.Predmet.ProtustrankaIDrugiAdressOIB_1">MAX-IT d.o.o. za trgovinu i usluge, OIB 93618614890, Vijenac Augusta Cesarca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MAX-IT d.o.o. za trgovinu i usluge</item>
    </izvorni_sadrzaj>
    <derivirana_varijabla naziv="DomainObject.Predmet.SudioniciListNaziv_1">
      <item>FINA RC OSIJEK</item>
      <item>MAX-IT d.o.o. za trgovinu i usluge</item>
    </derivirana_varijabla>
  </DomainObject.Predmet.SudioniciListNaziv>
  <DomainObject.Predmet.SudioniciListAdressOIB>
    <izvorni_sadrzaj>
      <item>FINA RC OSIJEK, OIB 85821130368</item>
      <item>MAX-IT d.o.o. za trgovinu i usluge, OIB 93618614890, Vijenac Augusta Cesarca 30,31000 Osijek</item>
    </izvorni_sadrzaj>
    <derivirana_varijabla naziv="DomainObject.Predmet.SudioniciListAdressOIB_1">
      <item>FINA RC OSIJEK, OIB 85821130368</item>
      <item>MAX-IT d.o.o. za trgovinu i usluge, OIB 93618614890, Vijenac Augusta Cesarca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93618614890</item>
    </izvorni_sadrzaj>
    <derivirana_varijabla naziv="DomainObject.Predmet.SudioniciListNazivOIB_1">
      <item>, OIB 85821130368</item>
      <item>, OIB 93618614890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AE87B-E0A0-4133-BD8D-2ACDAE5BE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4529</properties:Characters>
  <properties:Lines>128</properties:Lines>
  <properties:Paragraphs>37</properties:Paragraphs>
  <properties:TotalTime>562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2018-01-17T13:25:00Z</dcterms:modified>
  <cp:revision>543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