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6fc23" w14:paraId="ab6fc23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6E7048">
        <w:t>544</w:t>
      </w:r>
      <w:r w:rsidR="00496E35">
        <w:t>/16</w:t>
      </w:r>
      <w:r w:rsidR="00946625">
        <w:t>-</w:t>
      </w:r>
      <w:r w:rsidR="006E7048">
        <w:t>12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6E7048">
        <w:t xml:space="preserve">BRUSELINA </w:t>
      </w:r>
      <w:r w:rsidR="009A01A3">
        <w:t xml:space="preserve"> d.o.o., </w:t>
      </w:r>
      <w:r w:rsidR="006E7048">
        <w:t>Vir, Virski put 123</w:t>
      </w:r>
      <w:r w:rsidR="009A01A3">
        <w:t xml:space="preserve">, OIB: </w:t>
      </w:r>
      <w:r w:rsidR="006E7048">
        <w:t>91988264024,</w:t>
      </w:r>
      <w:r w:rsidR="00B21142">
        <w:t xml:space="preserve"> dana 5. listopada 2016.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B21142">
      <w:pPr>
        <w:jc w:val="center"/>
      </w:pPr>
      <w:r w:rsidRPr="00B21142">
        <w:t>r i j e š i o   j e</w:t>
      </w:r>
    </w:p>
    <w:p w:rsidRDefault="004B768C" w:rsidP="00EF7C9A" w:rsidR="004B768C" w:rsidRPr="00B21142">
      <w:pPr>
        <w:jc w:val="both"/>
      </w:pPr>
    </w:p>
    <w:p w:rsidRDefault="00B21142" w:rsidP="002E4032" w:rsidR="00BE6E59" w:rsidRPr="007721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>
        <w:t xml:space="preserve">Edita Đurkin </w:t>
      </w:r>
      <w:r w:rsidRPr="00B21142">
        <w:t>iz Osijeka, Donjodravska obala 16, OIB: 65118926772</w:t>
      </w:r>
      <w:r w:rsidR="00496E35" w:rsidRPr="00B21142">
        <w:t>,</w:t>
      </w:r>
      <w:r w:rsidR="00772151" w:rsidRPr="00B21142">
        <w:t xml:space="preserve"> </w:t>
      </w:r>
      <w:r w:rsidR="005A2E2A" w:rsidRPr="00B21142">
        <w:t>imenuje</w:t>
      </w:r>
      <w:r>
        <w:t xml:space="preserve"> se za privremenu stečajnu upraviteljicu</w:t>
      </w:r>
      <w:r w:rsidR="00281BC7" w:rsidRPr="00B21142">
        <w:t xml:space="preserve"> nad</w:t>
      </w:r>
      <w:r w:rsidR="004F1515" w:rsidRPr="00B21142">
        <w:t xml:space="preserve"> </w:t>
      </w:r>
      <w:r w:rsidR="0017371F" w:rsidRPr="00B21142">
        <w:t xml:space="preserve">stečajnim dužnikom </w:t>
      </w:r>
      <w:r w:rsidR="006E7048" w:rsidRPr="00B21142">
        <w:t>BRUSELINA  d.o.o., Vir,</w:t>
      </w:r>
      <w:r w:rsidR="006E7048">
        <w:t xml:space="preserve"> Virski put 123, OIB: 91988264024</w:t>
      </w:r>
      <w:r w:rsidR="00F046B4">
        <w:t>.</w:t>
      </w:r>
    </w:p>
    <w:p w:rsidRDefault="00E05B11" w:rsidP="00E86E81" w:rsidR="006A6847">
      <w:pPr>
        <w:pStyle w:val="Odlomakpopisa"/>
        <w:ind w:left="900"/>
        <w:jc w:val="both"/>
      </w:pPr>
      <w:r>
        <w:t xml:space="preserve"> </w:t>
      </w:r>
    </w:p>
    <w:p w:rsidRDefault="00B21142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Privremena stečajna</w:t>
      </w:r>
      <w:r w:rsidR="006A6847">
        <w:t xml:space="preserve"> upravitelj</w:t>
      </w:r>
      <w:r>
        <w:t>ica dužna</w:t>
      </w:r>
      <w:r w:rsidR="006A6847">
        <w:t xml:space="preserve">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B21142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Privremena stečajna</w:t>
      </w:r>
      <w:r w:rsidR="006A6847">
        <w:t xml:space="preserve"> upravitelj</w:t>
      </w:r>
      <w:r>
        <w:t>ica dužna</w:t>
      </w:r>
      <w:r w:rsidR="006A6847">
        <w:t xml:space="preserve"> je svoje izvješće dostaviti sudu u roku od </w:t>
      </w:r>
      <w:r w:rsidR="00170940">
        <w:t>30</w:t>
      </w:r>
      <w:r w:rsidR="006A6847"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6E7048">
        <w:t>BRUSELINA  d.o.o., Vir</w:t>
      </w:r>
      <w:r w:rsidR="005D284B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  <w:r w:rsidR="007A2AEF">
        <w:t xml:space="preserve"> </w:t>
      </w:r>
    </w:p>
    <w:p w:rsidRDefault="008F3AD6" w:rsidP="00E2438C" w:rsidR="00B21142" w:rsidRPr="00B21142">
      <w:pPr>
        <w:ind w:firstLine="708"/>
        <w:jc w:val="both"/>
      </w:pPr>
      <w:r w:rsidRPr="00B21142">
        <w:t>Na ročišt</w:t>
      </w:r>
      <w:r w:rsidR="00E2438C" w:rsidRPr="00B21142">
        <w:t>u</w:t>
      </w:r>
      <w:r w:rsidR="009B4456" w:rsidRPr="00B21142">
        <w:t xml:space="preserve"> </w:t>
      </w:r>
      <w:r w:rsidRPr="00B21142">
        <w:t>za utvrđivanje uvjeta za otvaranje stečajnog postupka</w:t>
      </w:r>
      <w:r w:rsidR="00BC26D1" w:rsidRPr="00B21142">
        <w:t xml:space="preserve"> zastupni</w:t>
      </w:r>
      <w:r w:rsidR="00772151" w:rsidRPr="00B21142">
        <w:t xml:space="preserve">k </w:t>
      </w:r>
      <w:r w:rsidR="00F27195" w:rsidRPr="00B21142">
        <w:t>po zakonu stečajnog dužnika</w:t>
      </w:r>
      <w:r w:rsidR="00F47A12" w:rsidRPr="00B21142">
        <w:t xml:space="preserve"> </w:t>
      </w:r>
      <w:r w:rsidR="009A01A3" w:rsidRPr="00B21142">
        <w:t>je naveo</w:t>
      </w:r>
      <w:r w:rsidR="007A2AEF" w:rsidRPr="00B21142">
        <w:t xml:space="preserve"> da</w:t>
      </w:r>
      <w:r w:rsidR="00B21142" w:rsidRPr="00B21142">
        <w:t xml:space="preserve"> posluje, da nema imovine, ali da je vol</w:t>
      </w:r>
      <w:r w:rsidR="00B21142">
        <w:t>jan podmiriti sva potraživanja, međutim nije izvijestio sud o tome da li je ta potraživanja i podmirio.</w:t>
      </w:r>
    </w:p>
    <w:p w:rsidRDefault="00E2438C" w:rsidP="00E2438C" w:rsidR="0038536A" w:rsidRPr="003039D7">
      <w:pPr>
        <w:ind w:firstLine="708"/>
        <w:jc w:val="both"/>
      </w:pPr>
      <w:r w:rsidRPr="00772151">
        <w:t xml:space="preserve">Stoga je </w:t>
      </w:r>
      <w:r w:rsidR="0038536A" w:rsidRPr="00772151">
        <w:t xml:space="preserve">trebalo </w:t>
      </w:r>
      <w:r w:rsidR="003039D7" w:rsidRPr="00772151">
        <w:t>imenovati</w:t>
      </w:r>
      <w:r w:rsidR="0038536A" w:rsidRPr="00772151">
        <w:t xml:space="preserve"> privremenog stečajnog</w:t>
      </w:r>
      <w:r w:rsidR="0038536A" w:rsidRPr="003039D7">
        <w:t xml:space="preserve"> upravitelja koji će ispitati ima li stečajni dužnik imovine kojom bi se mogli pokriti troškovi postupka i dijelom vjerovnici</w:t>
      </w:r>
      <w:r w:rsidR="009A01A3">
        <w:t xml:space="preserve">. 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B21142">
        <w:t>5.</w:t>
      </w:r>
      <w:r w:rsidR="006E7048">
        <w:t xml:space="preserve"> listopada</w:t>
      </w:r>
      <w:r w:rsidR="00170940">
        <w:t xml:space="preserve"> 2016.</w:t>
      </w:r>
      <w:r w:rsidR="00991E99">
        <w:t xml:space="preserve"> </w:t>
      </w:r>
    </w:p>
    <w:p w:rsidRDefault="002E4032" w:rsidP="006F6B60" w:rsidR="002E4032"/>
    <w:p w:rsidRDefault="002E4032" w:rsidP="006F6B60" w:rsidR="002E4032"/>
    <w:p w:rsidRDefault="0006623B" w:rsidP="006E7048" w:rsidR="0006623B">
      <w:pPr>
        <w:jc w:val="right"/>
      </w:pPr>
      <w:r>
        <w:t>Sudac</w:t>
      </w:r>
    </w:p>
    <w:p w:rsidRDefault="0006623B" w:rsidP="006E7048" w:rsidR="00717AA5">
      <w:pPr>
        <w:jc w:val="right"/>
      </w:pPr>
      <w:r>
        <w:t>Ardena Bajlo</w:t>
      </w:r>
    </w:p>
    <w:p w:rsidRDefault="00842CEB" w:rsidP="006E7048" w:rsidR="00842CEB" w:rsidRPr="00EF7C9A">
      <w:pPr>
        <w:jc w:val="right"/>
      </w:pPr>
    </w:p>
    <w:p w:rsidRDefault="003039D7" w:rsidP="006E7048" w:rsidR="003039D7">
      <w:pPr>
        <w:jc w:val="right"/>
      </w:pPr>
    </w:p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A255CD" w:rsidP="00A255CD" w:rsidR="00A255CD" w:rsidRPr="00EF7C9A">
      <w:r w:rsidRPr="00EF7C9A">
        <w:t xml:space="preserve">Dostaviti : </w:t>
      </w:r>
    </w:p>
    <w:p w:rsidRDefault="00A255CD" w:rsidP="00A255CD" w:rsidR="00A255CD">
      <w:pPr>
        <w:numPr>
          <w:ilvl w:val="0"/>
          <w:numId w:val="1"/>
        </w:numPr>
      </w:pPr>
      <w:r>
        <w:t>Privremenom stečajnom upravitelju</w:t>
      </w:r>
      <w:r w:rsidRPr="00EF7C9A">
        <w:t xml:space="preserve"> uz izjavu i potvrdu o imenovanju</w:t>
      </w:r>
      <w:r>
        <w:t xml:space="preserve"> – e-mailom </w:t>
      </w:r>
    </w:p>
    <w:p w:rsidRDefault="00A255CD" w:rsidP="00A255CD" w:rsidR="00A255CD" w:rsidRPr="00EF7C9A">
      <w:pPr>
        <w:numPr>
          <w:ilvl w:val="0"/>
          <w:numId w:val="1"/>
        </w:numPr>
      </w:pPr>
      <w:r>
        <w:t>sudski registar</w:t>
      </w:r>
    </w:p>
    <w:p w:rsidRDefault="00A255CD" w:rsidP="00A255CD" w:rsidR="00A255CD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A255CD" w:rsidP="00A255CD" w:rsidR="00A255CD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7E8D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6E7048">
          <w:t>544</w:t>
        </w:r>
        <w:r w:rsidR="00D26084">
          <w:t>/16-</w:t>
        </w:r>
        <w:r w:rsidR="00B54522">
          <w:t>1</w:t>
        </w:r>
        <w:r w:rsidR="006E7048">
          <w:t>2</w:t>
        </w:r>
      </w:p>
      <w:p w:rsidRDefault="00E12FEA" w:rsidP="009C0FF2" w:rsidR="00E12FEA" w:rsidRPr="00EF7C9A">
        <w:pPr>
          <w:jc w:val="right"/>
        </w:pPr>
      </w:p>
      <w:p w:rsidRDefault="00D17E8D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0F2A69"/>
    <w:rsid w:val="00110C37"/>
    <w:rsid w:val="00116CFB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414DDA"/>
    <w:rsid w:val="00453E80"/>
    <w:rsid w:val="004719EE"/>
    <w:rsid w:val="00474A81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A2E2A"/>
    <w:rsid w:val="005D284B"/>
    <w:rsid w:val="00665069"/>
    <w:rsid w:val="006A6847"/>
    <w:rsid w:val="006D1468"/>
    <w:rsid w:val="006E7048"/>
    <w:rsid w:val="006F6B60"/>
    <w:rsid w:val="007002A2"/>
    <w:rsid w:val="007042E6"/>
    <w:rsid w:val="00710885"/>
    <w:rsid w:val="00717AA5"/>
    <w:rsid w:val="0073027C"/>
    <w:rsid w:val="0074396A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81A15"/>
    <w:rsid w:val="00895943"/>
    <w:rsid w:val="008B123A"/>
    <w:rsid w:val="008F03DE"/>
    <w:rsid w:val="008F3AD6"/>
    <w:rsid w:val="008F6C7D"/>
    <w:rsid w:val="00932520"/>
    <w:rsid w:val="00946625"/>
    <w:rsid w:val="00991E99"/>
    <w:rsid w:val="009A01A3"/>
    <w:rsid w:val="009B4456"/>
    <w:rsid w:val="009C0FF2"/>
    <w:rsid w:val="009C1D6E"/>
    <w:rsid w:val="009F62F2"/>
    <w:rsid w:val="00A255CD"/>
    <w:rsid w:val="00A520DC"/>
    <w:rsid w:val="00A5292A"/>
    <w:rsid w:val="00A56386"/>
    <w:rsid w:val="00AA6990"/>
    <w:rsid w:val="00AB08B3"/>
    <w:rsid w:val="00AE7788"/>
    <w:rsid w:val="00B21142"/>
    <w:rsid w:val="00B310F0"/>
    <w:rsid w:val="00B54522"/>
    <w:rsid w:val="00BA7CDC"/>
    <w:rsid w:val="00BB4F73"/>
    <w:rsid w:val="00BC26D1"/>
    <w:rsid w:val="00BC6535"/>
    <w:rsid w:val="00BE6E59"/>
    <w:rsid w:val="00C02FA1"/>
    <w:rsid w:val="00C14EBF"/>
    <w:rsid w:val="00C34253"/>
    <w:rsid w:val="00C85781"/>
    <w:rsid w:val="00C9120F"/>
    <w:rsid w:val="00D12CD2"/>
    <w:rsid w:val="00D17E8D"/>
    <w:rsid w:val="00D26084"/>
    <w:rsid w:val="00DF0026"/>
    <w:rsid w:val="00E05B11"/>
    <w:rsid w:val="00E12FEA"/>
    <w:rsid w:val="00E2438C"/>
    <w:rsid w:val="00E86E81"/>
    <w:rsid w:val="00E86F87"/>
    <w:rsid w:val="00E9550E"/>
    <w:rsid w:val="00EB1A94"/>
    <w:rsid w:val="00EB3FAB"/>
    <w:rsid w:val="00EB7836"/>
    <w:rsid w:val="00EF7C9A"/>
    <w:rsid w:val="00F046B4"/>
    <w:rsid w:val="00F20D80"/>
    <w:rsid w:val="00F27195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7E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7E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7E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7E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7E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7E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7E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7E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E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E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St-544/2016</izvorni_sadrzaj>
    <derivirana_varijabla naziv="DomainObject.Predmet.OznakaBroj_1">St-544/2016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BRUSELINA d.o.o. za građenje i trgovinu</izvorni_sadrzaj>
    <derivirana_varijabla naziv="DomainObject.Predmet.ProtustrankaFormated_1">  BRUSELINA d.o.o. za građenje i trgovinu</derivirana_varijabla>
  </DomainObject.Predmet.ProtustrankaFormated>
  <DomainObject.Predmet.ProtustrankaFormatedOIB>
    <izvorni_sadrzaj>  BRUSELINA d.o.o. za građenje i trgovinu, OIB 91988264024</izvorni_sadrzaj>
    <derivirana_varijabla naziv="DomainObject.Predmet.ProtustrankaFormatedOIB_1">  BRUSELINA d.o.o. za građenje i trgovinu, OIB 91988264024</derivirana_varijabla>
  </DomainObject.Predmet.ProtustrankaFormatedOIB>
  <DomainObject.Predmet.ProtustrankaFormatedWithAdress>
    <izvorni_sadrzaj> BRUSELINA d.o.o. za građenje i trgovinu, Virski put 123, 23234 Vir</izvorni_sadrzaj>
    <derivirana_varijabla naziv="DomainObject.Predmet.ProtustrankaFormatedWithAdress_1"> BRUSELINA d.o.o. za građenje i trgovinu, Virski put 123, 23234 Vir</derivirana_varijabla>
  </DomainObject.Predmet.ProtustrankaFormatedWithAdress>
  <DomainObject.Predmet.ProtustrankaFormatedWithAdressOIB>
    <izvorni_sadrzaj> BRUSELINA d.o.o. za građenje i trgovinu, OIB 91988264024, Virski put 123, 23234 Vir</izvorni_sadrzaj>
    <derivirana_varijabla naziv="DomainObject.Predmet.ProtustrankaFormatedWithAdressOIB_1"> BRUSELINA d.o.o. za građenje i trgovinu, OIB 91988264024, Virski put 123, 23234 Vir</derivirana_varijabla>
  </DomainObject.Predmet.ProtustrankaFormatedWithAdressOIB>
  <DomainObject.Predmet.ProtustrankaWithAdress>
    <izvorni_sadrzaj>BRUSELINA d.o.o. za građenje i trgovinu Virski put 123, 23234 Vir</izvorni_sadrzaj>
    <derivirana_varijabla naziv="DomainObject.Predmet.ProtustrankaWithAdress_1">BRUSELINA d.o.o. za građenje i trgovinu Virski put 123, 23234 Vir</derivirana_varijabla>
  </DomainObject.Predmet.ProtustrankaWithAdress>
  <DomainObject.Predmet.ProtustrankaWithAdressOIB>
    <izvorni_sadrzaj>BRUSELINA d.o.o. za građenje i trgovinu, OIB 91988264024, Virski put 123, 23234 Vir</izvorni_sadrzaj>
    <derivirana_varijabla naziv="DomainObject.Predmet.ProtustrankaWithAdressOIB_1">BRUSELINA d.o.o. za građenje i trgovinu, OIB 91988264024, Virski put 123, 23234 Vir</derivirana_varijabla>
  </DomainObject.Predmet.ProtustrankaWithAdressOIB>
  <DomainObject.Predmet.ProtustrankaNazivFormated>
    <izvorni_sadrzaj>BRUSELINA d.o.o. za građenje i trgovinu</izvorni_sadrzaj>
    <derivirana_varijabla naziv="DomainObject.Predmet.ProtustrankaNazivFormated_1">BRUSELINA d.o.o. za građenje i trgovinu</derivirana_varijabla>
  </DomainObject.Predmet.ProtustrankaNazivFormated>
  <DomainObject.Predmet.ProtustrankaNazivFormatedOIB>
    <izvorni_sadrzaj>BRUSELINA d.o.o. za građenje i trgovinu, OIB 91988264024</izvorni_sadrzaj>
    <derivirana_varijabla naziv="DomainObject.Predmet.ProtustrankaNazivFormatedOIB_1">BRUSELINA d.o.o. za građenje i trgovinu, OIB 91988264024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52088.26</izvorni_sadrzaj>
    <derivirana_varijabla naziv="DomainObject.Predmet.TrenutnaVrijednost_1">52088.26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BRUSELINA d.o.o. za građenje i trgovinu</item>
    </izvorni_sadrzaj>
    <derivirana_varijabla naziv="DomainObject.Predmet.ProtuStrankaListFormated_1">
      <item>BRUSELINA d.o.o. za građenje i trgovinu</item>
    </derivirana_varijabla>
  </DomainObject.Predmet.ProtuStrankaListFormated>
  <DomainObject.Predmet.ProtuStrankaListFormatedOIB>
    <izvorni_sadrzaj>
      <item>BRUSELINA d.o.o. za građenje i trgovinu, OIB 91988264024</item>
    </izvorni_sadrzaj>
    <derivirana_varijabla naziv="DomainObject.Predmet.ProtuStrankaListFormatedOIB_1">
      <item>BRUSELINA d.o.o. za građenje i trgovinu, OIB 91988264024</item>
    </derivirana_varijabla>
  </DomainObject.Predmet.ProtuStrankaListFormatedOIB>
  <DomainObject.Predmet.ProtuStrankaListFormatedWithAdress>
    <izvorni_sadrzaj>
      <item>BRUSELINA d.o.o. za građenje i trgovinu, Virski put 123, 23234 Vir</item>
    </izvorni_sadrzaj>
    <derivirana_varijabla naziv="DomainObject.Predmet.ProtuStrankaListFormatedWithAdress_1">
      <item>BRUSELINA d.o.o. za građenje i trgovinu, Virski put 123, 23234 Vir</item>
    </derivirana_varijabla>
  </DomainObject.Predmet.ProtuStrankaListFormatedWithAdress>
  <DomainObject.Predmet.ProtuStrankaListFormatedWithAdressOIB>
    <izvorni_sadrzaj>
      <item>BRUSELINA d.o.o. za građenje i trgovinu, OIB 91988264024, Virski put 123, 23234 Vir</item>
    </izvorni_sadrzaj>
    <derivirana_varijabla naziv="DomainObject.Predmet.ProtuStrankaListFormatedWithAdressOIB_1">
      <item>BRUSELINA d.o.o. za građenje i trgovinu, OIB 91988264024, Virski put 123, 23234 Vir</item>
    </derivirana_varijabla>
  </DomainObject.Predmet.ProtuStrankaListFormatedWithAdressOIB>
  <DomainObject.Predmet.ProtuStrankaListNazivFormated>
    <izvorni_sadrzaj>
      <item>BRUSELINA d.o.o. za građenje i trgovinu</item>
    </izvorni_sadrzaj>
    <derivirana_varijabla naziv="DomainObject.Predmet.ProtuStrankaListNazivFormated_1">
      <item>BRUSELINA d.o.o. za građenje i trgovinu</item>
    </derivirana_varijabla>
  </DomainObject.Predmet.ProtuStrankaListNazivFormated>
  <DomainObject.Predmet.ProtuStrankaListNazivFormatedOIB>
    <izvorni_sadrzaj>
      <item>BRUSELINA d.o.o. za građenje i trgovinu, OIB 91988264024</item>
    </izvorni_sadrzaj>
    <derivirana_varijabla naziv="DomainObject.Predmet.ProtuStrankaListNazivFormatedOIB_1">
      <item>BRUSELINA d.o.o. za građenje i trgovinu, OIB 91988264024</item>
    </derivirana_varijabla>
  </DomainObject.Predmet.ProtuStrankaListNazivFormatedOIB>
  <DomainObject.Predmet.OstaliListFormated>
    <izvorni_sadrzaj>
      <item>Marko Bašić</item>
    </izvorni_sadrzaj>
    <derivirana_varijabla naziv="DomainObject.Predmet.OstaliListFormated_1">
      <item>Marko Bašić</item>
    </derivirana_varijabla>
  </DomainObject.Predmet.OstaliListFormated>
  <DomainObject.Predmet.OstaliListFormatedOIB>
    <izvorni_sadrzaj>
      <item>Marko Bašić, OIB 55883333147</item>
    </izvorni_sadrzaj>
    <derivirana_varijabla naziv="DomainObject.Predmet.OstaliListFormatedOIB_1">
      <item>Marko Bašić, OIB 55883333147</item>
    </derivirana_varijabla>
  </DomainObject.Predmet.OstaliListFormatedOIB>
  <DomainObject.Predmet.OstaliListFormatedWithAdress>
    <izvorni_sadrzaj>
      <item>Marko Bašić, Put Podvornic 4, 23234 Vir</item>
    </izvorni_sadrzaj>
    <derivirana_varijabla naziv="DomainObject.Predmet.OstaliListFormatedWithAdress_1">
      <item>Marko Bašić, Put Podvornic 4, 23234 Vir</item>
    </derivirana_varijabla>
  </DomainObject.Predmet.OstaliListFormatedWithAdress>
  <DomainObject.Predmet.OstaliListFormatedWithAdressOIB>
    <izvorni_sadrzaj>
      <item>Marko Bašić, OIB 55883333147, Put Podvornic 4, 23234 Vir</item>
    </izvorni_sadrzaj>
    <derivirana_varijabla naziv="DomainObject.Predmet.OstaliListFormatedWithAdressOIB_1">
      <item>Marko Bašić, OIB 55883333147, Put Podvornic 4, 23234 Vir</item>
    </derivirana_varijabla>
  </DomainObject.Predmet.OstaliListFormatedWithAdressOIB>
  <DomainObject.Predmet.OstaliListNazivFormated>
    <izvorni_sadrzaj>
      <item>Marko Bašić</item>
    </izvorni_sadrzaj>
    <derivirana_varijabla naziv="DomainObject.Predmet.OstaliListNazivFormated_1">
      <item>Marko Bašić</item>
    </derivirana_varijabla>
  </DomainObject.Predmet.OstaliListNazivFormated>
  <DomainObject.Predmet.OstaliListNazivFormatedOIB>
    <izvorni_sadrzaj>
      <item>Marko Bašić, OIB 55883333147</item>
    </izvorni_sadrzaj>
    <derivirana_varijabla naziv="DomainObject.Predmet.OstaliListNazivFormatedOIB_1">
      <item>Marko Bašić, OIB 55883333147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BRUSELINA d.o.o. za građenje i trgovinu</izvorni_sadrzaj>
    <derivirana_varijabla naziv="DomainObject.Predmet.ProtustrankaIDrugi_1">BRUSELINA d.o.o. za građenje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BRUSELINA d.o.o. za građenje i trgovinu, OIB 91988264024, Virski put 123, 23234 Vir</izvorni_sadrzaj>
    <derivirana_varijabla naziv="DomainObject.Predmet.ProtustrankaIDrugiAdressOIB_1">BRUSELINA d.o.o. za građenje i trgovinu, OIB 91988264024, Virski put 123,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BRUSELINA d.o.o. za građenje i trgovinu</item>
      <item>Marko Bašić</item>
    </izvorni_sadrzaj>
    <derivirana_varijabla naziv="DomainObject.Predmet.SudioniciListNaziv_1">
      <item>Financijska agencija</item>
      <item>BRUSELINA d.o.o. za građenje i trgovinu</item>
      <item>Marko Bašić</item>
    </derivirana_varijabla>
  </DomainObject.Predmet.SudioniciListNaziv>
  <DomainObject.Predmet.SudioniciListAdressOIB>
    <izvorni_sadrzaj>
      <item>Financijska agencija, OIB 85821130368, Ivana Danila 4,23000 Zadar</item>
      <item>BRUSELINA d.o.o. za građenje i trgovinu, OIB 91988264024, Virski put 123,23234 Vir</item>
      <item>Marko Bašić, OIB 55883333147, Put Podvornic 4,23234 Vir</item>
    </izvorni_sadrzaj>
    <derivirana_varijabla naziv="DomainObject.Predmet.SudioniciListAdressOIB_1">
      <item>Financijska agencija, OIB 85821130368, Ivana Danila 4,23000 Zadar</item>
      <item>BRUSELINA d.o.o. za građenje i trgovinu, OIB 91988264024, Virski put 123,23234 Vir</item>
      <item>Marko Bašić, OIB 55883333147, Put Podvornic 4,23234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91988264024</item>
      <item>, OIB 55883333147</item>
    </izvorni_sadrzaj>
    <derivirana_varijabla naziv="DomainObject.Predmet.SudioniciListNazivOIB_1">
      <item>, OIB 85821130368</item>
      <item>, OIB 91988264024</item>
      <item>, OIB 55883333147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337</properties:Words>
  <properties:Characters>1747</properties:Characters>
  <properties:Lines>63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2016-10-05T08:11:00Z</dcterms:created>
  <dc:creator>Ardena Bajlo</dc:creator>
  <cp:lastModifiedBy>Nena Mužanović</cp:lastModifiedBy>
  <cp:lastPrinted>2016-09-06T13:15:00Z</cp:lastPrinted>
  <dcterms:modified xmlns:xsi="http://www.w3.org/2001/XMLSchema-instance" xsi:type="dcterms:W3CDTF">2016-10-05T12:52:00Z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