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6211" w14:paraId="9946211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Sp-</w:t>
      </w:r>
      <w:r w:rsidR="00063EE2">
        <w:t>72/2017-54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063EE2">
        <w:t>Petri Brkljačić</w:t>
      </w:r>
      <w:r>
        <w:t xml:space="preserve"> kao sucu pojedincu, povodom prijedloga </w:t>
      </w:r>
      <w:r w:rsidR="00AA51FE">
        <w:t xml:space="preserve">potrošača </w:t>
      </w:r>
      <w:r w:rsidR="00063EE2">
        <w:t>Dejana Škrbića iz Zagreba, Kuševačka 11B</w:t>
      </w:r>
      <w:r w:rsidR="00655D46">
        <w:t xml:space="preserve">, OIB: </w:t>
      </w:r>
      <w:r w:rsidR="00063EE2">
        <w:t>15441235992</w:t>
      </w:r>
      <w:r w:rsidR="0019744C">
        <w:t>,</w:t>
      </w:r>
      <w:r>
        <w:t xml:space="preserve"> za otvaranje postupka stečaja potrošača nad dužnikom </w:t>
      </w:r>
      <w:r w:rsidR="00063EE2">
        <w:t>Dejan Škrbić</w:t>
      </w:r>
      <w:r>
        <w:t xml:space="preserve">, dana </w:t>
      </w:r>
      <w:r w:rsidR="00063EE2">
        <w:t>7. svibnja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će se ispitati prijavljene tražbine (ispitno ročište) zakazuje se za </w:t>
      </w:r>
      <w:r>
        <w:rPr>
          <w:rFonts w:cs="Times New Roman" w:eastAsia="Times New Roman"/>
          <w:b/>
          <w:lang w:eastAsia="hr-HR"/>
        </w:rPr>
        <w:t>4. srpnja 2019</w:t>
      </w:r>
      <w:r w:rsidRPr="00063EE2">
        <w:rPr>
          <w:rFonts w:cs="Times New Roman" w:eastAsia="Times New Roman"/>
          <w:b/>
          <w:lang w:eastAsia="hr-HR"/>
        </w:rPr>
        <w:t xml:space="preserve">. u </w:t>
      </w:r>
      <w:r>
        <w:rPr>
          <w:rFonts w:cs="Times New Roman" w:eastAsia="Times New Roman"/>
          <w:b/>
          <w:lang w:eastAsia="hr-HR"/>
        </w:rPr>
        <w:t>09</w:t>
      </w:r>
      <w:r w:rsidRPr="00063EE2">
        <w:rPr>
          <w:rFonts w:cs="Times New Roman" w:eastAsia="Times New Roman"/>
          <w:b/>
          <w:lang w:eastAsia="hr-HR"/>
        </w:rPr>
        <w:t>,</w:t>
      </w:r>
      <w:r>
        <w:rPr>
          <w:rFonts w:cs="Times New Roman" w:eastAsia="Times New Roman"/>
          <w:b/>
          <w:lang w:eastAsia="hr-HR"/>
        </w:rPr>
        <w:t>30</w:t>
      </w:r>
      <w:r w:rsidRPr="00063EE2">
        <w:rPr>
          <w:rFonts w:cs="Times New Roman" w:eastAsia="Times New Roman"/>
          <w:b/>
          <w:lang w:eastAsia="hr-HR"/>
        </w:rPr>
        <w:t xml:space="preserve"> sati.</w:t>
      </w: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povjerenik podnosi izvješće o položaju potrošača (izvještajno ročište) zakazuje se za </w:t>
      </w:r>
      <w:r>
        <w:rPr>
          <w:rFonts w:cs="Times New Roman" w:eastAsia="Times New Roman"/>
          <w:b/>
          <w:lang w:eastAsia="hr-HR"/>
        </w:rPr>
        <w:t>4. srpnja 2019.</w:t>
      </w:r>
      <w:r w:rsidRPr="00063EE2">
        <w:rPr>
          <w:rFonts w:cs="Times New Roman" w:eastAsia="Times New Roman"/>
          <w:b/>
          <w:lang w:eastAsia="hr-HR"/>
        </w:rPr>
        <w:t xml:space="preserve"> u </w:t>
      </w:r>
      <w:r>
        <w:rPr>
          <w:rFonts w:cs="Times New Roman" w:eastAsia="Times New Roman"/>
          <w:b/>
          <w:lang w:eastAsia="hr-HR"/>
        </w:rPr>
        <w:t>10,00</w:t>
      </w:r>
      <w:r w:rsidRPr="00063EE2">
        <w:rPr>
          <w:rFonts w:cs="Times New Roman" w:eastAsia="Times New Roman"/>
          <w:b/>
          <w:lang w:eastAsia="hr-HR"/>
        </w:rPr>
        <w:t xml:space="preserve"> sati</w:t>
      </w:r>
      <w:r w:rsidRPr="00063EE2">
        <w:rPr>
          <w:rFonts w:cs="Times New Roman" w:eastAsia="Times New Roman"/>
          <w:lang w:eastAsia="hr-HR"/>
        </w:rPr>
        <w:t>.</w:t>
      </w:r>
    </w:p>
    <w:p w:rsidRDefault="001723F4" w:rsidP="00063EE2" w:rsidR="001723F4">
      <w:pPr>
        <w:spacing w:after="0"/>
        <w:jc w:val="both"/>
      </w:pPr>
    </w:p>
    <w:p w:rsidRDefault="001723F4" w:rsidP="001723F4" w:rsidR="001723F4" w:rsidRPr="00063EE2">
      <w:pPr>
        <w:pStyle w:val="Bezproreda"/>
        <w:jc w:val="both"/>
      </w:pPr>
      <w:r w:rsidRPr="00063EE2">
        <w:t>Pozivaju se vjerovnici:</w:t>
      </w:r>
    </w:p>
    <w:p w:rsidRDefault="00063EE2" w:rsidP="00063EE2" w:rsidR="00063EE2" w:rsidRPr="00063EE2">
      <w:pPr>
        <w:pStyle w:val="Bezproreda"/>
        <w:rPr>
          <w:rFonts w:cs="Times New Roman" w:eastAsia="Calibri"/>
        </w:rPr>
      </w:pPr>
      <w:r>
        <w:tab/>
        <w:t xml:space="preserve">- </w:t>
      </w:r>
      <w:r>
        <w:rPr>
          <w:rFonts w:cs="Times New Roman" w:eastAsia="Calibri"/>
        </w:rPr>
        <w:t>Zagrebačka banka d.d.</w:t>
      </w:r>
      <w:r w:rsidR="00B514C2">
        <w:rPr>
          <w:rFonts w:cs="Times New Roman" w:eastAsia="Calibri"/>
        </w:rPr>
        <w:t xml:space="preserve">, zastupani po Odvjetničkom društvu Hanžeković &amp; partneri iz </w:t>
      </w:r>
      <w:r w:rsidR="00B514C2">
        <w:rPr>
          <w:rFonts w:cs="Times New Roman" w:eastAsia="Calibri"/>
        </w:rPr>
        <w:tab/>
        <w:t xml:space="preserve">   Zagreba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Zagrebački Holding d.o.o.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Republika Hrvatska, zastupani po Općinskom državnom odvjetništvu, Građansko </w:t>
      </w:r>
      <w:r>
        <w:rPr>
          <w:rFonts w:cs="Times New Roman" w:eastAsia="Calibri"/>
        </w:rPr>
        <w:tab/>
        <w:t xml:space="preserve">  upravni odjel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Eos Matrix d.o.o., zastupani po punomoćniku Sonji Šostar, odvjetnici iz Samobora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Raifeisenbank Austria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Allianz Zagreb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Grad Zagreb 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Financijska agencija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HT – Hrvatski telekom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B2 Kapital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Hrvatske vode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>Na ročište se poziva i: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Dužnik - potrošač Dejan Škrbić 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Povjerenik Stjepan Rakarec</w:t>
      </w:r>
    </w:p>
    <w:p w:rsidRDefault="00063EE2" w:rsidP="001723F4" w:rsidR="00063EE2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063EE2">
        <w:t>7. svibnja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3EE2">
        <w:t>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>Za točnost otpravka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R="00D973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5D64445"/>
    <w:multiLevelType w:val="hybridMultilevel"/>
    <w:tmpl w:val="FF807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63EE2"/>
    <w:rsid w:val="00095826"/>
    <w:rsid w:val="000B0169"/>
    <w:rsid w:val="000B7B47"/>
    <w:rsid w:val="000D0E8D"/>
    <w:rsid w:val="00126320"/>
    <w:rsid w:val="001723F4"/>
    <w:rsid w:val="0019744C"/>
    <w:rsid w:val="002C77AD"/>
    <w:rsid w:val="00364C5F"/>
    <w:rsid w:val="004C04FB"/>
    <w:rsid w:val="005E6B57"/>
    <w:rsid w:val="00655D46"/>
    <w:rsid w:val="006A4604"/>
    <w:rsid w:val="006C5F6D"/>
    <w:rsid w:val="006E366D"/>
    <w:rsid w:val="00720EE3"/>
    <w:rsid w:val="00746DDB"/>
    <w:rsid w:val="00916CDB"/>
    <w:rsid w:val="00941EC3"/>
    <w:rsid w:val="00952873"/>
    <w:rsid w:val="00982FB0"/>
    <w:rsid w:val="009B7C39"/>
    <w:rsid w:val="00A108D6"/>
    <w:rsid w:val="00AA51FE"/>
    <w:rsid w:val="00B514C2"/>
    <w:rsid w:val="00BB0BDF"/>
    <w:rsid w:val="00BB50AC"/>
    <w:rsid w:val="00C978F0"/>
    <w:rsid w:val="00D8100D"/>
    <w:rsid w:val="00D9733E"/>
    <w:rsid w:val="00E4004A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6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6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7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1130</properties:Characters>
  <properties:Lines>50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2019-05-07T07:43:00Z</dcterms:created>
  <dc:creator>Snježana Car Vukić</dc:creator>
  <cp:lastModifiedBy>Ivana Golub</cp:lastModifiedBy>
  <cp:lastPrinted>2018-10-24T11:23:00Z</cp:lastPrinted>
  <dcterms:modified xmlns:xsi="http://www.w3.org/2001/XMLSchema-instance" xsi:type="dcterms:W3CDTF">2019-05-07T07:50:00Z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Stjepan Rakarec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