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3cb1" w14:paraId="81e3cb1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A3FF2">
        <w:t>515</w:t>
      </w:r>
      <w:r w:rsidR="000465FC">
        <w:t>/16-</w:t>
      </w:r>
      <w:r w:rsidR="00FA43F2">
        <w:t>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A3FF2">
        <w:t>ALFEX ALUMINIJ d.o.o., Zadar, Zlatka Balokovića 16, OIB: 82053133404</w:t>
      </w:r>
      <w:r w:rsidR="001034FE">
        <w:t xml:space="preserve"> </w:t>
      </w:r>
      <w:r w:rsidR="00615D63">
        <w:t xml:space="preserve">koga zastupa </w:t>
      </w:r>
      <w:r w:rsidR="00BA3FF2">
        <w:t xml:space="preserve">privremeni </w:t>
      </w:r>
      <w:r w:rsidR="00615D63">
        <w:t xml:space="preserve">stečajni upravitelj </w:t>
      </w:r>
      <w:r w:rsidR="00A95436">
        <w:t>Frane Zvonimir Negro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A43F2">
        <w:t>5.</w:t>
      </w:r>
      <w:r w:rsidR="00BA3FF2">
        <w:t xml:space="preserve"> listopada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A95436">
        <w:t>Frane Zvonimira Negre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FA43F2">
        <w:t>3</w:t>
      </w:r>
      <w:r w:rsidR="00BA3FF2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BA3FF2">
        <w:t>4.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BA3FF2">
        <w:t xml:space="preserve">14. rujna 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</w:t>
      </w:r>
      <w:r w:rsidR="00DD79DF">
        <w:t xml:space="preserve"> koju je valjalo popisati </w:t>
      </w:r>
      <w:r>
        <w:t>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47659A">
        <w:t xml:space="preserve">5. </w:t>
      </w:r>
      <w:r w:rsidR="00BA3FF2">
        <w:t>listopada 2016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034FE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7659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724A"/>
    <w:rsid w:val="00670CE2"/>
    <w:rsid w:val="006B6E1C"/>
    <w:rsid w:val="006C3CE6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570D"/>
    <w:rsid w:val="008F62EA"/>
    <w:rsid w:val="00907187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95436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A3FF2"/>
    <w:rsid w:val="00BB192C"/>
    <w:rsid w:val="00C64EB0"/>
    <w:rsid w:val="00CA2AA9"/>
    <w:rsid w:val="00CC5867"/>
    <w:rsid w:val="00CE069C"/>
    <w:rsid w:val="00CF2E75"/>
    <w:rsid w:val="00CF7517"/>
    <w:rsid w:val="00D27BB2"/>
    <w:rsid w:val="00D375C3"/>
    <w:rsid w:val="00DB4782"/>
    <w:rsid w:val="00DD4D11"/>
    <w:rsid w:val="00DD79DF"/>
    <w:rsid w:val="00E3275A"/>
    <w:rsid w:val="00E3307B"/>
    <w:rsid w:val="00E44A35"/>
    <w:rsid w:val="00E52205"/>
    <w:rsid w:val="00E62116"/>
    <w:rsid w:val="00E702CF"/>
    <w:rsid w:val="00E826E9"/>
    <w:rsid w:val="00E8470F"/>
    <w:rsid w:val="00EA687B"/>
    <w:rsid w:val="00F124A2"/>
    <w:rsid w:val="00F4089B"/>
    <w:rsid w:val="00F434E0"/>
    <w:rsid w:val="00F8463C"/>
    <w:rsid w:val="00F86DD3"/>
    <w:rsid w:val="00F87909"/>
    <w:rsid w:val="00F91B0E"/>
    <w:rsid w:val="00F91EAA"/>
    <w:rsid w:val="00FA43F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59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59A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59A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59A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59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59A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59A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59A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ALFEX ALUMINIJ d.o.o. za proizvodnju, trgovinu i usluge</izvorni_sadrzaj>
    <derivirana_varijabla naziv="DomainObject.Predmet.ProtustrankaFormated_1">  ALFEX ALUMINIJ d.o.o. za proizvodnju, trgovinu i usluge</derivirana_varijabla>
  </DomainObject.Predmet.ProtustrankaFormated>
  <DomainObject.Predmet.ProtustrankaFormatedOIB>
    <izvorni_sadrzaj>  ALFEX ALUMINIJ d.o.o. za proizvodnju, trgovinu i usluge, OIB 82053133404</izvorni_sadrzaj>
    <derivirana_varijabla naziv="DomainObject.Predmet.ProtustrankaFormatedOIB_1">  ALFEX ALUMINIJ d.o.o. za proizvodnju, trgovinu i usluge, OIB 82053133404</derivirana_varijabla>
  </DomainObject.Predmet.ProtustrankaFormatedOIB>
  <DomainObject.Predmet.ProtustrankaFormatedWithAdress>
    <izvorni_sadrzaj> ALFEX ALUMINIJ d.o.o. za proizvodnju, trgovinu i usluge, Zlatka Balokovića  16, 23000 Zadar</izvorni_sadrzaj>
    <derivirana_varijabla naziv="DomainObject.Predmet.ProtustrankaFormatedWithAdress_1"> ALFEX ALUMINIJ d.o.o. za proizvodnju, trgovinu i usluge, Zlatka Balokovića  16, 23000 Zadar</derivirana_varijabla>
  </DomainObject.Predmet.ProtustrankaFormatedWithAdress>
  <DomainObject.Predmet.ProtustrankaFormatedWithAdressOIB>
    <izvorni_sadrzaj> ALFEX ALUMINIJ d.o.o. za proizvodnju, trgovinu i usluge, OIB 82053133404, Zlatka Balokovića  16, 23000 Zadar</izvorni_sadrzaj>
    <derivirana_varijabla naziv="DomainObject.Predmet.ProtustrankaFormatedWithAdressOIB_1"> ALFEX ALUMINIJ d.o.o. za proizvodnju, trgovinu i usluge, OIB 82053133404, Zlatka Balokovića  16, 23000 Zadar</derivirana_varijabla>
  </DomainObject.Predmet.ProtustrankaFormatedWithAdressOIB>
  <DomainObject.Predmet.ProtustrankaWithAdress>
    <izvorni_sadrzaj>ALFEX ALUMINIJ d.o.o. za proizvodnju, trgovinu i usluge Zlatka Balokovića  16, 23000 Zadar</izvorni_sadrzaj>
    <derivirana_varijabla naziv="DomainObject.Predmet.ProtustrankaWithAdress_1">ALFEX ALUMINIJ d.o.o. za proizvodnju, trgovinu i usluge Zlatka Balokovića  16, 23000 Zadar</derivirana_varijabla>
  </DomainObject.Predmet.ProtustrankaWithAdress>
  <DomainObject.Predmet.ProtustrankaWithAdressOIB>
    <izvorni_sadrzaj>ALFEX ALUMINIJ d.o.o. za proizvodnju, trgovinu i usluge, OIB 82053133404, Zlatka Balokovića  16, 23000 Zadar</izvorni_sadrzaj>
    <derivirana_varijabla naziv="DomainObject.Predmet.ProtustrankaWithAdressOIB_1">ALFEX ALUMINIJ d.o.o. za proizvodnju, trgovinu i usluge, OIB 82053133404, Zlatka Balokovića  16, 23000 Zadar</derivirana_varijabla>
  </DomainObject.Predmet.ProtustrankaWithAdressOIB>
  <DomainObject.Predmet.ProtustrankaNazivFormated>
    <izvorni_sadrzaj>ALFEX ALUMINIJ d.o.o. za proizvodnju, trgovinu i usluge</izvorni_sadrzaj>
    <derivirana_varijabla naziv="DomainObject.Predmet.ProtustrankaNazivFormated_1">ALFEX ALUMINIJ d.o.o. za proizvodnju, trgovinu i usluge</derivirana_varijabla>
  </DomainObject.Predmet.ProtustrankaNazivFormated>
  <DomainObject.Predmet.ProtustrankaNazivFormatedOIB>
    <izvorni_sadrzaj>ALFEX ALUMINIJ d.o.o. za proizvodnju, trgovinu i usluge, OIB 82053133404</izvorni_sadrzaj>
    <derivirana_varijabla naziv="DomainObject.Predmet.ProtustrankaNazivFormatedOIB_1">ALFEX ALUMINIJ d.o.o. za proizvodnju, trgovinu i usluge, OIB 82053133404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1062161.39</izvorni_sadrzaj>
    <derivirana_varijabla naziv="DomainObject.Predmet.TrenutnaVrijednost_1">1062161.39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ALFEX ALUMINIJ d.o.o. za proizvodnju, trgovinu i usluge</item>
    </izvorni_sadrzaj>
    <derivirana_varijabla naziv="DomainObject.Predmet.ProtuStrankaListFormated_1">
      <item>ALFEX ALUMINIJ d.o.o. za proizvodnju, trgovinu i usluge</item>
    </derivirana_varijabla>
  </DomainObject.Predmet.ProtuStrankaListFormated>
  <DomainObject.Predmet.ProtuStrankaListFormatedOIB>
    <izvorni_sadrzaj>
      <item>ALFEX ALUMINIJ d.o.o. za proizvodnju, trgovinu i usluge, OIB 82053133404</item>
    </izvorni_sadrzaj>
    <derivirana_varijabla naziv="DomainObject.Predmet.ProtuStrankaListFormatedOIB_1">
      <item>ALFEX ALUMINIJ d.o.o. za proizvodnju, trgovinu i usluge, OIB 82053133404</item>
    </derivirana_varijabla>
  </DomainObject.Predmet.ProtuStrankaListFormatedOIB>
  <DomainObject.Predmet.ProtuStrankaListFormatedWithAdress>
    <izvorni_sadrzaj>
      <item>ALFEX ALUMINIJ d.o.o. za proizvodnju, trgovinu i usluge, Zlatka Balokovića  16, 23000 Zadar</item>
    </izvorni_sadrzaj>
    <derivirana_varijabla naziv="DomainObject.Predmet.ProtuStrankaListFormatedWithAdress_1">
      <item>ALFEX ALUMINIJ d.o.o. za proizvodnju, trgovinu i usluge, Zlatka Balokovića  16, 23000 Zadar</item>
    </derivirana_varijabla>
  </DomainObject.Predmet.ProtuStrankaListFormatedWithAdress>
  <DomainObject.Predmet.ProtuStrankaListFormatedWithAdressOIB>
    <izvorni_sadrzaj>
      <item>ALFEX ALUMINIJ d.o.o. za proizvodnju, trgovinu i usluge, OIB 82053133404, Zlatka Balokovića  16, 23000 Zadar</item>
    </izvorni_sadrzaj>
    <derivirana_varijabla naziv="DomainObject.Predmet.ProtuStrankaListFormatedWithAdressOIB_1">
      <item>ALFEX ALUMINIJ d.o.o. za proizvodnju, trgovinu i usluge, OIB 82053133404, Zlatka Balokovića  16, 23000 Zadar</item>
    </derivirana_varijabla>
  </DomainObject.Predmet.ProtuStrankaListFormatedWithAdressOIB>
  <DomainObject.Predmet.ProtuStrankaListNazivFormated>
    <izvorni_sadrzaj>
      <item>ALFEX ALUMINIJ d.o.o. za proizvodnju, trgovinu i usluge</item>
    </izvorni_sadrzaj>
    <derivirana_varijabla naziv="DomainObject.Predmet.ProtuStrankaListNazivFormated_1">
      <item>ALFEX ALUMINIJ d.o.o. za proizvodnju, trgovinu i usluge</item>
    </derivirana_varijabla>
  </DomainObject.Predmet.ProtuStrankaListNazivFormated>
  <DomainObject.Predmet.ProtuStrankaListNazivFormatedOIB>
    <izvorni_sadrzaj>
      <item>ALFEX ALUMINIJ d.o.o. za proizvodnju, trgovinu i usluge, OIB 82053133404</item>
    </izvorni_sadrzaj>
    <derivirana_varijabla naziv="DomainObject.Predmet.ProtuStrankaListNazivFormatedOIB_1">
      <item>ALFEX ALUMINIJ d.o.o. za proizvodnju, trgovinu i usluge, OIB 82053133404</item>
    </derivirana_varijabla>
  </DomainObject.Predmet.ProtuStrankaListNazivFormatedOIB>
  <DomainObject.Predmet.OstaliListFormated>
    <izvorni_sadrzaj>
      <item>Josip Mikelić</item>
    </izvorni_sadrzaj>
    <derivirana_varijabla naziv="DomainObject.Predmet.OstaliListFormated_1">
      <item>Josip Mikelić</item>
    </derivirana_varijabla>
  </DomainObject.Predmet.OstaliListFormated>
  <DomainObject.Predmet.OstaliListFormatedOIB>
    <izvorni_sadrzaj>
      <item>Josip Mikelić, OIB 10850721437</item>
    </izvorni_sadrzaj>
    <derivirana_varijabla naziv="DomainObject.Predmet.OstaliListFormatedOIB_1">
      <item>Josip Mikelić, OIB 10850721437</item>
    </derivirana_varijabla>
  </DomainObject.Predmet.OstaliListFormatedOIB>
  <DomainObject.Predmet.OstaliListFormatedWithAdress>
    <izvorni_sadrzaj>
      <item>Josip Mikelić, Augusta Šenoe 36, 23000 Zadar</item>
    </izvorni_sadrzaj>
    <derivirana_varijabla naziv="DomainObject.Predmet.OstaliListFormatedWithAdress_1">
      <item>Josip Mikelić, Augusta Šenoe 36, 23000 Zadar</item>
    </derivirana_varijabla>
  </DomainObject.Predmet.OstaliListFormatedWithAdress>
  <DomainObject.Predmet.OstaliListFormatedWithAdressOIB>
    <izvorni_sadrzaj>
      <item>Josip Mikelić, OIB 10850721437, Augusta Šenoe 36, 23000 Zadar</item>
    </izvorni_sadrzaj>
    <derivirana_varijabla naziv="DomainObject.Predmet.OstaliListFormatedWithAdressOIB_1">
      <item>Josip Mikelić, OIB 10850721437, Augusta Šenoe 36, 23000 Zadar</item>
    </derivirana_varijabla>
  </DomainObject.Predmet.OstaliListFormatedWithAdressOIB>
  <DomainObject.Predmet.OstaliListNazivFormated>
    <izvorni_sadrzaj>
      <item>Josip Mikelić</item>
    </izvorni_sadrzaj>
    <derivirana_varijabla naziv="DomainObject.Predmet.OstaliListNazivFormated_1">
      <item>Josip Mikelić</item>
    </derivirana_varijabla>
  </DomainObject.Predmet.OstaliListNazivFormated>
  <DomainObject.Predmet.OstaliListNazivFormatedOIB>
    <izvorni_sadrzaj>
      <item>Josip Mikelić, OIB 10850721437</item>
    </izvorni_sadrzaj>
    <derivirana_varijabla naziv="DomainObject.Predmet.OstaliListNazivFormatedOIB_1">
      <item>Josip Mikelić, OIB 10850721437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ALFEX ALUMINIJ d.o.o. za proizvodnju, trgovinu i usluge</izvorni_sadrzaj>
    <derivirana_varijabla naziv="DomainObject.Predmet.ProtustrankaIDrugi_1">ALFEX ALUMINIJ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ALFEX ALUMINIJ d.o.o. za proizvodnju, trgovinu i usluge, OIB 82053133404, Zlatka Balokovića  16, 23000 Zadar</izvorni_sadrzaj>
    <derivirana_varijabla naziv="DomainObject.Predmet.ProtustrankaIDrugiAdressOIB_1">ALFEX ALUMINIJ d.o.o. za proizvodnju, trgovinu i usluge, OIB 82053133404, Zlatka Balokovića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ALFEX ALUMINIJ d.o.o. za proizvodnju, trgovinu i usluge</item>
      <item>Josip Mikelić</item>
    </izvorni_sadrzaj>
    <derivirana_varijabla naziv="DomainObject.Predmet.SudioniciListNaziv_1">
      <item>Financijska agencija</item>
      <item>ALFEX ALUMINIJ d.o.o. za proizvodnju, trgovinu i usluge</item>
      <item>Josip Mikelić</item>
    </derivirana_varijabla>
  </DomainObject.Predmet.SudioniciListNaziv>
  <DomainObject.Predmet.SudioniciListAdressOIB>
    <izvorni_sadrzaj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izvorni_sadrzaj>
    <derivirana_varijabla naziv="DomainObject.Predmet.SudioniciListAdressOIB_1"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82053133404</item>
      <item>, OIB 10850721437</item>
    </izvorni_sadrzaj>
    <derivirana_varijabla naziv="DomainObject.Predmet.SudioniciListNazivOIB_1">
      <item>, OIB 85821130368</item>
      <item>, OIB 82053133404</item>
      <item>, OIB 10850721437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240</properties:Words>
  <properties:Characters>1157</properties:Characters>
  <properties:Lines>55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2016-10-04T08:53:00Z</dcterms:created>
  <dc:creator>abajlo</dc:creator>
  <cp:lastModifiedBy>Nena Mužanović</cp:lastModifiedBy>
  <cp:lastPrinted>2015-10-13T10:36:00Z</cp:lastPrinted>
  <dcterms:modified xmlns:xsi="http://www.w3.org/2001/XMLSchema-instance" xsi:type="dcterms:W3CDTF">2016-10-07T07:42:00Z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