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12F0F" w:rsidR="0067428D" w:rsidP="0067428D" w:rsidRDefault="0067428D" w14:paraId="5ea7eac" w14:textId="5ea7eac">
      <w:pPr>
        <w15:collapsed w:val="false"/>
        <w:rPr>
          <w:b/>
        </w:rPr>
      </w:pPr>
      <w:bookmarkStart w:name="_GoBack" w:id="0"/>
      <w:bookmarkEnd w:id="0"/>
    </w:p>
    <w:p w:rsidRPr="00C12F0F" w:rsidR="00857962" w:rsidP="00857962" w:rsidRDefault="006A3FBD">
      <w:r w:rsidRPr="00C12F0F">
        <w:rPr>
          <w:noProof/>
        </w:rPr>
        <w:drawing>
          <wp:inline distT="0" distB="0" distL="0" distR="0">
            <wp:extent cx="584200" cy="723900"/>
            <wp:effectExtent l="0" t="0" r="6350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12F0F" w:rsidR="00857962" w:rsidP="00857962" w:rsidRDefault="00857962">
      <w:r w:rsidRPr="00C12F0F">
        <w:t>REPUBLIKA HRVATSKA</w:t>
      </w:r>
    </w:p>
    <w:p w:rsidRPr="00C12F0F" w:rsidR="00857962" w:rsidP="00857962" w:rsidRDefault="00857962">
      <w:r w:rsidRPr="00C12F0F">
        <w:t>TRGOVAČKI SUD U ZAGREBU</w:t>
      </w:r>
    </w:p>
    <w:p w:rsidRPr="00C12F0F" w:rsidR="00857962" w:rsidP="00857962" w:rsidRDefault="00857962">
      <w:r w:rsidRPr="00C12F0F">
        <w:t xml:space="preserve">Zagreb, Amruševa 2/II     </w:t>
      </w:r>
      <w:r w:rsidRPr="00C12F0F">
        <w:tab/>
      </w:r>
      <w:r w:rsidRPr="00C12F0F">
        <w:tab/>
      </w:r>
      <w:r w:rsidRPr="00C12F0F">
        <w:tab/>
      </w:r>
      <w:r w:rsidRPr="00C12F0F">
        <w:tab/>
      </w:r>
      <w:r w:rsidRPr="00C12F0F">
        <w:tab/>
      </w:r>
      <w:r w:rsidRPr="00C12F0F">
        <w:tab/>
      </w:r>
    </w:p>
    <w:p w:rsidR="00857962" w:rsidP="00857962" w:rsidRDefault="00857962"/>
    <w:p w:rsidRPr="00C12F0F" w:rsidR="00757BA5" w:rsidP="00857962" w:rsidRDefault="00757BA5"/>
    <w:p w:rsidRPr="00C12F0F" w:rsidR="00857962" w:rsidP="00857962" w:rsidRDefault="00857962"/>
    <w:p w:rsidRPr="00C12F0F" w:rsidR="00857962" w:rsidP="00857962" w:rsidRDefault="00857962">
      <w:pPr>
        <w:jc w:val="center"/>
      </w:pPr>
      <w:r w:rsidRPr="00C12F0F">
        <w:t>R E P U B L I K A   H R V A T S K A</w:t>
      </w:r>
    </w:p>
    <w:p w:rsidRPr="00C12F0F" w:rsidR="00857962" w:rsidP="00857962" w:rsidRDefault="00857962">
      <w:pPr>
        <w:pStyle w:val="Bezproreda"/>
        <w:jc w:val="center"/>
      </w:pPr>
      <w:r w:rsidRPr="00C12F0F">
        <w:t>R J E Š E NJ E</w:t>
      </w:r>
    </w:p>
    <w:p w:rsidRPr="00C12F0F" w:rsidR="00857962" w:rsidP="00857962" w:rsidRDefault="00857962">
      <w:pPr>
        <w:pStyle w:val="Bezproreda"/>
        <w:jc w:val="center"/>
      </w:pPr>
    </w:p>
    <w:p w:rsidRPr="00C12F0F" w:rsidR="00857962" w:rsidP="00C12F0F" w:rsidRDefault="00857962">
      <w:pPr>
        <w:jc w:val="both"/>
      </w:pPr>
      <w:r w:rsidRPr="00C12F0F">
        <w:t xml:space="preserve">Trgovački sud u Zagrebu, po sucu Nikoli Ribarić, u predstečajnom postupku u povodu prijedloga dužnika TEHNIKA d.d., Zagreb (Grad Zagreb), Ulica grada Vukovara 274, OIB: 73037001250,  </w:t>
      </w:r>
    </w:p>
    <w:p w:rsidRPr="00C12F0F" w:rsidR="0067428D" w:rsidP="00C12F0F" w:rsidRDefault="00C12F0F">
      <w:pPr>
        <w:jc w:val="both"/>
      </w:pPr>
      <w:r>
        <w:t>dana 12. rujna</w:t>
      </w:r>
      <w:r w:rsidRPr="00C12F0F" w:rsidR="00857962">
        <w:t xml:space="preserve"> 2019.,</w:t>
      </w:r>
    </w:p>
    <w:p w:rsidRPr="00C12F0F" w:rsidR="00757BA5" w:rsidP="00857962" w:rsidRDefault="00757BA5"/>
    <w:p w:rsidRPr="00C12F0F" w:rsidR="0067428D" w:rsidP="0067428D" w:rsidRDefault="0067428D">
      <w:pPr>
        <w:jc w:val="center"/>
      </w:pPr>
      <w:r w:rsidRPr="00C12F0F">
        <w:t>r i j e š i o    j e</w:t>
      </w:r>
    </w:p>
    <w:p w:rsidRPr="00C12F0F" w:rsidR="00394CAA" w:rsidP="00394CAA" w:rsidRDefault="00394CAA">
      <w:pPr>
        <w:jc w:val="both"/>
        <w:rPr>
          <w:bCs/>
        </w:rPr>
      </w:pPr>
    </w:p>
    <w:p w:rsidRPr="00C12F0F" w:rsidR="00394CAA" w:rsidP="00394CAA" w:rsidRDefault="00394CAA">
      <w:pPr>
        <w:jc w:val="both"/>
        <w:rPr>
          <w:bCs/>
        </w:rPr>
      </w:pPr>
      <w:r w:rsidRPr="00C12F0F">
        <w:rPr>
          <w:bCs/>
        </w:rPr>
        <w:tab/>
        <w:t>Određuje se brisanje zabilježbe rješenja o otvaranju predstečajnog postupka nad dužnikom TEHNIKA d.d., Zagreb (Grad Zagreb), Ulica grada Vukovara 274, OIB: 73037001250, poslovni broj St-2481/2018 od 9. studenoga 2018.</w:t>
      </w:r>
      <w:r w:rsidRPr="00C12F0F" w:rsidR="00DC440B">
        <w:rPr>
          <w:bCs/>
        </w:rPr>
        <w:t xml:space="preserve"> godine</w:t>
      </w:r>
      <w:r w:rsidRPr="00C12F0F">
        <w:rPr>
          <w:bCs/>
        </w:rPr>
        <w:t>:</w:t>
      </w:r>
    </w:p>
    <w:p w:rsidRPr="00C12F0F" w:rsidR="00394CAA" w:rsidP="00394CAA" w:rsidRDefault="00394CAA">
      <w:pPr>
        <w:jc w:val="both"/>
        <w:rPr>
          <w:bCs/>
        </w:rPr>
      </w:pPr>
    </w:p>
    <w:p w:rsidRPr="00C12F0F" w:rsidR="00394CAA" w:rsidP="00394CAA" w:rsidRDefault="00394CAA">
      <w:pPr>
        <w:pStyle w:val="Odlomakpopisa"/>
        <w:numPr>
          <w:ilvl w:val="0"/>
          <w:numId w:val="1"/>
        </w:numPr>
        <w:jc w:val="both"/>
        <w:rPr>
          <w:bCs/>
        </w:rPr>
      </w:pPr>
      <w:r w:rsidRPr="00C12F0F">
        <w:rPr>
          <w:bCs/>
        </w:rPr>
        <w:t>Općinsk</w:t>
      </w:r>
      <w:r w:rsidRPr="00C12F0F" w:rsidR="003B0DD5">
        <w:rPr>
          <w:bCs/>
        </w:rPr>
        <w:t>i</w:t>
      </w:r>
      <w:r w:rsidRPr="00C12F0F">
        <w:rPr>
          <w:bCs/>
        </w:rPr>
        <w:t xml:space="preserve"> građansk</w:t>
      </w:r>
      <w:r w:rsidRPr="00C12F0F" w:rsidR="003B0DD5">
        <w:rPr>
          <w:bCs/>
        </w:rPr>
        <w:t>i</w:t>
      </w:r>
      <w:r w:rsidRPr="00C12F0F">
        <w:rPr>
          <w:bCs/>
        </w:rPr>
        <w:t xml:space="preserve"> sud Zagreb, Zemljišnoknjižni odjel Zagreb, zk.ul. 35877, k.č.br. 2270/26 upisana zgrada Mješovite uporabe br. 32,</w:t>
      </w:r>
      <w:r w:rsidRPr="00C12F0F" w:rsidR="00DC440B">
        <w:rPr>
          <w:bCs/>
        </w:rPr>
        <w:t xml:space="preserve"> </w:t>
      </w:r>
      <w:r w:rsidRPr="00C12F0F">
        <w:rPr>
          <w:bCs/>
        </w:rPr>
        <w:t>32A,</w:t>
      </w:r>
      <w:r w:rsidRPr="00C12F0F" w:rsidR="00DC440B">
        <w:rPr>
          <w:bCs/>
        </w:rPr>
        <w:t xml:space="preserve"> </w:t>
      </w:r>
      <w:r w:rsidRPr="00C12F0F">
        <w:rPr>
          <w:bCs/>
        </w:rPr>
        <w:t>32B,</w:t>
      </w:r>
      <w:r w:rsidRPr="00C12F0F" w:rsidR="00DC440B">
        <w:rPr>
          <w:bCs/>
        </w:rPr>
        <w:t xml:space="preserve"> </w:t>
      </w:r>
      <w:r w:rsidRPr="00C12F0F">
        <w:rPr>
          <w:bCs/>
        </w:rPr>
        <w:t>32C,</w:t>
      </w:r>
      <w:r w:rsidRPr="00C12F0F" w:rsidR="00DC440B">
        <w:rPr>
          <w:bCs/>
        </w:rPr>
        <w:t xml:space="preserve"> </w:t>
      </w:r>
      <w:r w:rsidRPr="00C12F0F">
        <w:rPr>
          <w:bCs/>
        </w:rPr>
        <w:t>32D,</w:t>
      </w:r>
      <w:r w:rsidRPr="00C12F0F" w:rsidR="00DC440B">
        <w:rPr>
          <w:bCs/>
        </w:rPr>
        <w:t xml:space="preserve"> </w:t>
      </w:r>
      <w:r w:rsidRPr="00C12F0F">
        <w:rPr>
          <w:bCs/>
        </w:rPr>
        <w:t>34,</w:t>
      </w:r>
      <w:r w:rsidRPr="00C12F0F" w:rsidR="00DC440B">
        <w:rPr>
          <w:bCs/>
        </w:rPr>
        <w:t xml:space="preserve"> </w:t>
      </w:r>
      <w:r w:rsidRPr="00C12F0F">
        <w:rPr>
          <w:bCs/>
        </w:rPr>
        <w:t>36,</w:t>
      </w:r>
      <w:r w:rsidRPr="00C12F0F" w:rsidR="00DC440B">
        <w:rPr>
          <w:bCs/>
        </w:rPr>
        <w:t xml:space="preserve"> </w:t>
      </w:r>
      <w:r w:rsidRPr="00C12F0F">
        <w:rPr>
          <w:bCs/>
        </w:rPr>
        <w:t>36A, Ljudevita Posavskog, zgrada Mješovite uporabe br. 36B, Ljudevita Posavskog, dvorište i podzemna ga</w:t>
      </w:r>
      <w:r w:rsidRPr="00C12F0F" w:rsidR="006004AD">
        <w:rPr>
          <w:bCs/>
        </w:rPr>
        <w:t>raža, ukupne površine 6867 m2;</w:t>
      </w:r>
    </w:p>
    <w:p w:rsidRPr="00C12F0F" w:rsidR="00394CAA" w:rsidP="00394CAA" w:rsidRDefault="00394CAA">
      <w:pPr>
        <w:jc w:val="both"/>
        <w:rPr>
          <w:bCs/>
        </w:rPr>
      </w:pPr>
    </w:p>
    <w:p w:rsidRPr="00C12F0F" w:rsidR="003B0DD5" w:rsidP="003B0DD5" w:rsidRDefault="003B0DD5">
      <w:pPr>
        <w:jc w:val="both"/>
        <w:rPr>
          <w:bCs/>
        </w:rPr>
      </w:pPr>
      <w:r w:rsidRPr="00C12F0F">
        <w:rPr>
          <w:bCs/>
        </w:rPr>
        <w:t>- 306. Suvlasnički dio: 52/10000 ETAŽNO VLASNIŠTVO (E-306)</w:t>
      </w:r>
    </w:p>
    <w:p w:rsidRPr="00C12F0F" w:rsidR="003B0DD5" w:rsidP="003B0DD5" w:rsidRDefault="003B0DD5">
      <w:pPr>
        <w:jc w:val="both"/>
        <w:rPr>
          <w:bCs/>
        </w:rPr>
      </w:pPr>
      <w:r w:rsidRPr="00C12F0F">
        <w:rPr>
          <w:bCs/>
        </w:rPr>
        <w:t>1. stan oznake S306- peterosobni stambeni prostor na 1. katu zgrade, ulaz 9, koji se sastoji od: ulazni prostor, dn. boravak, blagovaona, hodnik, kuhinja, izba, soba, soba, soba, soba, kupaonica, kupaonica, wc, loggia i loggia, ukupno površine 128,01 m2</w:t>
      </w:r>
    </w:p>
    <w:p w:rsidRPr="00C12F0F" w:rsidR="00394CAA" w:rsidP="00394CAA" w:rsidRDefault="00394CAA"/>
    <w:p w:rsidRPr="00C12F0F" w:rsidR="00394CAA" w:rsidP="00394CAA" w:rsidRDefault="006004AD">
      <w:r w:rsidRPr="00C12F0F">
        <w:t>Zaprimljeno 22. studenog 2018.</w:t>
      </w:r>
      <w:r w:rsidRPr="00C12F0F" w:rsidR="00394CAA">
        <w:t xml:space="preserve"> pod brojem Z-62839/2018</w:t>
      </w:r>
    </w:p>
    <w:p w:rsidRPr="00C12F0F" w:rsidR="00394CAA" w:rsidP="00394CAA" w:rsidRDefault="00394CAA"/>
    <w:p w:rsidRPr="00C12F0F" w:rsidR="00394CAA" w:rsidP="00217EB3" w:rsidRDefault="00394CAA">
      <w:pPr>
        <w:jc w:val="both"/>
      </w:pPr>
      <w:r w:rsidRPr="00C12F0F">
        <w:t xml:space="preserve">ZABILJEŽBA, RJEŠENJE TRGOVAČKOG SUDA U ZAGREBU, </w:t>
      </w:r>
      <w:r w:rsidRPr="00C12F0F" w:rsidR="00217EB3">
        <w:t>posl. br. St</w:t>
      </w:r>
      <w:r w:rsidRPr="00C12F0F">
        <w:t>-2481/2018-17  09.11.2018, da je nad dužnikom Tehnika d.d. (OIB) 73037001250 otvoren predstečajni postupak.</w:t>
      </w:r>
    </w:p>
    <w:p w:rsidRPr="00C12F0F" w:rsidR="0067428D" w:rsidP="00757BA5" w:rsidRDefault="0067428D">
      <w:pPr>
        <w:ind w:left="4248" w:firstLine="708"/>
      </w:pPr>
      <w:r w:rsidRPr="00C12F0F">
        <w:t xml:space="preserve">          </w:t>
      </w:r>
      <w:r w:rsidRPr="00C12F0F">
        <w:tab/>
      </w:r>
      <w:r w:rsidRPr="00C12F0F">
        <w:tab/>
      </w:r>
      <w:r w:rsidRPr="00C12F0F">
        <w:tab/>
      </w:r>
      <w:r w:rsidRPr="00C12F0F">
        <w:tab/>
      </w:r>
      <w:r w:rsidRPr="00C12F0F">
        <w:tab/>
      </w:r>
      <w:r w:rsidRPr="00C12F0F">
        <w:tab/>
        <w:t xml:space="preserve">  </w:t>
      </w:r>
    </w:p>
    <w:p w:rsidRPr="00C12F0F" w:rsidR="00217EB3" w:rsidP="0067428D" w:rsidRDefault="00217EB3">
      <w:pPr>
        <w:jc w:val="center"/>
      </w:pPr>
    </w:p>
    <w:p w:rsidRPr="00C12F0F" w:rsidR="0067428D" w:rsidP="0067428D" w:rsidRDefault="00757BA5">
      <w:pPr>
        <w:jc w:val="center"/>
      </w:pPr>
      <w:r>
        <w:t>Obrazloženj</w:t>
      </w:r>
      <w:r w:rsidRPr="00C12F0F" w:rsidR="0067428D">
        <w:t>e</w:t>
      </w:r>
    </w:p>
    <w:p w:rsidRPr="00C12F0F" w:rsidR="0067428D" w:rsidP="0067428D" w:rsidRDefault="0067428D"/>
    <w:p w:rsidRPr="00C12F0F" w:rsidR="002D265D" w:rsidP="0067428D" w:rsidRDefault="00C32C55">
      <w:pPr>
        <w:ind w:firstLine="708"/>
        <w:jc w:val="both"/>
      </w:pPr>
      <w:r w:rsidRPr="00C12F0F">
        <w:t>Rješenjem suda od 9.</w:t>
      </w:r>
      <w:r w:rsidRPr="00C12F0F" w:rsidR="00294E65">
        <w:t xml:space="preserve"> studenoga 2018. godine otvoren</w:t>
      </w:r>
      <w:r w:rsidRPr="00C12F0F">
        <w:t xml:space="preserve"> je </w:t>
      </w:r>
      <w:r w:rsidRPr="00C12F0F" w:rsidR="002D265D">
        <w:t>predstečajni postupak nad dužnikom.</w:t>
      </w:r>
    </w:p>
    <w:p w:rsidRPr="00C12F0F" w:rsidR="00083B50" w:rsidP="0067428D" w:rsidRDefault="00083B50">
      <w:pPr>
        <w:ind w:firstLine="708"/>
        <w:jc w:val="both"/>
      </w:pPr>
    </w:p>
    <w:p w:rsidRPr="00C12F0F" w:rsidR="00083B50" w:rsidP="0067428D" w:rsidRDefault="00083B50">
      <w:pPr>
        <w:ind w:firstLine="708"/>
        <w:jc w:val="both"/>
      </w:pPr>
      <w:r w:rsidRPr="00C12F0F">
        <w:t>U trenutku donošenja Rješenja o otvaranju predstečajnog postupka</w:t>
      </w:r>
      <w:r w:rsidRPr="00C12F0F" w:rsidR="002B61C5">
        <w:t>,</w:t>
      </w:r>
      <w:r w:rsidRPr="00C12F0F">
        <w:t xml:space="preserve"> dana 9. studenoga 2018. godine</w:t>
      </w:r>
      <w:r w:rsidRPr="00C12F0F" w:rsidR="002B61C5">
        <w:t>,</w:t>
      </w:r>
      <w:r w:rsidRPr="00C12F0F">
        <w:t xml:space="preserve"> nekretnine opisane u izreci rješenja bile </w:t>
      </w:r>
      <w:r w:rsidRPr="00C12F0F" w:rsidR="002B61C5">
        <w:t xml:space="preserve">su </w:t>
      </w:r>
      <w:r w:rsidRPr="00C12F0F">
        <w:t>evidentirane kao vlasništvo predstečajnog dužnika.</w:t>
      </w:r>
    </w:p>
    <w:p w:rsidRPr="00C12F0F" w:rsidR="002B61C5" w:rsidP="0067428D" w:rsidRDefault="002B61C5">
      <w:pPr>
        <w:ind w:firstLine="708"/>
        <w:jc w:val="both"/>
      </w:pPr>
    </w:p>
    <w:p w:rsidRPr="00C12F0F" w:rsidR="002B61C5" w:rsidP="002B61C5" w:rsidRDefault="002B61C5">
      <w:pPr>
        <w:ind w:firstLine="708"/>
        <w:jc w:val="both"/>
      </w:pPr>
      <w:r w:rsidRPr="00C12F0F">
        <w:t>Odredbom čl. 34. st. 3. SZ-a propisano je da će rješenjem o otvaranju predstečajnoga postupka sud odrediti da se otvaranje predstečajnoga postupka upiše u javne knjige, registre, upisnike i očevidnike u kojima je dužnik upisan kao nositelj nekoga prava.</w:t>
      </w:r>
    </w:p>
    <w:p w:rsidRPr="00C12F0F" w:rsidR="002B61C5" w:rsidP="002B61C5" w:rsidRDefault="002B61C5">
      <w:pPr>
        <w:ind w:firstLine="708"/>
        <w:jc w:val="both"/>
      </w:pPr>
    </w:p>
    <w:p w:rsidRPr="00C12F0F" w:rsidR="002B61C5" w:rsidP="002B61C5" w:rsidRDefault="002B61C5">
      <w:pPr>
        <w:ind w:firstLine="708"/>
        <w:jc w:val="both"/>
      </w:pPr>
      <w:r w:rsidRPr="00C12F0F">
        <w:t>Slijedom navedenoga Rješenje o otvaranju predstečajnog postupka od 9. studenoga 2018. godine evidentirano je u zemljišnim knjigama.</w:t>
      </w:r>
    </w:p>
    <w:p w:rsidRPr="00C12F0F" w:rsidR="002B61C5" w:rsidP="002B61C5" w:rsidRDefault="002B61C5">
      <w:pPr>
        <w:ind w:firstLine="708"/>
        <w:jc w:val="both"/>
      </w:pPr>
    </w:p>
    <w:p w:rsidRPr="00C12F0F" w:rsidR="00383728" w:rsidP="002B61C5" w:rsidRDefault="002B61C5">
      <w:pPr>
        <w:ind w:firstLine="708"/>
        <w:jc w:val="both"/>
      </w:pPr>
      <w:r w:rsidRPr="00C12F0F">
        <w:t xml:space="preserve">Podneskom od </w:t>
      </w:r>
      <w:r w:rsidRPr="00C12F0F" w:rsidR="00383728">
        <w:t xml:space="preserve">8. kolovoza </w:t>
      </w:r>
      <w:r w:rsidRPr="00C12F0F" w:rsidR="00A73498">
        <w:t xml:space="preserve">2019. godine </w:t>
      </w:r>
      <w:r w:rsidRPr="00C12F0F" w:rsidR="00383728">
        <w:t>dužnik je zatražio</w:t>
      </w:r>
      <w:r w:rsidRPr="00C12F0F" w:rsidR="003D19AC">
        <w:t xml:space="preserve"> od suda brisanje zabilježb</w:t>
      </w:r>
      <w:r w:rsidRPr="00C12F0F" w:rsidR="00A73498">
        <w:t xml:space="preserve">e rješenja o otvaranju predstečajnog postupka, pri čemu je u spis </w:t>
      </w:r>
      <w:r w:rsidRPr="00C12F0F" w:rsidR="00383728">
        <w:t>priložio Prethodno odobrenje pov</w:t>
      </w:r>
      <w:r w:rsidR="00757BA5">
        <w:t>j</w:t>
      </w:r>
      <w:r w:rsidRPr="00C12F0F" w:rsidR="00383728">
        <w:t>erenika predstečajne nagodbe Biserke Šmit-Sabolić od 22.3.2019. godine.</w:t>
      </w:r>
    </w:p>
    <w:p w:rsidRPr="00C12F0F" w:rsidR="00A73498" w:rsidP="002B61C5" w:rsidRDefault="00A73498">
      <w:pPr>
        <w:ind w:firstLine="708"/>
        <w:jc w:val="both"/>
      </w:pPr>
    </w:p>
    <w:p w:rsidRPr="00C12F0F" w:rsidR="0067428D" w:rsidP="0067428D" w:rsidRDefault="0067428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C12F0F">
        <w:t>Slijedom navedenog, sud je riješio kao u izreci ovog rješenja.</w:t>
      </w:r>
    </w:p>
    <w:p w:rsidRPr="00C12F0F" w:rsidR="0067428D" w:rsidP="0067428D" w:rsidRDefault="0067428D">
      <w:pPr>
        <w:ind w:firstLine="708"/>
        <w:jc w:val="both"/>
      </w:pPr>
    </w:p>
    <w:p w:rsidRPr="00C12F0F" w:rsidR="0067428D" w:rsidP="008A4397" w:rsidRDefault="008A4397">
      <w:pPr>
        <w:ind w:left="2124" w:firstLine="708"/>
      </w:pPr>
      <w:r w:rsidRPr="00C12F0F">
        <w:t xml:space="preserve">       </w:t>
      </w:r>
      <w:r w:rsidRPr="00C12F0F" w:rsidR="0067428D">
        <w:t xml:space="preserve">U Zagrebu </w:t>
      </w:r>
      <w:r w:rsidRPr="00C12F0F" w:rsidR="00F14BDB">
        <w:t>1</w:t>
      </w:r>
      <w:r w:rsidRPr="00C12F0F" w:rsidR="00A73498">
        <w:t>2</w:t>
      </w:r>
      <w:r w:rsidRPr="00C12F0F" w:rsidR="0067428D">
        <w:t>.</w:t>
      </w:r>
      <w:r w:rsidRPr="00C12F0F" w:rsidR="00A73498">
        <w:t xml:space="preserve"> </w:t>
      </w:r>
      <w:r w:rsidRPr="00C12F0F" w:rsidR="00383728">
        <w:t>rujna</w:t>
      </w:r>
      <w:r w:rsidRPr="00C12F0F" w:rsidR="0067428D">
        <w:t xml:space="preserve"> 201</w:t>
      </w:r>
      <w:r w:rsidRPr="00C12F0F" w:rsidR="00A73498">
        <w:t>9</w:t>
      </w:r>
      <w:r w:rsidRPr="00C12F0F" w:rsidR="0067428D">
        <w:t>.</w:t>
      </w:r>
      <w:r w:rsidRPr="00C12F0F" w:rsidR="009D0A92">
        <w:t xml:space="preserve"> </w:t>
      </w:r>
    </w:p>
    <w:p w:rsidRPr="00C12F0F" w:rsidR="0067428D" w:rsidP="0067428D" w:rsidRDefault="0067428D">
      <w:pPr>
        <w:jc w:val="center"/>
        <w:rPr>
          <w:b/>
        </w:rPr>
      </w:pPr>
    </w:p>
    <w:p w:rsidRPr="00C12F0F" w:rsidR="0067428D" w:rsidP="0067428D" w:rsidRDefault="0067428D">
      <w:pPr>
        <w:jc w:val="center"/>
      </w:pPr>
      <w:r w:rsidRPr="00C12F0F">
        <w:rPr>
          <w:b/>
        </w:rPr>
        <w:tab/>
      </w:r>
      <w:r w:rsidRPr="00C12F0F">
        <w:rPr>
          <w:b/>
        </w:rPr>
        <w:tab/>
      </w:r>
      <w:r w:rsidRPr="00C12F0F">
        <w:rPr>
          <w:b/>
        </w:rPr>
        <w:tab/>
      </w:r>
      <w:r w:rsidRPr="00C12F0F">
        <w:rPr>
          <w:b/>
        </w:rPr>
        <w:tab/>
      </w:r>
      <w:r w:rsidRPr="00C12F0F">
        <w:rPr>
          <w:b/>
        </w:rPr>
        <w:tab/>
      </w:r>
      <w:r w:rsidRPr="00C12F0F">
        <w:rPr>
          <w:b/>
        </w:rPr>
        <w:tab/>
      </w:r>
      <w:r w:rsidRPr="00C12F0F">
        <w:rPr>
          <w:b/>
        </w:rPr>
        <w:tab/>
      </w:r>
      <w:r w:rsidRPr="00C12F0F">
        <w:rPr>
          <w:b/>
        </w:rPr>
        <w:tab/>
      </w:r>
      <w:r w:rsidR="00283ED8">
        <w:rPr>
          <w:b/>
        </w:rPr>
        <w:t xml:space="preserve">     </w:t>
      </w:r>
      <w:r w:rsidRPr="00C12F0F">
        <w:t>Stečajni sudac:</w:t>
      </w:r>
    </w:p>
    <w:p w:rsidR="0067428D" w:rsidP="0067428D" w:rsidRDefault="0067428D">
      <w:pPr>
        <w:jc w:val="center"/>
      </w:pPr>
      <w:r w:rsidRPr="00C12F0F">
        <w:tab/>
      </w:r>
      <w:r w:rsidRPr="00C12F0F">
        <w:tab/>
      </w:r>
      <w:r w:rsidRPr="00C12F0F">
        <w:tab/>
      </w:r>
      <w:r w:rsidRPr="00C12F0F">
        <w:tab/>
      </w:r>
      <w:r w:rsidRPr="00C12F0F">
        <w:tab/>
      </w:r>
      <w:r w:rsidRPr="00C12F0F">
        <w:tab/>
      </w:r>
      <w:r w:rsidRPr="00C12F0F">
        <w:tab/>
      </w:r>
      <w:r w:rsidRPr="00C12F0F">
        <w:tab/>
      </w:r>
      <w:r w:rsidR="00757BA5">
        <w:tab/>
      </w:r>
      <w:r w:rsidRPr="00C12F0F">
        <w:t>Nikola Ribarić</w:t>
      </w:r>
      <w:r w:rsidR="00283ED8">
        <w:t>, v.r.</w:t>
      </w:r>
    </w:p>
    <w:p w:rsidR="00283ED8" w:rsidP="0067428D" w:rsidRDefault="00283ED8">
      <w:pPr>
        <w:jc w:val="center"/>
      </w:pPr>
    </w:p>
    <w:p w:rsidR="00283ED8" w:rsidP="00283ED8" w:rsidRDefault="00283ED8">
      <w:pPr>
        <w:ind w:left="4248" w:firstLine="708"/>
        <w:jc w:val="center"/>
      </w:pPr>
      <w:r>
        <w:t xml:space="preserve">           Za točnost otpravka – ovlašteni službenik</w:t>
      </w:r>
    </w:p>
    <w:p w:rsidRPr="00C12F0F" w:rsidR="00283ED8" w:rsidP="00283ED8" w:rsidRDefault="00283ED8">
      <w:pPr>
        <w:ind w:left="4956" w:firstLine="708"/>
        <w:jc w:val="center"/>
      </w:pPr>
      <w:r>
        <w:t xml:space="preserve">  Maja Hajtek</w:t>
      </w:r>
    </w:p>
    <w:p w:rsidRPr="00C12F0F" w:rsidR="0067428D" w:rsidP="0067428D" w:rsidRDefault="0067428D">
      <w:pPr>
        <w:rPr>
          <w:b/>
        </w:rPr>
      </w:pPr>
    </w:p>
    <w:p w:rsidRPr="00C12F0F" w:rsidR="0067428D" w:rsidP="0067428D" w:rsidRDefault="0067428D">
      <w:pPr>
        <w:rPr>
          <w:b/>
        </w:rPr>
      </w:pPr>
    </w:p>
    <w:p w:rsidR="00757BA5" w:rsidP="0067428D" w:rsidRDefault="00757BA5"/>
    <w:p w:rsidR="00757BA5" w:rsidP="0067428D" w:rsidRDefault="00757BA5"/>
    <w:p w:rsidRPr="00C12F0F" w:rsidR="0067428D" w:rsidP="0067428D" w:rsidRDefault="0067428D">
      <w:r w:rsidRPr="00C12F0F">
        <w:t>POUKA O PRAVNOM LIJEKU:</w:t>
      </w:r>
    </w:p>
    <w:p w:rsidRPr="00C12F0F" w:rsidR="004D343F" w:rsidP="004D343F" w:rsidRDefault="0067428D">
      <w:pPr>
        <w:jc w:val="both"/>
      </w:pPr>
      <w:r w:rsidRPr="00C12F0F">
        <w:t xml:space="preserve">Protiv ovog rješenja nezadovoljna stranka može uložiti žalbu Visokom trgovačkom sudu RH u roku od 8 dana od </w:t>
      </w:r>
      <w:r w:rsidRPr="00C12F0F" w:rsidR="004D343F">
        <w:t>dana dostave. Dostava se smatra obavljenom istekom osmoga dana od dana objave pismena na mrežnoj stranici e-Oglasna ploča sudova. Žalba se ulaže putem ovog suda Visokom trgovačkom sudu Republike Hrvatske u 3 primjerka.</w:t>
      </w:r>
    </w:p>
    <w:p w:rsidRPr="00C12F0F" w:rsidR="004D343F" w:rsidP="004D343F" w:rsidRDefault="004D343F"/>
    <w:p w:rsidRPr="00C12F0F" w:rsidR="0067428D" w:rsidP="0067428D" w:rsidRDefault="0067428D"/>
    <w:p w:rsidRPr="00C12F0F" w:rsidR="0067428D" w:rsidRDefault="0067428D"/>
    <w:sectPr w:rsidRPr="00C12F0F" w:rsidR="0067428D" w:rsidSect="00857962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4406" w:rsidP="003C5718" w:rsidRDefault="00D44406">
      <w:r>
        <w:separator/>
      </w:r>
    </w:p>
  </w:endnote>
  <w:endnote w:type="continuationSeparator" w:id="0">
    <w:p w:rsidR="00D44406" w:rsidP="003C5718" w:rsidRDefault="00D4440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4406" w:rsidP="003C5718" w:rsidRDefault="00D44406">
      <w:r>
        <w:separator/>
      </w:r>
    </w:p>
  </w:footnote>
  <w:footnote w:type="continuationSeparator" w:id="0">
    <w:p w:rsidR="00D44406" w:rsidP="003C5718" w:rsidRDefault="00D4440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C5718" w:rsidRDefault="003C571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B1CC7">
      <w:rPr>
        <w:noProof/>
      </w:rPr>
      <w:t>1</w:t>
    </w:r>
    <w:r>
      <w:fldChar w:fldCharType="end"/>
    </w:r>
  </w:p>
  <w:p w:rsidR="003C5718" w:rsidP="00F0209E" w:rsidRDefault="003C5718">
    <w:pPr>
      <w:pStyle w:val="Zaglavlje"/>
      <w:jc w:val="center"/>
    </w:pPr>
    <w:r>
      <w:rPr>
        <w:b/>
      </w:rPr>
      <w:tab/>
    </w:r>
    <w:r>
      <w:rPr>
        <w:b/>
      </w:rPr>
      <w:tab/>
    </w:r>
    <w:r w:rsidR="00C12F0F">
      <w:t>72. St-2481/2018-285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E3928"/>
    <w:multiLevelType w:val="hybridMultilevel"/>
    <w:tmpl w:val="216C7F2A"/>
    <w:lvl w:ilvl="0" w:tplc="032878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B2121"/>
    <w:multiLevelType w:val="hybridMultilevel"/>
    <w:tmpl w:val="BD9220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28D"/>
    <w:rsid w:val="00083B50"/>
    <w:rsid w:val="000D0AC6"/>
    <w:rsid w:val="00140AF5"/>
    <w:rsid w:val="001A23CB"/>
    <w:rsid w:val="00217EB3"/>
    <w:rsid w:val="00283ED8"/>
    <w:rsid w:val="00294E65"/>
    <w:rsid w:val="002B61C5"/>
    <w:rsid w:val="002D265D"/>
    <w:rsid w:val="002D65FD"/>
    <w:rsid w:val="00344994"/>
    <w:rsid w:val="00383728"/>
    <w:rsid w:val="00394CAA"/>
    <w:rsid w:val="003B0DD5"/>
    <w:rsid w:val="003C5718"/>
    <w:rsid w:val="003D19AC"/>
    <w:rsid w:val="003E1BB4"/>
    <w:rsid w:val="004D343F"/>
    <w:rsid w:val="0055324C"/>
    <w:rsid w:val="005B1CC7"/>
    <w:rsid w:val="006004AD"/>
    <w:rsid w:val="00630F10"/>
    <w:rsid w:val="0067428D"/>
    <w:rsid w:val="006A3FBD"/>
    <w:rsid w:val="00726761"/>
    <w:rsid w:val="00757BA5"/>
    <w:rsid w:val="00770153"/>
    <w:rsid w:val="00857962"/>
    <w:rsid w:val="008A4397"/>
    <w:rsid w:val="008B400D"/>
    <w:rsid w:val="008C510A"/>
    <w:rsid w:val="00931C37"/>
    <w:rsid w:val="009A2DF0"/>
    <w:rsid w:val="009D0A92"/>
    <w:rsid w:val="00A35F2F"/>
    <w:rsid w:val="00A73498"/>
    <w:rsid w:val="00BA47C1"/>
    <w:rsid w:val="00C12F0F"/>
    <w:rsid w:val="00C32C55"/>
    <w:rsid w:val="00CF43D8"/>
    <w:rsid w:val="00D44406"/>
    <w:rsid w:val="00DC440B"/>
    <w:rsid w:val="00DD1282"/>
    <w:rsid w:val="00E63A6B"/>
    <w:rsid w:val="00E81EE4"/>
    <w:rsid w:val="00F0209E"/>
    <w:rsid w:val="00F14BDB"/>
    <w:rsid w:val="00F9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7428D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C571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C5718"/>
    <w:rPr>
      <w:sz w:val="24"/>
      <w:szCs w:val="24"/>
    </w:rPr>
  </w:style>
  <w:style w:type="paragraph" w:styleId="Podnoje">
    <w:name w:val="footer"/>
    <w:basedOn w:val="Normal"/>
    <w:link w:val="PodnojeChar"/>
    <w:rsid w:val="003C571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3C5718"/>
    <w:rPr>
      <w:sz w:val="24"/>
      <w:szCs w:val="24"/>
    </w:rPr>
  </w:style>
  <w:style w:type="paragraph" w:styleId="Bezproreda">
    <w:name w:val="No Spacing"/>
    <w:uiPriority w:val="1"/>
    <w:qFormat/>
    <w:rsid w:val="00857962"/>
    <w:rPr>
      <w:sz w:val="24"/>
      <w:szCs w:val="24"/>
      <w:lang w:eastAsia="en-US"/>
    </w:rPr>
  </w:style>
  <w:style w:type="paragraph" w:styleId="Odlomakpopisa">
    <w:name w:val="List Paragraph"/>
    <w:basedOn w:val="Normal"/>
    <w:uiPriority w:val="34"/>
    <w:qFormat/>
    <w:rsid w:val="00394CAA"/>
    <w:pPr>
      <w:ind w:left="720"/>
      <w:contextualSpacing/>
    </w:pPr>
    <w:rPr>
      <w:lang w:eastAsia="en-US"/>
    </w:rPr>
  </w:style>
  <w:style w:type="paragraph" w:styleId="Tekstbalonia">
    <w:name w:val="Balloon Text"/>
    <w:basedOn w:val="Normal"/>
    <w:link w:val="TekstbaloniaChar"/>
    <w:rsid w:val="00BA47C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rsid w:val="00BA47C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283E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3ED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3ED8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3ED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3ED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428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57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C5718"/>
    <w:rPr>
      <w:sz w:val="24"/>
      <w:szCs w:val="24"/>
    </w:rPr>
  </w:style>
  <w:style w:styleId="Podnoje" w:type="paragraph">
    <w:name w:val="footer"/>
    <w:basedOn w:val="Normal"/>
    <w:link w:val="PodnojeChar"/>
    <w:rsid w:val="003C57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C5718"/>
    <w:rPr>
      <w:sz w:val="24"/>
      <w:szCs w:val="24"/>
    </w:rPr>
  </w:style>
  <w:style w:styleId="Bezproreda" w:type="paragraph">
    <w:name w:val="No Spacing"/>
    <w:uiPriority w:val="1"/>
    <w:qFormat/>
    <w:rsid w:val="0085796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94CAA"/>
    <w:pPr>
      <w:ind w:left="720"/>
      <w:contextualSpacing/>
    </w:pPr>
    <w:rPr>
      <w:lang w:eastAsia="en-US"/>
    </w:rPr>
  </w:style>
  <w:style w:styleId="Tekstbalonia" w:type="paragraph">
    <w:name w:val="Balloon Text"/>
    <w:basedOn w:val="Normal"/>
    <w:link w:val="TekstbaloniaChar"/>
    <w:rsid w:val="00BA47C1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BA47C1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83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E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E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E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E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  <item>Odvjetničko društvo SUIĆ &amp; ŠKUNCA društvo s ograničenom odgovornošću, Domagojeva 14, 10000 Zagreb</item>
      <item>PRIVREDNA BANKA ZAGREB - DIONIČKO DRUŠTVO, Radnička cesta 50, 10000 Zagreb</item>
      <item>Odvjetničko društvo Matijević, Jakirčević i Malkoč društvo s ograničenom odgovornošću, Radnička cesta 47, 10000 Zagreb</item>
      <item>Aleksa Jović, Antuna Mihanovića 1, 10370 Dugo Selo</item>
      <item>Josip Topolski, Juranšćina 6, 49254 Belec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  <item>Odvjetničko društvo SUIĆ &amp; ŠKUNCA društvo s ograničenom odgovornošću, Domagojeva 14, 10000 Zagreb</item>
      <item>PRIVREDNA BANKA ZAGREB - DIONIČKO DRUŠTVO, Radnička cesta 50, 10000 Zagreb</item>
      <item>Odvjetničko društvo Matijević, Jakirčević i Malkoč društvo s ograničenom odgovornošću, Radnička cesta 47, 10000 Zagreb</item>
      <item>Aleksa Jović, Antuna Mihanovića 1, 10370 Dugo Selo</item>
      <item>Josip Topolski, Juranšćina 6, 49254 Belec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  <item>Odvjetničko društvo SUIĆ &amp; ŠKUNCA društvo s ograničenom odgovornošću, OIB 44213507122, Domagojeva 14, 10000 Zagreb</item>
      <item>PRIVREDNA BANKA ZAGREB - DIONIČKO DRUŠTVO, OIB 02535697732, Radnička cesta 50, 10000 Zagreb</item>
      <item>Odvjetničko društvo Matijević, Jakirčević i Malkoč društvo s ograničenom odgovornošću, OIB 33695365562, Radnička cesta 47, 10000 Zagreb</item>
      <item>Aleksa Jović, OIB 25473850965, Antuna Mihanovića 1, 10370 Dugo Selo</item>
      <item>Josip Topolski, OIB 38948768518, Juranšćina 6, 49254 Belec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  <item>Odvjetničko društvo SUIĆ &amp; ŠKUNCA društvo s ograničenom odgovornošću, OIB 44213507122, Domagojeva 14, 10000 Zagreb</item>
      <item>PRIVREDNA BANKA ZAGREB - DIONIČKO DRUŠTVO, OIB 02535697732, Radnička cesta 50, 10000 Zagreb</item>
      <item>Odvjetničko društvo Matijević, Jakirčević i Malkoč društvo s ograničenom odgovornošću, OIB 33695365562, Radnička cesta 47, 10000 Zagreb</item>
      <item>Aleksa Jović, OIB 25473850965, Antuna Mihanovića 1, 10370 Dugo Selo</item>
      <item>Josip Topolski, OIB 38948768518, Juranšćina 6, 49254 Belec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  <item>Odvjetničko društvo SUIĆ &amp; ŠKUNCA društvo s ograničenom odgovornošću, OIB 44213507122, Domagojeva 14,10000 Zagreb</item>
      <item>PRIVREDNA BANKA ZAGREB - DIONIČKO DRUŠTVO, OIB 02535697732, Radnička cesta 50,10000 Zagreb</item>
      <item>Odvjetničko društvo Matijević, Jakirčević i Malkoč društvo s ograničenom odgovornošću, OIB 33695365562, Radnička cesta 47,10000 Zagreb</item>
      <item>Aleksa Jović, OIB 25473850965, Antuna Mihanovića 1,10370 Dugo Selo</item>
      <item>Josip Topolski, OIB 38948768518, Juranšćina 6,49254 Belec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  <item>Odvjetničko društvo SUIĆ &amp; ŠKUNCA društvo s ograničenom odgovornošću, OIB 44213507122, Domagojeva 14,10000 Zagreb</item>
      <item>PRIVREDNA BANKA ZAGREB - DIONIČKO DRUŠTVO, OIB 02535697732, Radnička cesta 50,10000 Zagreb</item>
      <item>Odvjetničko društvo Matijević, Jakirčević i Malkoč društvo s ograničenom odgovornošću, OIB 33695365562, Radnička cesta 47,10000 Zagreb</item>
      <item>Aleksa Jović, OIB 25473850965, Antuna Mihanovića 1,10370 Dugo Selo</item>
      <item>Josip Topolski, OIB 38948768518, Juranšćina 6,49254 Belec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  <item>, OIB 44213507122</item>
      <item>, OIB 02535697732</item>
      <item>, OIB 33695365562</item>
      <item>, OIB 25473850965</item>
      <item>, OIB 38948768518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  <item>, OIB 44213507122</item>
      <item>, OIB 02535697732</item>
      <item>, OIB 33695365562</item>
      <item>, OIB 25473850965</item>
      <item>, OIB 38948768518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>12. rujna 2019.</izvorni_sadrzaj>
    <derivirana_varijabla naziv="DomainObject.PredzadnjaOdlukaIzPredmeta.DatumDonosenjaOdluke_1">12. rujna 2019.</derivirana_varijabla>
  </DomainObject.PredzadnjaOdlukaIzPredmeta.DatumDonosenjaOdluke>
  <DomainObject.PredzadnjaOdlukaIzPredmeta.Oznaka>
    <izvorni_sadrzaj>St-2481/2018-283</izvorni_sadrzaj>
    <derivirana_varijabla naziv="DomainObject.PredzadnjaOdlukaIzPredmeta.Oznaka_1">St-2481/2018-283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430</properties:Words>
  <properties:Characters>2433</properties:Characters>
  <properties:Lines>77</properties:Lines>
  <properties:Paragraphs>28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2019-09-12T11:24:00Z</dcterms:created>
  <dc:creator>nribaric</dc:creator>
  <cp:lastModifiedBy>Maja Hajtek</cp:lastModifiedBy>
  <cp:lastPrinted>2019-09-13T07:55:00Z</cp:lastPrinted>
  <dcterms:modified xmlns:xsi="http://www.w3.org/2001/XMLSchema-instance" xsi:type="dcterms:W3CDTF">2019-09-13T07:55:00Z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brisanje zabilježbe otvaranja stečajnog postupka nekretnina 12.9.2019. - 285.docx)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