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c810" w14:paraId="bebc81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129E">
        <w:rPr>
          <w:lang w:val="hr-HR"/>
        </w:rPr>
        <w:t>373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6612D1">
        <w:rPr>
          <w:lang w:val="hr-HR"/>
        </w:rPr>
        <w:t xml:space="preserve">ZELENI PREPOROD proizvodno uslužna braniteljska zadruga, Suhopolje, Kralja Tomislava 101,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6612D1">
        <w:rPr>
          <w:lang w:val="hr-HR"/>
        </w:rPr>
        <w:t>81437</w:t>
      </w:r>
      <w:r w:rsidR="00FB7F79">
        <w:rPr>
          <w:lang w:val="hr-HR"/>
        </w:rPr>
        <w:t>,</w:t>
      </w:r>
      <w:r w:rsidR="00BB4D55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6612D1">
        <w:rPr>
          <w:lang w:val="hr-HR"/>
        </w:rPr>
        <w:t>26647767403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612D1">
        <w:rPr>
          <w:lang w:val="hr-HR"/>
        </w:rPr>
        <w:t>373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612D1">
        <w:rPr>
          <w:lang w:val="hr-HR"/>
        </w:rPr>
        <w:t>165.277,22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6612D1">
        <w:rPr>
          <w:lang w:val="hr-HR"/>
        </w:rPr>
        <w:t>Dinko Baleg, Suhopolje, Kralja Tomislava 88, OIB: 71227367665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0AE" w:rsidR="005A60AE">
      <w:r>
        <w:separator/>
      </w:r>
    </w:p>
  </w:endnote>
  <w:endnote w:id="0" w:type="continuationSeparator">
    <w:p w:rsidRDefault="005A60AE" w:rsidR="005A6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0AE" w:rsidR="005A60AE">
      <w:r>
        <w:separator/>
      </w:r>
    </w:p>
  </w:footnote>
  <w:footnote w:id="0" w:type="continuationSeparator">
    <w:p w:rsidRDefault="005A60AE" w:rsidR="005A60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E2229"/>
    <w:rsid w:val="000E2494"/>
    <w:rsid w:val="0017321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2B63E1"/>
    <w:rsid w:val="0032457F"/>
    <w:rsid w:val="00344BEC"/>
    <w:rsid w:val="00352264"/>
    <w:rsid w:val="00380A6A"/>
    <w:rsid w:val="0039680A"/>
    <w:rsid w:val="003C74AA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E0638"/>
    <w:rsid w:val="005E0AB9"/>
    <w:rsid w:val="005E536D"/>
    <w:rsid w:val="005F3A4E"/>
    <w:rsid w:val="00605F99"/>
    <w:rsid w:val="006107FD"/>
    <w:rsid w:val="00617995"/>
    <w:rsid w:val="00642846"/>
    <w:rsid w:val="006612D1"/>
    <w:rsid w:val="00674F9D"/>
    <w:rsid w:val="006767EE"/>
    <w:rsid w:val="00680320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B10506"/>
    <w:rsid w:val="00B1124B"/>
    <w:rsid w:val="00B24E12"/>
    <w:rsid w:val="00B53C1D"/>
    <w:rsid w:val="00B7583B"/>
    <w:rsid w:val="00B97F89"/>
    <w:rsid w:val="00BB1C38"/>
    <w:rsid w:val="00BB4D55"/>
    <w:rsid w:val="00BD19EC"/>
    <w:rsid w:val="00BD2393"/>
    <w:rsid w:val="00BE2EE0"/>
    <w:rsid w:val="00C10334"/>
    <w:rsid w:val="00C435AB"/>
    <w:rsid w:val="00C83684"/>
    <w:rsid w:val="00CA6057"/>
    <w:rsid w:val="00CC1B3D"/>
    <w:rsid w:val="00CC4277"/>
    <w:rsid w:val="00CD08D1"/>
    <w:rsid w:val="00CD6B0C"/>
    <w:rsid w:val="00CE39A4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0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0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St-373/2015-2</izvorni_sadrzaj>
    <derivirana_varijabla naziv="DomainObject.Oznaka_1">St-373/2015-2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PREPOROD proizvodno uslužna braniteljska zadruga, Suhopolje</izvorni_sadrzaj>
    <derivirana_varijabla naziv="DomainObject.Predmet.ProtustrankaFormated_1">  ZELENI PREPOROD proizvodno uslužna braniteljska zadruga, Suhopolje</derivirana_varijabla>
  </DomainObject.Predmet.ProtustrankaFormated>
  <DomainObject.Predmet.ProtustrankaFormatedOIB>
    <izvorni_sadrzaj>  ZELENI PREPOROD proizvodno uslužna braniteljska zadruga, Suhopolje, OIB 26647767403</izvorni_sadrzaj>
    <derivirana_varijabla naziv="DomainObject.Predmet.ProtustrankaFormatedOIB_1">  ZELENI PREPOROD proizvodno uslužna braniteljska zadruga, Suhopolje, OIB 26647767403</derivirana_varijabla>
  </DomainObject.Predmet.ProtustrankaFormatedOIB>
  <DomainObject.Predmet.ProtustrankaFormatedWithAdress>
    <izvorni_sadrzaj> ZELENI PREPOROD proizvodno uslužna braniteljska zadruga, Suhopolje, Kralja Tomislava 101, 33410 Suhopolje</izvorni_sadrzaj>
    <derivirana_varijabla naziv="DomainObject.Predmet.ProtustrankaFormatedWithAdress_1"> ZELENI PREPOROD proizvodno uslužna braniteljska zadruga, Suhopolje, Kralja Tomislava 101, 33410 Suhopolje</derivirana_varijabla>
  </DomainObject.Predmet.ProtustrankaFormatedWithAdress>
  <DomainObject.Predmet.ProtustrankaFormatedWithAdressOIB>
    <izvorni_sadrzaj> ZELENI PREPOROD proizvodno uslužna braniteljska zadruga, Suhopolje, OIB 26647767403, Kralja Tomislava 101, 33410 Suhopolje</izvorni_sadrzaj>
    <derivirana_varijabla naziv="DomainObject.Predmet.ProtustrankaFormatedWithAdressOIB_1"> ZELENI PREPOROD proizvodno uslužna braniteljska zadruga, Suhopolje, OIB 26647767403, Kralja Tomislava 101, 33410 Suhopolje</derivirana_varijabla>
  </DomainObject.Predmet.ProtustrankaFormatedWithAdressOIB>
  <DomainObject.Predmet.ProtustrankaWithAdress>
    <izvorni_sadrzaj>ZELENI PREPOROD proizvodno uslužna braniteljska zadruga, Suhopolje Kralja Tomislava 101, 33410 Suhopolje</izvorni_sadrzaj>
    <derivirana_varijabla naziv="DomainObject.Predmet.ProtustrankaWithAdress_1">ZELENI PREPOROD proizvodno uslužna braniteljska zadruga, Suhopolje Kralja Tomislava 101, 33410 Suhopolje</derivirana_varijabla>
  </DomainObject.Predmet.ProtustrankaWithAdress>
  <DomainObject.Predmet.ProtustrankaWithAdressOIB>
    <izvorni_sadrzaj>ZELENI PREPOROD proizvodno uslužna braniteljska zadruga, Suhopolje, OIB 26647767403, Kralja Tomislava 101, 33410 Suhopolje</izvorni_sadrzaj>
    <derivirana_varijabla naziv="DomainObject.Predmet.ProtustrankaWithAdressOIB_1">ZELENI PREPOROD proizvodno uslužna braniteljska zadruga, Suhopolje, OIB 26647767403, Kralja Tomislava 101, 33410 Suhopolje</derivirana_varijabla>
  </DomainObject.Predmet.ProtustrankaWithAdressOIB>
  <DomainObject.Predmet.ProtustrankaNazivFormated>
    <izvorni_sadrzaj>ZELENI PREPOROD proizvodno uslužna braniteljska zadruga, Suhopolje</izvorni_sadrzaj>
    <derivirana_varijabla naziv="DomainObject.Predmet.ProtustrankaNazivFormated_1">ZELENI PREPOROD proizvodno uslužna braniteljska zadruga, Suhopolje</derivirana_varijabla>
  </DomainObject.Predmet.ProtustrankaNazivFormated>
  <DomainObject.Predmet.ProtustrankaNazivFormatedOIB>
    <izvorni_sadrzaj>ZELENI PREPOROD proizvodno uslužna braniteljska zadruga, Suhopolje, OIB 26647767403</izvorni_sadrzaj>
    <derivirana_varijabla naziv="DomainObject.Predmet.ProtustrankaNazivFormatedOIB_1">ZELENI PREPOROD proizvodno uslužna braniteljska zadruga, Suhopolje, OIB 26647767403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ZELENI PREPOROD proizvodno uslužna braniteljska zadruga, Suhopolje</item>
    </izvorni_sadrzaj>
    <derivirana_varijabla naziv="DomainObject.Predmet.ProtuStrankaListFormated_1">
      <item>ZELENI PREPOROD proizvodno uslužna braniteljska zadruga, Suhopolje</item>
    </derivirana_varijabla>
  </DomainObject.Predmet.ProtuStrankaListFormated>
  <DomainObject.Predmet.ProtuStrankaListFormatedOIB>
    <izvorni_sadrzaj>
      <item>ZELENI PREPOROD proizvodno uslužna braniteljska zadruga, Suhopolje, OIB 26647767403</item>
    </izvorni_sadrzaj>
    <derivirana_varijabla naziv="DomainObject.Predmet.ProtuStrankaListFormatedOIB_1">
      <item>ZELENI PREPOROD proizvodno uslužna braniteljska zadruga, Suhopolje, OIB 26647767403</item>
    </derivirana_varijabla>
  </DomainObject.Predmet.ProtuStrankaListFormatedOIB>
  <DomainObject.Predmet.ProtuStrankaListFormatedWithAdress>
    <izvorni_sadrzaj>
      <item>ZELENI PREPOROD proizvodno uslužna braniteljska zadruga, Suhopolje, Kralja Tomislava 101, 33410 Suhopolje</item>
    </izvorni_sadrzaj>
    <derivirana_varijabla naziv="DomainObject.Predmet.ProtuStrankaListFormatedWithAdress_1">
      <item>ZELENI PREPOROD proizvodno uslužna braniteljska zadruga, Suhopolje, Kralja Tomislava 101, 33410 Suhopolje</item>
    </derivirana_varijabla>
  </DomainObject.Predmet.ProtuStrankaListFormatedWithAdress>
  <DomainObject.Predmet.ProtuStrankaListFormatedWithAdressOIB>
    <izvorni_sadrzaj>
      <item>ZELENI PREPOROD proizvodno uslužna braniteljska zadruga, Suhopolje, OIB 26647767403, Kralja Tomislava 101, 33410 Suhopolje</item>
    </izvorni_sadrzaj>
    <derivirana_varijabla naziv="DomainObject.Predmet.ProtuStrankaListFormatedWithAdressOIB_1">
      <item>ZELENI PREPOROD proizvodno uslužna braniteljska zadruga, Suhopolje, OIB 26647767403, Kralja Tomislava 101, 33410 Suhopolje</item>
    </derivirana_varijabla>
  </DomainObject.Predmet.ProtuStrankaListFormatedWithAdressOIB>
  <DomainObject.Predmet.ProtuStrankaListNazivFormated>
    <izvorni_sadrzaj>
      <item>ZELENI PREPOROD proizvodno uslužna braniteljska zadruga, Suhopolje</item>
    </izvorni_sadrzaj>
    <derivirana_varijabla naziv="DomainObject.Predmet.ProtuStrankaListNazivFormated_1">
      <item>ZELENI PREPOROD proizvodno uslužna braniteljska zadruga, Suhopolje</item>
    </derivirana_varijabla>
  </DomainObject.Predmet.ProtuStrankaListNazivFormated>
  <DomainObject.Predmet.ProtuStrankaListNazivFormatedOIB>
    <izvorni_sadrzaj>
      <item>ZELENI PREPOROD proizvodno uslužna braniteljska zadruga, Suhopolje, OIB 26647767403</item>
    </izvorni_sadrzaj>
    <derivirana_varijabla naziv="DomainObject.Predmet.ProtuStrankaListNazivFormatedOIB_1">
      <item>ZELENI PREPOROD proizvodno uslužna braniteljska zadruga, Suhopolje, OIB 26647767403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St-373/2015-2</izvorni_sadrzaj>
    <derivirana_varijabla naziv="DomainObject.PoslovniBrojDokumenta_1">St-373/2015-2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ZELENI PREPOROD proizvodno uslužna braniteljska zadruga, Suhopolje</izvorni_sadrzaj>
    <derivirana_varijabla naziv="DomainObject.Predmet.ProtustrankaIDrugi_1">ZELENI PREPOROD proizvodno uslužna braniteljska zadruga, Suhopolje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ZELENI PREPOROD proizvodno uslužna braniteljska zadruga, Suhopolje, OIB 26647767403, Kralja Tomislava 101, 33410 Suhopolje</izvorni_sadrzaj>
    <derivirana_varijabla naziv="DomainObject.Predmet.ProtustrankaIDrugiAdressOIB_1">ZELENI PREPOROD proizvodno uslužna braniteljska zadruga, Suhopolje, OIB 26647767403, Kralja Tomislava 101,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ZELENI PREPOROD proizvodno uslužna braniteljska zadruga, Suhopolje</item>
    </izvorni_sadrzaj>
    <derivirana_varijabla naziv="DomainObject.Predmet.SudioniciListNaziv_1">
      <item>FINA, RC ZAGREB, Podružnica Bjelovar</item>
      <item>ZELENI PREPOROD proizvodno uslužna braniteljska zadruga, Suhopolje</item>
    </derivirana_varijabla>
  </DomainObject.Predmet.SudioniciListNaziv>
  <DomainObject.Predmet.SudioniciListAdressOIB>
    <izvorni_sadrzaj>
      <item>FINA, RC ZAGREB, Podružnica Bjelovar, OIB 85821130368, F. Supila 4,43000 Bjelovar</item>
      <item>ZELENI PREPOROD proizvodno uslužna braniteljska zadruga, Suhopolje, OIB 26647767403, Kralja Tomislava 101,33410 Suhopolje</item>
    </izvorni_sadrzaj>
    <derivirana_varijabla naziv="DomainObject.Predmet.SudioniciListAdressOIB_1">
      <item>FINA, RC ZAGREB, Podružnica Bjelovar, OIB 85821130368, F. Supila 4,43000 Bjelovar</item>
      <item>ZELENI PREPOROD proizvodno uslužna braniteljska zadruga, Suhopolje, OIB 26647767403, Kralja Tomislava 101,33410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26647767403</item>
    </izvorni_sadrzaj>
    <derivirana_varijabla naziv="DomainObject.Predmet.SudioniciListNazivOIB_1">
      <item>, OIB 85821130368</item>
      <item>, OIB 26647767403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1742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2015-11-27T10:49:00Z</dcterms:created>
  <dc:creator>ssabljic</dc:creator>
  <cp:lastModifiedBy>Suzana Sabljić</cp:lastModifiedBy>
  <cp:lastPrinted>2015-11-27T09:06:00Z</cp:lastPrinted>
  <dcterms:modified xmlns:xsi="http://www.w3.org/2001/XMLSchema-instance" xsi:type="dcterms:W3CDTF">2015-11-27T10:53:00Z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