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0291" w14:paraId="5aa0291" w:rsidRDefault="00626EAD" w:rsidP="00385492" w:rsidR="002A11BE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695325" cx="52387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53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492" w:rsidP="00385492" w:rsidR="00385492" w:rsidRPr="00DE0566">
      <w:pPr>
        <w:rPr>
          <w:b/>
        </w:rPr>
      </w:pPr>
      <w:r w:rsidRPr="00DE0566">
        <w:rPr>
          <w:b/>
        </w:rPr>
        <w:t>REPUBLIKA HRVATSKA</w:t>
      </w:r>
    </w:p>
    <w:p w:rsidRDefault="007E035C" w:rsidP="00B82845" w:rsidR="00B82845" w:rsidRPr="00DE0566">
      <w:pPr>
        <w:rPr>
          <w:b/>
        </w:rPr>
      </w:pPr>
      <w:r>
        <w:rPr>
          <w:b/>
        </w:rPr>
        <w:t>TRGOVAČKI</w:t>
      </w:r>
      <w:r w:rsidR="00385492" w:rsidRPr="00DE0566">
        <w:rPr>
          <w:b/>
        </w:rPr>
        <w:t xml:space="preserve"> SUD U OSIJEKU</w:t>
      </w:r>
      <w:r w:rsidR="00B82845" w:rsidRPr="00B82845">
        <w:rPr>
          <w:b/>
        </w:rPr>
        <w:t xml:space="preserve"> </w:t>
      </w:r>
    </w:p>
    <w:p w:rsidRDefault="00B82845" w:rsidP="00481617" w:rsidR="00481617">
      <w:pPr>
        <w:rPr>
          <w:b/>
        </w:rPr>
      </w:pPr>
      <w:r w:rsidRPr="00DE0566">
        <w:rPr>
          <w:b/>
        </w:rPr>
        <w:t xml:space="preserve">STALNA SLUŽBA </w:t>
      </w:r>
      <w:r w:rsidR="00481617">
        <w:rPr>
          <w:b/>
        </w:rPr>
        <w:t>U SLAVONSKOM BRODU</w:t>
      </w:r>
    </w:p>
    <w:p w:rsidRDefault="004D4BDE" w:rsidP="00385492" w:rsidR="004D4BDE" w:rsidRPr="004D4BDE">
      <w:pPr>
        <w:rPr>
          <w:b/>
        </w:rPr>
      </w:pPr>
      <w:r w:rsidRPr="004D4BDE">
        <w:rPr>
          <w:b/>
        </w:rPr>
        <w:t>Trg pobjede 13</w:t>
      </w:r>
      <w:r w:rsidR="00481617" w:rsidRPr="00481617">
        <w:rPr>
          <w:b/>
        </w:rPr>
        <w:t xml:space="preserve"> </w:t>
      </w:r>
      <w:r w:rsidR="00481617">
        <w:rPr>
          <w:b/>
        </w:rPr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  <w:r w:rsidR="00481617">
        <w:rPr>
          <w:b/>
        </w:rPr>
        <w:tab/>
        <w:t xml:space="preserve"> </w:t>
      </w:r>
    </w:p>
    <w:p w:rsidRDefault="004D4BDE" w:rsidP="00385492" w:rsidR="004136F6">
      <w:pPr>
        <w:rPr>
          <w:b/>
        </w:rPr>
      </w:pPr>
      <w:r w:rsidRPr="004D4BDE">
        <w:rPr>
          <w:b/>
        </w:rPr>
        <w:t>Slavonski Brod</w:t>
      </w:r>
    </w:p>
    <w:p w:rsidRDefault="00385492" w:rsidP="00385492" w:rsidR="00385492"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F83D50" w:rsidP="00385492" w:rsidR="00F83D50">
      <w:pPr>
        <w:rPr>
          <w:b/>
        </w:rPr>
      </w:pPr>
    </w:p>
    <w:p w:rsidRDefault="00F83D50" w:rsidP="00F83D50" w:rsidR="00F83D50">
      <w:pPr>
        <w:ind w:left="720"/>
        <w:jc w:val="center"/>
        <w:rPr>
          <w:b/>
        </w:rPr>
      </w:pPr>
      <w:r w:rsidRPr="00F83D50">
        <w:rPr>
          <w:b/>
        </w:rPr>
        <w:t>Z A K L J U Č A K</w:t>
      </w:r>
    </w:p>
    <w:p w:rsidRDefault="00F83D50" w:rsidP="00F83D50" w:rsidR="00F83D50" w:rsidRPr="00F83D50">
      <w:pPr>
        <w:ind w:left="720"/>
        <w:jc w:val="center"/>
        <w:rPr>
          <w:b/>
        </w:rPr>
      </w:pPr>
    </w:p>
    <w:p w:rsidRDefault="00385492" w:rsidP="00385492" w:rsidR="00385492">
      <w:pPr>
        <w:ind w:left="720"/>
        <w:jc w:val="both"/>
      </w:pPr>
    </w:p>
    <w:p w:rsidRDefault="00385492" w:rsidP="00C536B3" w:rsidR="00B0533E" w:rsidRPr="006B2B98">
      <w:pPr>
        <w:jc w:val="both"/>
      </w:pPr>
      <w:r>
        <w:rPr>
          <w:b/>
        </w:rPr>
        <w:t xml:space="preserve">                       </w:t>
      </w:r>
      <w:r w:rsidRPr="00481617">
        <w:t xml:space="preserve">TRGOVAČKI SUD U OSIJEKU, STALNA SLUŽBA </w:t>
      </w:r>
      <w:r w:rsidR="00481617" w:rsidRPr="00481617">
        <w:t>U SLAVONSKOM BRODU</w:t>
      </w:r>
      <w:r w:rsidRPr="00CD31A1">
        <w:rPr>
          <w:b/>
        </w:rPr>
        <w:t>,</w:t>
      </w:r>
      <w:r>
        <w:t xml:space="preserve"> </w:t>
      </w:r>
      <w:r w:rsidR="0038197D">
        <w:t xml:space="preserve"> </w:t>
      </w:r>
      <w:r>
        <w:t>po stečajnoj sutkinji Mirni Vujčić</w:t>
      </w:r>
      <w:r w:rsidR="005F4FE9">
        <w:t xml:space="preserve"> </w:t>
      </w:r>
      <w:r w:rsidR="00DD2B26" w:rsidRPr="00DD2B26">
        <w:t>u stečajnom postupku nad stečajnim dužnikom</w:t>
      </w:r>
      <w:r w:rsidR="005F4FE9">
        <w:t xml:space="preserve"> </w:t>
      </w:r>
      <w:r w:rsidR="003B1875" w:rsidRPr="003B1875">
        <w:t>AGROMIX, export-import, za trgovinu na veliko i malo, uvoz-izvoz, turizam i zastupanje, d. o. o. ˝u stečaju˝, skraćena tvrtka: AGROMIX d.o.o. "u stečaju", Slavonski Brod, Dr. Mile Budaka 1, OIB 52776511911</w:t>
      </w:r>
      <w:r w:rsidR="008830DC">
        <w:t xml:space="preserve">, </w:t>
      </w:r>
      <w:r w:rsidRPr="00F8321B">
        <w:t xml:space="preserve">dana </w:t>
      </w:r>
      <w:r w:rsidR="003B1875">
        <w:t>24</w:t>
      </w:r>
      <w:r w:rsidR="00481617">
        <w:t xml:space="preserve">. </w:t>
      </w:r>
      <w:r w:rsidR="003B1875">
        <w:t xml:space="preserve">kolovoza </w:t>
      </w:r>
      <w:r w:rsidR="00F83D50">
        <w:t>201</w:t>
      </w:r>
      <w:r w:rsidR="005D5868">
        <w:t>8.</w:t>
      </w:r>
      <w:r w:rsidRPr="00F8321B">
        <w:t xml:space="preserve"> godine </w:t>
      </w:r>
    </w:p>
    <w:p w:rsidRDefault="00C536B3" w:rsidP="00C536B3" w:rsidR="00C536B3">
      <w:pPr>
        <w:jc w:val="both"/>
        <w:rPr>
          <w:b/>
        </w:rPr>
      </w:pPr>
    </w:p>
    <w:p w:rsidRDefault="00F83D50" w:rsidP="00F83D50" w:rsidR="00F83D50" w:rsidRPr="00F83D50">
      <w:pPr>
        <w:jc w:val="center"/>
      </w:pPr>
      <w:r w:rsidRPr="00F83D50">
        <w:t>z a k l j u č i o     j e</w:t>
      </w:r>
    </w:p>
    <w:p w:rsidRDefault="0060457F" w:rsidP="0060457F" w:rsidR="0060457F">
      <w:pPr>
        <w:jc w:val="both"/>
        <w:rPr>
          <w:b/>
        </w:rPr>
      </w:pPr>
    </w:p>
    <w:p w:rsidRDefault="0060457F" w:rsidP="00D97348" w:rsidR="000B1161">
      <w:pPr>
        <w:jc w:val="both"/>
      </w:pPr>
      <w:r>
        <w:tab/>
      </w:r>
      <w:r>
        <w:tab/>
      </w:r>
      <w:r w:rsidR="00F83D50" w:rsidRPr="00F83D50">
        <w:t>Nalaže se stečajnom upravitelju</w:t>
      </w:r>
      <w:r w:rsidR="00DA06A6" w:rsidRPr="00DA06A6">
        <w:rPr>
          <w:color w:val="000000"/>
        </w:rPr>
        <w:t xml:space="preserve"> </w:t>
      </w:r>
      <w:r w:rsidR="0051198C">
        <w:t>Mati Šimunović iz Slavonskog Broda, Trg pobjede 1/1, OIB 04279740780</w:t>
      </w:r>
      <w:r w:rsidR="00F83D50">
        <w:t xml:space="preserve"> </w:t>
      </w:r>
      <w:r w:rsidR="00F83D50" w:rsidRPr="00F83D50">
        <w:t xml:space="preserve">u roku od </w:t>
      </w:r>
      <w:r w:rsidR="00810AE9">
        <w:t>petnaest</w:t>
      </w:r>
      <w:r w:rsidR="00F83D50" w:rsidRPr="00F83D50">
        <w:t xml:space="preserve"> dana od isteka osmog dana od dana objave ovoga zaključka na e-Oglasnoj ploči suda</w:t>
      </w:r>
      <w:r w:rsidR="00810AE9">
        <w:t xml:space="preserve"> izraditi završni račun stečajnog upravitelja i</w:t>
      </w:r>
      <w:r w:rsidR="00F83D50" w:rsidRPr="00F83D50">
        <w:t xml:space="preserve"> dostaviti</w:t>
      </w:r>
      <w:r w:rsidR="00F83D50">
        <w:t xml:space="preserve"> </w:t>
      </w:r>
      <w:r w:rsidR="00810AE9">
        <w:t>sudu.</w:t>
      </w:r>
    </w:p>
    <w:p w:rsidRDefault="00C2644B" w:rsidP="00D97348" w:rsidR="00C2644B">
      <w:pPr>
        <w:jc w:val="both"/>
      </w:pPr>
    </w:p>
    <w:p w:rsidRDefault="00E84A07" w:rsidP="0060457F" w:rsidR="0060457F">
      <w:r>
        <w:tab/>
      </w:r>
      <w:r w:rsidR="00580BC7">
        <w:tab/>
      </w:r>
      <w:r w:rsidR="0022671A">
        <w:t xml:space="preserve">U Slavonskom Brodu, </w:t>
      </w:r>
      <w:r w:rsidR="00697E4B">
        <w:t>24. kolovoza</w:t>
      </w:r>
      <w:r w:rsidR="00F83D50">
        <w:t xml:space="preserve"> 201</w:t>
      </w:r>
      <w:r w:rsidR="005D5868">
        <w:t>8</w:t>
      </w:r>
      <w:r w:rsidR="00F83D50">
        <w:t>.</w:t>
      </w:r>
      <w:r w:rsidR="0060457F">
        <w:t xml:space="preserve"> godine</w:t>
      </w:r>
    </w:p>
    <w:p w:rsidRDefault="0060457F" w:rsidP="0060457F" w:rsidR="0060457F"/>
    <w:p w:rsidRDefault="005A5099" w:rsidP="0060457F" w:rsidR="005A5099" w:rsidRPr="005D4C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457F" w:rsidRPr="005D4C34">
        <w:t>Stečajna sutkinja</w:t>
      </w:r>
    </w:p>
    <w:p w:rsidRDefault="00A945C3" w:rsidP="00E703CE" w:rsidR="00A945C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4CAA">
        <w:t xml:space="preserve">   </w:t>
      </w:r>
      <w:r w:rsidR="0060457F">
        <w:t>Mirna Vujčić</w:t>
      </w:r>
    </w:p>
    <w:p w:rsidRDefault="008D0AAD" w:rsidP="0060457F" w:rsidR="008D0AAD"/>
    <w:p w:rsidRDefault="00F72D62" w:rsidP="00F72D62" w:rsidR="00F72D62" w:rsidRPr="00F72D62">
      <w:pPr>
        <w:rPr>
          <w:sz w:val="20"/>
          <w:szCs w:val="20"/>
        </w:rPr>
      </w:pPr>
      <w:r w:rsidRPr="00F72D62">
        <w:rPr>
          <w:sz w:val="20"/>
          <w:szCs w:val="20"/>
        </w:rPr>
        <w:t>POUKA O PRAVNOM LIJEKU:</w:t>
      </w:r>
    </w:p>
    <w:p w:rsidRDefault="00F72D62" w:rsidP="00F72D62" w:rsidR="00490289" w:rsidRPr="00F72D62">
      <w:r w:rsidRPr="00F72D62">
        <w:rPr>
          <w:sz w:val="20"/>
          <w:szCs w:val="20"/>
        </w:rPr>
        <w:t>Protiv ovog zaključka nije dopušten pravni lijek</w:t>
      </w:r>
    </w:p>
    <w:p w:rsidRDefault="00490289" w:rsidP="0060457F" w:rsidR="00490289"/>
    <w:p w:rsidRDefault="008D0AAD" w:rsidP="0060457F" w:rsidR="008D0AAD" w:rsidRPr="0085213A"/>
    <w:p w:rsidRDefault="0060457F" w:rsidP="0060457F" w:rsidR="0060457F" w:rsidRPr="0085213A">
      <w:r w:rsidRPr="0085213A">
        <w:t>DNA:</w:t>
      </w:r>
    </w:p>
    <w:p w:rsidRDefault="00785C61" w:rsidP="00900081" w:rsidR="00EC6A23">
      <w:pPr>
        <w:ind w:left="360"/>
      </w:pPr>
      <w:r>
        <w:t>1</w:t>
      </w:r>
      <w:r w:rsidR="00900081">
        <w:t>. O</w:t>
      </w:r>
      <w:r w:rsidR="00EC6A23">
        <w:t>bjaviti na mrežnoj stranici e –Oglasna ploča</w:t>
      </w:r>
      <w:r w:rsidR="006C02EB">
        <w:t xml:space="preserve"> sudova</w:t>
      </w:r>
      <w:r w:rsidR="00EC6A23">
        <w:tab/>
      </w:r>
      <w:r w:rsidR="00EC6A23">
        <w:tab/>
      </w:r>
      <w:r w:rsidR="00EC6A23">
        <w:tab/>
      </w:r>
    </w:p>
    <w:p w:rsidRDefault="00900081" w:rsidP="00785C61" w:rsidR="0060457F">
      <w:r>
        <w:t xml:space="preserve">      </w:t>
      </w:r>
      <w:r w:rsidR="00785C61">
        <w:t>2</w:t>
      </w:r>
      <w:r>
        <w:t>.</w:t>
      </w:r>
      <w:r w:rsidR="00EC6A23">
        <w:t xml:space="preserve"> </w:t>
      </w:r>
      <w:r>
        <w:t>D</w:t>
      </w:r>
      <w:r w:rsidR="00EC6A23">
        <w:t>ostaviti stečajnom upravitelju</w:t>
      </w:r>
      <w:r w:rsidR="0060457F" w:rsidRPr="0085213A">
        <w:tab/>
        <w:t xml:space="preserve">             </w:t>
      </w:r>
    </w:p>
    <w:sectPr w:rsidSect="00EE1FA8" w:rsidR="0060457F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5C4" w:rsidR="006805C4">
      <w:r>
        <w:separator/>
      </w:r>
    </w:p>
  </w:endnote>
  <w:endnote w:id="0" w:type="continuationSeparator">
    <w:p w:rsidRDefault="006805C4" w:rsidR="00680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5C4" w:rsidR="006805C4">
      <w:r>
        <w:separator/>
      </w:r>
    </w:p>
  </w:footnote>
  <w:footnote w:id="0" w:type="continuationSeparator">
    <w:p w:rsidRDefault="006805C4" w:rsidR="00680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212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875" w:rsidP="003B1875" w:rsidR="003B1875">
    <w:pPr>
      <w:pStyle w:val="Zaglavlje"/>
      <w:jc w:val="right"/>
    </w:pPr>
    <w:r w:rsidRPr="003B1875">
      <w:rPr>
        <w:b/>
      </w:rPr>
      <w:t>Broj: 7/St-</w:t>
    </w:r>
    <w:r>
      <w:rPr>
        <w:b/>
      </w:rPr>
      <w:t>9/2011</w:t>
    </w:r>
    <w:r w:rsidRPr="003B1875">
      <w:rPr>
        <w:b/>
      </w:rPr>
      <w:t>-</w:t>
    </w:r>
    <w:r w:rsidR="000F4CAA">
      <w:rPr>
        <w:b/>
      </w:rPr>
      <w:t>254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36CE"/>
    <w:rsid w:val="00005C5F"/>
    <w:rsid w:val="00006916"/>
    <w:rsid w:val="000119C2"/>
    <w:rsid w:val="000130E7"/>
    <w:rsid w:val="00014226"/>
    <w:rsid w:val="00047175"/>
    <w:rsid w:val="0005109E"/>
    <w:rsid w:val="000527DD"/>
    <w:rsid w:val="00076139"/>
    <w:rsid w:val="00077CE7"/>
    <w:rsid w:val="00082193"/>
    <w:rsid w:val="00085457"/>
    <w:rsid w:val="00090F40"/>
    <w:rsid w:val="000A77D8"/>
    <w:rsid w:val="000B1161"/>
    <w:rsid w:val="000C23FD"/>
    <w:rsid w:val="000C393C"/>
    <w:rsid w:val="000D1D8D"/>
    <w:rsid w:val="000E4226"/>
    <w:rsid w:val="000F2D01"/>
    <w:rsid w:val="000F4CAA"/>
    <w:rsid w:val="000F7A6C"/>
    <w:rsid w:val="00103C57"/>
    <w:rsid w:val="00105377"/>
    <w:rsid w:val="00115039"/>
    <w:rsid w:val="0011660E"/>
    <w:rsid w:val="00117E5A"/>
    <w:rsid w:val="001217EA"/>
    <w:rsid w:val="001252FC"/>
    <w:rsid w:val="001312C8"/>
    <w:rsid w:val="001332B6"/>
    <w:rsid w:val="00140449"/>
    <w:rsid w:val="001559D2"/>
    <w:rsid w:val="00157920"/>
    <w:rsid w:val="00162FF5"/>
    <w:rsid w:val="00163E3A"/>
    <w:rsid w:val="00174ABC"/>
    <w:rsid w:val="001B4B1C"/>
    <w:rsid w:val="001B7344"/>
    <w:rsid w:val="001C61B9"/>
    <w:rsid w:val="001C6B0C"/>
    <w:rsid w:val="001D58DD"/>
    <w:rsid w:val="001E2F4C"/>
    <w:rsid w:val="001E4092"/>
    <w:rsid w:val="001E7E1E"/>
    <w:rsid w:val="001F1AD1"/>
    <w:rsid w:val="001F6F9F"/>
    <w:rsid w:val="001F73AA"/>
    <w:rsid w:val="00201DB2"/>
    <w:rsid w:val="00202A5A"/>
    <w:rsid w:val="00210433"/>
    <w:rsid w:val="002118C4"/>
    <w:rsid w:val="00214816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23158"/>
    <w:rsid w:val="00325454"/>
    <w:rsid w:val="0032637B"/>
    <w:rsid w:val="003268E5"/>
    <w:rsid w:val="0032798A"/>
    <w:rsid w:val="003421D5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A043A"/>
    <w:rsid w:val="003A7235"/>
    <w:rsid w:val="003B187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D3343"/>
    <w:rsid w:val="004D4BDE"/>
    <w:rsid w:val="004E63CD"/>
    <w:rsid w:val="004F1251"/>
    <w:rsid w:val="005068E0"/>
    <w:rsid w:val="00510EC5"/>
    <w:rsid w:val="0051198C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51E32"/>
    <w:rsid w:val="005538DC"/>
    <w:rsid w:val="00556EC2"/>
    <w:rsid w:val="005606A5"/>
    <w:rsid w:val="00562115"/>
    <w:rsid w:val="005668E5"/>
    <w:rsid w:val="00566B06"/>
    <w:rsid w:val="00577467"/>
    <w:rsid w:val="00577E36"/>
    <w:rsid w:val="00580BC7"/>
    <w:rsid w:val="00590B70"/>
    <w:rsid w:val="00590B83"/>
    <w:rsid w:val="005935C8"/>
    <w:rsid w:val="005A1B17"/>
    <w:rsid w:val="005A5099"/>
    <w:rsid w:val="005A665A"/>
    <w:rsid w:val="005B155E"/>
    <w:rsid w:val="005B37FD"/>
    <w:rsid w:val="005C0DEE"/>
    <w:rsid w:val="005C14FD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392F"/>
    <w:rsid w:val="0065040A"/>
    <w:rsid w:val="00676365"/>
    <w:rsid w:val="006772C5"/>
    <w:rsid w:val="006805C4"/>
    <w:rsid w:val="00685B05"/>
    <w:rsid w:val="00694137"/>
    <w:rsid w:val="00697E4B"/>
    <w:rsid w:val="006B0530"/>
    <w:rsid w:val="006B2B98"/>
    <w:rsid w:val="006C02EB"/>
    <w:rsid w:val="006C4539"/>
    <w:rsid w:val="006D08A4"/>
    <w:rsid w:val="006F59E1"/>
    <w:rsid w:val="006F6900"/>
    <w:rsid w:val="00710D07"/>
    <w:rsid w:val="00716B6B"/>
    <w:rsid w:val="00717455"/>
    <w:rsid w:val="007211B5"/>
    <w:rsid w:val="00722620"/>
    <w:rsid w:val="00730314"/>
    <w:rsid w:val="00743AF5"/>
    <w:rsid w:val="00752D9D"/>
    <w:rsid w:val="0076292D"/>
    <w:rsid w:val="007757BD"/>
    <w:rsid w:val="00775AC0"/>
    <w:rsid w:val="007765D1"/>
    <w:rsid w:val="00785C61"/>
    <w:rsid w:val="007A6D25"/>
    <w:rsid w:val="007B0A98"/>
    <w:rsid w:val="007C29EE"/>
    <w:rsid w:val="007D6C90"/>
    <w:rsid w:val="007E035C"/>
    <w:rsid w:val="007F5E76"/>
    <w:rsid w:val="00806795"/>
    <w:rsid w:val="00810AE9"/>
    <w:rsid w:val="00812BB8"/>
    <w:rsid w:val="008302B6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BB3"/>
    <w:rsid w:val="008C5457"/>
    <w:rsid w:val="008C5DAC"/>
    <w:rsid w:val="008D09EC"/>
    <w:rsid w:val="008D0AAD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3726E"/>
    <w:rsid w:val="0094083E"/>
    <w:rsid w:val="00945ED9"/>
    <w:rsid w:val="00950D13"/>
    <w:rsid w:val="00951589"/>
    <w:rsid w:val="00960F76"/>
    <w:rsid w:val="00963050"/>
    <w:rsid w:val="00966FDF"/>
    <w:rsid w:val="009749A0"/>
    <w:rsid w:val="00980639"/>
    <w:rsid w:val="0098174E"/>
    <w:rsid w:val="009A2850"/>
    <w:rsid w:val="009C7BDC"/>
    <w:rsid w:val="009E1FB5"/>
    <w:rsid w:val="009E20B8"/>
    <w:rsid w:val="009E4AB2"/>
    <w:rsid w:val="009E77A9"/>
    <w:rsid w:val="00A04CE5"/>
    <w:rsid w:val="00A07805"/>
    <w:rsid w:val="00A07D88"/>
    <w:rsid w:val="00A2259A"/>
    <w:rsid w:val="00A34B65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2CD4"/>
    <w:rsid w:val="00A909AC"/>
    <w:rsid w:val="00A945C3"/>
    <w:rsid w:val="00AA484A"/>
    <w:rsid w:val="00AB359D"/>
    <w:rsid w:val="00AB4F7F"/>
    <w:rsid w:val="00AC2E7B"/>
    <w:rsid w:val="00AC3EE4"/>
    <w:rsid w:val="00AE2738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40F91"/>
    <w:rsid w:val="00C536B3"/>
    <w:rsid w:val="00C66D0C"/>
    <w:rsid w:val="00C67CE3"/>
    <w:rsid w:val="00C7041C"/>
    <w:rsid w:val="00C81681"/>
    <w:rsid w:val="00C8446B"/>
    <w:rsid w:val="00C963DA"/>
    <w:rsid w:val="00CA42A0"/>
    <w:rsid w:val="00CB2666"/>
    <w:rsid w:val="00CB2C26"/>
    <w:rsid w:val="00CB40B4"/>
    <w:rsid w:val="00CB6BAE"/>
    <w:rsid w:val="00CC2C48"/>
    <w:rsid w:val="00CD31A1"/>
    <w:rsid w:val="00CD4F46"/>
    <w:rsid w:val="00CD57F3"/>
    <w:rsid w:val="00CE4EAA"/>
    <w:rsid w:val="00CE75E0"/>
    <w:rsid w:val="00CF6A99"/>
    <w:rsid w:val="00D0105E"/>
    <w:rsid w:val="00D12E00"/>
    <w:rsid w:val="00D165F5"/>
    <w:rsid w:val="00D30D9F"/>
    <w:rsid w:val="00D325CE"/>
    <w:rsid w:val="00D63EA5"/>
    <w:rsid w:val="00D641B3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D2B26"/>
    <w:rsid w:val="00DE0566"/>
    <w:rsid w:val="00DF3E2A"/>
    <w:rsid w:val="00E00C78"/>
    <w:rsid w:val="00E03725"/>
    <w:rsid w:val="00E052FC"/>
    <w:rsid w:val="00E13825"/>
    <w:rsid w:val="00E14ED9"/>
    <w:rsid w:val="00E15B73"/>
    <w:rsid w:val="00E25595"/>
    <w:rsid w:val="00E26757"/>
    <w:rsid w:val="00E26A45"/>
    <w:rsid w:val="00E30523"/>
    <w:rsid w:val="00E32DDF"/>
    <w:rsid w:val="00E501C5"/>
    <w:rsid w:val="00E51501"/>
    <w:rsid w:val="00E52258"/>
    <w:rsid w:val="00E56B2A"/>
    <w:rsid w:val="00E62060"/>
    <w:rsid w:val="00E631A0"/>
    <w:rsid w:val="00E64926"/>
    <w:rsid w:val="00E66BE7"/>
    <w:rsid w:val="00E703CE"/>
    <w:rsid w:val="00E70C52"/>
    <w:rsid w:val="00E84A07"/>
    <w:rsid w:val="00E86CD4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11FBF"/>
    <w:rsid w:val="00F21CF0"/>
    <w:rsid w:val="00F36AA4"/>
    <w:rsid w:val="00F50496"/>
    <w:rsid w:val="00F55CA1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Podnoje" w:type="paragraph">
    <w:name w:val="footer"/>
    <w:basedOn w:val="Normal"/>
    <w:link w:val="PodnojeChar"/>
    <w:rsid w:val="003B18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B18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F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F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F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F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Podnoje" w:type="paragraph">
    <w:name w:val="footer"/>
    <w:basedOn w:val="Normal"/>
    <w:link w:val="PodnojeChar"/>
    <w:rsid w:val="003B18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18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4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F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F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F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F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 V,VI -kod Tome , VII, VIII u .</izvorni_sadrzaj>
    <derivirana_varijabla naziv="DomainObject.Predmet.PrimjedbaSuca_1">I,II,III,IV, V,VI -kod Tome , VII, VIII u .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168</properties:Words>
  <properties:Characters>865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2018-08-24T06:18:00Z</dcterms:created>
  <dc:creator>zbiondic</dc:creator>
  <cp:lastModifiedBy>wsadmin</cp:lastModifiedBy>
  <cp:lastPrinted>2018-08-24T06:21:00Z</cp:lastPrinted>
  <dcterms:modified xmlns:xsi="http://www.w3.org/2001/XMLSchema-instance" xsi:type="dcterms:W3CDTF">2018-08-24T06:27:00Z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(st-9-2011 zaključak od 24.08.2018.docx)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