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533e9a" w14:paraId="c533e9a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Pr="00C716BA">
        <w:rPr>
          <w:sz w:val="24"/>
          <w:szCs w:val="24"/>
        </w:rPr>
        <w:t>40.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C716BA" w:rsidRPr="00C716BA">
        <w:rPr>
          <w:sz w:val="24"/>
          <w:szCs w:val="24"/>
        </w:rPr>
        <w:t>321</w:t>
      </w:r>
      <w:r w:rsidR="008639F6">
        <w:rPr>
          <w:sz w:val="24"/>
          <w:szCs w:val="24"/>
        </w:rPr>
        <w:t>5</w:t>
      </w:r>
      <w:r w:rsidR="00C716BA" w:rsidRPr="00C716BA">
        <w:rPr>
          <w:sz w:val="24"/>
          <w:szCs w:val="24"/>
        </w:rPr>
        <w:t>/2016</w:t>
      </w:r>
      <w:r w:rsidRPr="00C716BA">
        <w:rPr>
          <w:sz w:val="24"/>
          <w:szCs w:val="24"/>
        </w:rPr>
        <w:t xml:space="preserve">  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E17E7B" w:rsidR="002B2DAC" w:rsidRPr="008639F6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 xml:space="preserve">D U ZAGREBU, po sucu </w:t>
      </w:r>
      <w:r w:rsidR="0059682F">
        <w:rPr>
          <w:sz w:val="24"/>
          <w:szCs w:val="24"/>
        </w:rPr>
        <w:t xml:space="preserve">tog </w:t>
      </w:r>
      <w:r w:rsidR="00417323">
        <w:rPr>
          <w:sz w:val="24"/>
          <w:szCs w:val="24"/>
        </w:rPr>
        <w:t>suda</w:t>
      </w:r>
      <w:r w:rsidRPr="00C716BA">
        <w:rPr>
          <w:sz w:val="24"/>
          <w:szCs w:val="24"/>
        </w:rPr>
        <w:t xml:space="preserve"> Anti Galiću, kao </w:t>
      </w:r>
      <w:r w:rsidR="00417323">
        <w:rPr>
          <w:sz w:val="24"/>
          <w:szCs w:val="24"/>
        </w:rPr>
        <w:t>sucu pojedincu</w:t>
      </w:r>
      <w:r w:rsidRPr="00C716BA">
        <w:rPr>
          <w:sz w:val="24"/>
          <w:szCs w:val="24"/>
        </w:rPr>
        <w:t>, u stečajnom postupku nad dužnikom</w:t>
      </w:r>
      <w:r w:rsidRPr="008639F6">
        <w:rPr>
          <w:sz w:val="24"/>
          <w:szCs w:val="24"/>
        </w:rPr>
        <w:t xml:space="preserve"> </w:t>
      </w:r>
      <w:r w:rsidR="008639F6" w:rsidRPr="008639F6">
        <w:rPr>
          <w:sz w:val="24"/>
          <w:szCs w:val="24"/>
        </w:rPr>
        <w:t xml:space="preserve">TERMO-PROM-HABUS  d.o.o., u stečaju, Pregrada, Janka Leskovara 14. (OIB 76330763868). </w:t>
      </w:r>
      <w:r w:rsidR="00B40D90" w:rsidRPr="008639F6">
        <w:rPr>
          <w:sz w:val="24"/>
          <w:szCs w:val="24"/>
        </w:rPr>
        <w:t xml:space="preserve">, </w:t>
      </w:r>
      <w:r w:rsidR="00894357" w:rsidRPr="008639F6">
        <w:rPr>
          <w:sz w:val="24"/>
          <w:szCs w:val="24"/>
        </w:rPr>
        <w:t xml:space="preserve">nakon </w:t>
      </w:r>
      <w:r w:rsidRPr="008639F6">
        <w:rPr>
          <w:sz w:val="24"/>
          <w:szCs w:val="24"/>
        </w:rPr>
        <w:t xml:space="preserve"> ispitnog ročišta od</w:t>
      </w:r>
      <w:r w:rsidR="006C3D33" w:rsidRPr="008639F6">
        <w:rPr>
          <w:sz w:val="24"/>
          <w:szCs w:val="24"/>
        </w:rPr>
        <w:t>r</w:t>
      </w:r>
      <w:r w:rsidRPr="008639F6">
        <w:rPr>
          <w:sz w:val="24"/>
          <w:szCs w:val="24"/>
        </w:rPr>
        <w:t>žanog dana</w:t>
      </w:r>
      <w:r w:rsidR="00F962EF" w:rsidRPr="008639F6">
        <w:rPr>
          <w:sz w:val="24"/>
          <w:szCs w:val="24"/>
        </w:rPr>
        <w:t xml:space="preserve"> </w:t>
      </w:r>
      <w:r w:rsidR="00AB7573">
        <w:rPr>
          <w:sz w:val="24"/>
          <w:szCs w:val="24"/>
        </w:rPr>
        <w:t>4.listopada</w:t>
      </w:r>
      <w:r w:rsidR="00AB025F" w:rsidRPr="008639F6">
        <w:rPr>
          <w:sz w:val="24"/>
          <w:szCs w:val="24"/>
        </w:rPr>
        <w:t xml:space="preserve"> 2016.</w:t>
      </w:r>
    </w:p>
    <w:p w:rsidRDefault="004D45C7" w:rsidP="004D45C7" w:rsidR="004D45C7" w:rsidRPr="008639F6">
      <w:pPr>
        <w:widowControl/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 viših isplatnih redova:</w:t>
      </w: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</w:p>
    <w:p w:rsidRDefault="0044747B" w:rsidP="004D45C7" w:rsid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Prvi viši isplatni red</w:t>
      </w:r>
    </w:p>
    <w:p w:rsidRDefault="00AB7573" w:rsidP="004D45C7" w:rsidR="00AB7573" w:rsidRPr="0044747B">
      <w:pPr>
        <w:widowControl/>
        <w:ind w:left="720"/>
        <w:jc w:val="both"/>
        <w:rPr>
          <w:b/>
          <w:sz w:val="24"/>
          <w:szCs w:val="24"/>
        </w:rPr>
      </w:pPr>
    </w:p>
    <w:tbl>
      <w:tblPr>
        <w:tblW w:type="dxa" w:w="8521"/>
        <w:tblInd w:type="dxa" w:w="95"/>
        <w:tblLayout w:type="fixed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1244"/>
        <w:gridCol w:w="2054"/>
        <w:gridCol w:w="1625"/>
        <w:gridCol w:w="2038"/>
        <w:gridCol w:w="1560"/>
      </w:tblGrid>
      <w:tr w:rsidTr="00AB7573" w:rsidR="00AB7573">
        <w:trPr>
          <w:trHeight w:hRule="exact" w:val="896"/>
        </w:trPr>
        <w:tc>
          <w:tcPr>
            <w:tcW w:type="dxa" w:w="124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right="1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1.</w:t>
            </w:r>
          </w:p>
        </w:tc>
        <w:tc>
          <w:tcPr>
            <w:tcW w:type="dxa" w:w="205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156"/>
              <w:ind w:hanging="72" w:right="481" w:left="553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LJILJANA</w:t>
            </w:r>
            <w:r w:rsidRPr="00F702E2">
              <w:rPr>
                <w:rFonts w:ascii="Times New Roman"/>
                <w:spacing w:val="23"/>
                <w:sz w:val="24"/>
              </w:rPr>
              <w:t xml:space="preserve"> </w:t>
            </w:r>
            <w:r w:rsidRPr="00F702E2">
              <w:rPr>
                <w:rFonts w:ascii="Times New Roman"/>
                <w:sz w:val="24"/>
              </w:rPr>
              <w:t>PETRAK</w:t>
            </w:r>
          </w:p>
        </w:tc>
        <w:tc>
          <w:tcPr>
            <w:tcW w:type="dxa" w:w="1625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116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05476888099</w:t>
            </w:r>
          </w:p>
        </w:tc>
        <w:tc>
          <w:tcPr>
            <w:tcW w:type="dxa" w:w="2038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156"/>
              <w:ind w:hanging="310" w:right="153" w:left="82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A.</w:t>
            </w:r>
            <w:r w:rsidRPr="00F702E2">
              <w:rPr>
                <w:rFonts w:ascii="Times New Roman"/>
                <w:sz w:val="24"/>
              </w:rPr>
              <w:t xml:space="preserve"> </w:t>
            </w:r>
            <w:r w:rsidRPr="00F702E2">
              <w:rPr>
                <w:rFonts w:ascii="Times New Roman"/>
                <w:spacing w:val="7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 xml:space="preserve">Cesarca </w:t>
            </w:r>
            <w:r w:rsidRPr="00F702E2">
              <w:rPr>
                <w:rFonts w:ascii="Times New Roman"/>
                <w:sz w:val="24"/>
              </w:rPr>
              <w:t>8,</w:t>
            </w:r>
            <w:r w:rsidRPr="00F702E2">
              <w:rPr>
                <w:rFonts w:ascii="Times New Roman"/>
                <w:spacing w:val="24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Pregrada</w:t>
            </w:r>
          </w:p>
        </w:tc>
        <w:tc>
          <w:tcPr>
            <w:tcW w:type="dxa" w:w="1560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35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4.092,39</w:t>
            </w:r>
          </w:p>
        </w:tc>
      </w:tr>
      <w:tr w:rsidTr="00AB7573" w:rsidR="00AB7573">
        <w:trPr>
          <w:trHeight w:hRule="exact" w:val="895"/>
        </w:trPr>
        <w:tc>
          <w:tcPr>
            <w:tcW w:type="dxa" w:w="124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right="1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2.</w:t>
            </w:r>
          </w:p>
        </w:tc>
        <w:tc>
          <w:tcPr>
            <w:tcW w:type="dxa" w:w="205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248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IVICA</w:t>
            </w:r>
            <w:r w:rsidRPr="00F702E2">
              <w:rPr>
                <w:rFonts w:ascii="Times New Roman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HABUS</w:t>
            </w:r>
          </w:p>
        </w:tc>
        <w:tc>
          <w:tcPr>
            <w:tcW w:type="dxa" w:w="1625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116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50600836820</w:t>
            </w:r>
          </w:p>
        </w:tc>
        <w:tc>
          <w:tcPr>
            <w:tcW w:type="dxa" w:w="2038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156"/>
              <w:ind w:hanging="360" w:right="225" w:left="589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1"/>
                <w:sz w:val="24"/>
              </w:rPr>
              <w:t>J.</w:t>
            </w:r>
            <w:r w:rsidRPr="00F702E2">
              <w:rPr>
                <w:rFonts w:ascii="Times New Roman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Leskovara</w:t>
            </w:r>
            <w:r w:rsidRPr="00F702E2">
              <w:rPr>
                <w:rFonts w:ascii="Times New Roman"/>
                <w:spacing w:val="-2"/>
                <w:sz w:val="24"/>
              </w:rPr>
              <w:t xml:space="preserve"> </w:t>
            </w:r>
            <w:r w:rsidRPr="00F702E2">
              <w:rPr>
                <w:rFonts w:ascii="Times New Roman"/>
                <w:sz w:val="24"/>
              </w:rPr>
              <w:t>14,</w:t>
            </w:r>
            <w:r w:rsidRPr="00F702E2">
              <w:rPr>
                <w:rFonts w:ascii="Times New Roman"/>
                <w:spacing w:val="23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Pregrada</w:t>
            </w:r>
          </w:p>
        </w:tc>
        <w:tc>
          <w:tcPr>
            <w:tcW w:type="dxa" w:w="1560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29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26.440,39</w:t>
            </w:r>
          </w:p>
        </w:tc>
      </w:tr>
    </w:tbl>
    <w:p w:rsidRDefault="00AB7573" w:rsidP="00AB7573" w:rsidR="00AB7573">
      <w:pPr>
        <w:pStyle w:val="Default"/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Drugi viši isplatni red</w:t>
      </w:r>
    </w:p>
    <w:p w:rsidRDefault="00AB7573" w:rsidP="00AB7573" w:rsidR="00AB7573">
      <w:pPr>
        <w:ind w:firstLine="720"/>
        <w:jc w:val="both"/>
      </w:pPr>
    </w:p>
    <w:tbl>
      <w:tblPr>
        <w:tblW w:type="dxa" w:w="8416"/>
        <w:tblInd w:type="dxa" w:w="95"/>
        <w:tblLayout w:type="fixed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1244"/>
        <w:gridCol w:w="2114"/>
        <w:gridCol w:w="1621"/>
        <w:gridCol w:w="1841"/>
        <w:gridCol w:w="1558"/>
        <w:gridCol w:w="38"/>
      </w:tblGrid>
      <w:tr w:rsidTr="00C00690" w:rsidR="00AB7573">
        <w:trPr>
          <w:gridAfter w:val="1"/>
          <w:wAfter w:type="dxa" w:w="38"/>
          <w:trHeight w:hRule="exact" w:val="1116"/>
        </w:trPr>
        <w:tc>
          <w:tcPr>
            <w:tcW w:type="dxa" w:w="124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4"/>
              <w:rPr>
                <w:rFonts w:eastAsia="Times New Roman" w:hAnsi="Times New Roman" w:ascii="Times New Roman"/>
                <w:b/>
                <w:bCs/>
                <w:sz w:val="35"/>
                <w:szCs w:val="35"/>
              </w:rPr>
            </w:pPr>
          </w:p>
          <w:p w:rsidRDefault="00AB7573" w:rsidP="00CD46C6" w:rsidR="00AB7573" w:rsidRPr="00F702E2">
            <w:pPr>
              <w:pStyle w:val="TableParagraph"/>
              <w:ind w:right="1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1.</w:t>
            </w:r>
          </w:p>
        </w:tc>
        <w:tc>
          <w:tcPr>
            <w:tcW w:type="dxa" w:w="2114"/>
            <w:shd w:fill="auto" w:color="auto" w:val="clear"/>
          </w:tcPr>
          <w:p w:rsidRDefault="00AB7573" w:rsidP="00CD46C6" w:rsidR="00AB7573" w:rsidRPr="00F702E2">
            <w:pPr>
              <w:pStyle w:val="TableParagraph"/>
              <w:ind w:firstLine="21" w:right="336" w:left="337"/>
              <w:jc w:val="both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HEP-Operator</w:t>
            </w:r>
            <w:r w:rsidRPr="00F702E2">
              <w:rPr>
                <w:rFonts w:ascii="Times New Roman"/>
                <w:spacing w:val="29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distribucijskog</w:t>
            </w:r>
            <w:r w:rsidRPr="00F702E2">
              <w:rPr>
                <w:rFonts w:ascii="Times New Roman"/>
                <w:spacing w:val="26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 xml:space="preserve">sustava </w:t>
            </w:r>
            <w:r w:rsidRPr="00F702E2">
              <w:rPr>
                <w:rFonts w:ascii="Times New Roman"/>
                <w:sz w:val="24"/>
              </w:rPr>
              <w:t>d.o.o.</w:t>
            </w:r>
            <w:r w:rsidRPr="00F702E2">
              <w:rPr>
                <w:rFonts w:ascii="Times New Roman"/>
                <w:spacing w:val="26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Elektra</w:t>
            </w:r>
            <w:r w:rsidRPr="00F702E2">
              <w:rPr>
                <w:rFonts w:ascii="Times New Roman"/>
                <w:spacing w:val="1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Zabok</w:t>
            </w:r>
          </w:p>
        </w:tc>
        <w:tc>
          <w:tcPr>
            <w:tcW w:type="dxa" w:w="1621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4"/>
              <w:rPr>
                <w:rFonts w:eastAsia="Times New Roman" w:hAnsi="Times New Roman" w:ascii="Times New Roman"/>
                <w:b/>
                <w:bCs/>
                <w:sz w:val="35"/>
                <w:szCs w:val="35"/>
              </w:rPr>
            </w:pPr>
          </w:p>
          <w:p w:rsidRDefault="00AB7573" w:rsidP="00CD46C6" w:rsidR="00AB7573" w:rsidRPr="00F702E2">
            <w:pPr>
              <w:pStyle w:val="TableParagraph"/>
              <w:ind w:left="11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46830600751</w:t>
            </w:r>
          </w:p>
        </w:tc>
        <w:tc>
          <w:tcPr>
            <w:tcW w:type="dxa" w:w="1841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5"/>
              <w:rPr>
                <w:rFonts w:eastAsia="Times New Roman" w:hAnsi="Times New Roman" w:ascii="Times New Roman"/>
                <w:b/>
                <w:bCs/>
                <w:sz w:val="23"/>
                <w:szCs w:val="23"/>
              </w:rPr>
            </w:pPr>
          </w:p>
          <w:p w:rsidRDefault="00AB7573" w:rsidP="00CD46C6" w:rsidR="00AB7573" w:rsidRPr="00F702E2">
            <w:pPr>
              <w:pStyle w:val="TableParagraph"/>
              <w:ind w:hanging="22" w:right="254" w:left="277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 xml:space="preserve">M. </w:t>
            </w:r>
            <w:r w:rsidRPr="00F702E2">
              <w:rPr>
                <w:rFonts w:ascii="Times New Roman"/>
                <w:spacing w:val="-1"/>
                <w:sz w:val="24"/>
              </w:rPr>
              <w:t xml:space="preserve">Gupca </w:t>
            </w:r>
            <w:r w:rsidRPr="00F702E2">
              <w:rPr>
                <w:rFonts w:ascii="Times New Roman"/>
                <w:sz w:val="24"/>
              </w:rPr>
              <w:t>57,</w:t>
            </w:r>
            <w:r w:rsidRPr="00F702E2">
              <w:rPr>
                <w:rFonts w:ascii="Times New Roman"/>
                <w:spacing w:val="23"/>
                <w:sz w:val="24"/>
              </w:rPr>
              <w:t xml:space="preserve"> </w:t>
            </w:r>
            <w:r w:rsidRPr="00F702E2">
              <w:rPr>
                <w:rFonts w:ascii="Times New Roman"/>
                <w:sz w:val="24"/>
              </w:rPr>
              <w:t xml:space="preserve">49210 </w:t>
            </w:r>
            <w:r w:rsidRPr="00F702E2">
              <w:rPr>
                <w:rFonts w:ascii="Times New Roman"/>
                <w:spacing w:val="-1"/>
                <w:sz w:val="24"/>
              </w:rPr>
              <w:t>Zabok</w:t>
            </w:r>
          </w:p>
        </w:tc>
        <w:tc>
          <w:tcPr>
            <w:tcW w:type="dxa" w:w="1558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4"/>
              <w:rPr>
                <w:rFonts w:eastAsia="Times New Roman" w:hAnsi="Times New Roman" w:ascii="Times New Roman"/>
                <w:b/>
                <w:bCs/>
                <w:sz w:val="35"/>
                <w:szCs w:val="35"/>
              </w:rPr>
            </w:pPr>
          </w:p>
          <w:p w:rsidRDefault="00AB7573" w:rsidP="00CD46C6" w:rsidR="00AB7573" w:rsidRPr="00F702E2">
            <w:pPr>
              <w:pStyle w:val="TableParagraph"/>
              <w:ind w:left="443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443,88</w:t>
            </w:r>
          </w:p>
        </w:tc>
      </w:tr>
      <w:tr w:rsidTr="00C00690" w:rsidR="00AB7573">
        <w:trPr>
          <w:gridAfter w:val="1"/>
          <w:wAfter w:type="dxa" w:w="38"/>
          <w:trHeight w:hRule="exact" w:val="896"/>
        </w:trPr>
        <w:tc>
          <w:tcPr>
            <w:tcW w:type="dxa" w:w="124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9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right="1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2.</w:t>
            </w:r>
          </w:p>
        </w:tc>
        <w:tc>
          <w:tcPr>
            <w:tcW w:type="dxa" w:w="211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9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411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VIPnet</w:t>
            </w:r>
            <w:r w:rsidRPr="00F702E2">
              <w:rPr>
                <w:rFonts w:ascii="Times New Roman"/>
                <w:spacing w:val="1"/>
                <w:sz w:val="24"/>
              </w:rPr>
              <w:t xml:space="preserve"> </w:t>
            </w:r>
            <w:r w:rsidRPr="00F702E2">
              <w:rPr>
                <w:rFonts w:ascii="Times New Roman"/>
                <w:sz w:val="24"/>
              </w:rPr>
              <w:t>d.o.o.</w:t>
            </w:r>
          </w:p>
        </w:tc>
        <w:tc>
          <w:tcPr>
            <w:tcW w:type="dxa" w:w="1621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9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11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29524210204</w:t>
            </w:r>
          </w:p>
        </w:tc>
        <w:tc>
          <w:tcPr>
            <w:tcW w:type="dxa" w:w="1841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157"/>
              <w:ind w:hanging="216" w:right="355" w:left="57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Vrtni</w:t>
            </w:r>
            <w:r w:rsidRPr="00F702E2">
              <w:rPr>
                <w:rFonts w:ascii="Times New Roman"/>
                <w:sz w:val="24"/>
              </w:rPr>
              <w:t xml:space="preserve"> put 1,</w:t>
            </w:r>
            <w:r w:rsidRPr="00F702E2">
              <w:rPr>
                <w:rFonts w:ascii="Times New Roman"/>
                <w:spacing w:val="23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Zagreb</w:t>
            </w:r>
          </w:p>
        </w:tc>
        <w:tc>
          <w:tcPr>
            <w:tcW w:type="dxa" w:w="1558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9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35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1.092,26</w:t>
            </w:r>
          </w:p>
        </w:tc>
      </w:tr>
      <w:tr w:rsidTr="00C00690" w:rsidR="00AB7573">
        <w:trPr>
          <w:gridAfter w:val="1"/>
          <w:wAfter w:type="dxa" w:w="38"/>
          <w:trHeight w:hRule="exact" w:val="895"/>
        </w:trPr>
        <w:tc>
          <w:tcPr>
            <w:tcW w:type="dxa" w:w="124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right="1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3.</w:t>
            </w:r>
          </w:p>
        </w:tc>
        <w:tc>
          <w:tcPr>
            <w:tcW w:type="dxa" w:w="211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156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EKO-FLOR</w:t>
            </w:r>
            <w:r w:rsidRPr="00F702E2">
              <w:rPr>
                <w:rFonts w:ascii="Times New Roman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PLUS</w:t>
            </w:r>
          </w:p>
          <w:p w:rsidRDefault="00AB7573" w:rsidP="00CD46C6" w:rsidR="00AB7573" w:rsidRPr="00F702E2">
            <w:pPr>
              <w:pStyle w:val="TableParagraph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d.o.o.</w:t>
            </w:r>
          </w:p>
        </w:tc>
        <w:tc>
          <w:tcPr>
            <w:tcW w:type="dxa" w:w="1621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156"/>
              <w:ind w:left="3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50730214799</w:t>
            </w:r>
          </w:p>
          <w:p w:rsidRDefault="00AB7573" w:rsidP="00CD46C6" w:rsidR="00AB7573" w:rsidRPr="00F702E2">
            <w:pPr>
              <w:pStyle w:val="TableParagraph"/>
              <w:ind w:right="57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3</w:t>
            </w:r>
          </w:p>
        </w:tc>
        <w:tc>
          <w:tcPr>
            <w:tcW w:type="dxa" w:w="1841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19"/>
              <w:ind w:right="181" w:left="181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 xml:space="preserve">Mokrice </w:t>
            </w:r>
            <w:r w:rsidRPr="00F702E2">
              <w:rPr>
                <w:rFonts w:ascii="Times New Roman"/>
                <w:sz w:val="24"/>
              </w:rPr>
              <w:t>180/c,</w:t>
            </w:r>
            <w:r w:rsidRPr="00F702E2">
              <w:rPr>
                <w:rFonts w:ascii="Times New Roman"/>
                <w:spacing w:val="26"/>
                <w:sz w:val="24"/>
              </w:rPr>
              <w:t xml:space="preserve"> </w:t>
            </w:r>
            <w:r w:rsidRPr="00F702E2">
              <w:rPr>
                <w:rFonts w:ascii="Times New Roman"/>
                <w:sz w:val="24"/>
              </w:rPr>
              <w:t>49243</w:t>
            </w:r>
          </w:p>
          <w:p w:rsidRDefault="00AB7573" w:rsidP="00CD46C6" w:rsidR="00AB7573" w:rsidRPr="00F702E2">
            <w:pPr>
              <w:pStyle w:val="TableParagraph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Oroslavlje</w:t>
            </w:r>
          </w:p>
        </w:tc>
        <w:tc>
          <w:tcPr>
            <w:tcW w:type="dxa" w:w="1558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443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619,53</w:t>
            </w:r>
          </w:p>
        </w:tc>
      </w:tr>
      <w:tr w:rsidTr="00C00690" w:rsidR="00AB7573">
        <w:trPr>
          <w:trHeight w:hRule="exact" w:val="896"/>
        </w:trPr>
        <w:tc>
          <w:tcPr>
            <w:tcW w:type="dxa" w:w="124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9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right="1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4.</w:t>
            </w:r>
          </w:p>
        </w:tc>
        <w:tc>
          <w:tcPr>
            <w:tcW w:type="dxa" w:w="211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16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HRVA</w:t>
            </w:r>
            <w:r>
              <w:rPr>
                <w:rFonts w:ascii="Times New Roman"/>
                <w:spacing w:val="-1"/>
                <w:sz w:val="24"/>
              </w:rPr>
              <w:t>T</w:t>
            </w:r>
            <w:r w:rsidRPr="00F702E2">
              <w:rPr>
                <w:rFonts w:ascii="Times New Roman"/>
                <w:spacing w:val="-1"/>
                <w:sz w:val="24"/>
              </w:rPr>
              <w:t>SKE</w:t>
            </w:r>
            <w:r w:rsidRPr="00F702E2">
              <w:rPr>
                <w:rFonts w:ascii="Times New Roman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VODE</w:t>
            </w:r>
          </w:p>
          <w:p w:rsidRDefault="00AB7573" w:rsidP="00CD46C6" w:rsidR="00AB7573" w:rsidRPr="00F702E2">
            <w:pPr>
              <w:pStyle w:val="TableParagraph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d.d.</w:t>
            </w:r>
          </w:p>
        </w:tc>
        <w:tc>
          <w:tcPr>
            <w:tcW w:type="dxa" w:w="1621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9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11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28921383001</w:t>
            </w:r>
          </w:p>
        </w:tc>
        <w:tc>
          <w:tcPr>
            <w:tcW w:type="dxa" w:w="1841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20"/>
              <w:ind w:right="201" w:left="202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 xml:space="preserve">Ul. </w:t>
            </w:r>
            <w:r w:rsidRPr="00F702E2">
              <w:rPr>
                <w:rFonts w:ascii="Times New Roman"/>
                <w:spacing w:val="-1"/>
                <w:sz w:val="24"/>
              </w:rPr>
              <w:t>grada</w:t>
            </w:r>
            <w:r w:rsidRPr="00F702E2">
              <w:rPr>
                <w:rFonts w:ascii="Times New Roman"/>
                <w:spacing w:val="22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Vukovara</w:t>
            </w:r>
            <w:r w:rsidRPr="00F702E2">
              <w:rPr>
                <w:rFonts w:ascii="Times New Roman"/>
                <w:spacing w:val="-2"/>
                <w:sz w:val="24"/>
              </w:rPr>
              <w:t xml:space="preserve"> </w:t>
            </w:r>
            <w:r w:rsidRPr="00F702E2">
              <w:rPr>
                <w:rFonts w:ascii="Times New Roman"/>
                <w:sz w:val="24"/>
              </w:rPr>
              <w:t>220,</w:t>
            </w:r>
            <w:r w:rsidRPr="00F702E2">
              <w:rPr>
                <w:rFonts w:ascii="Times New Roman"/>
                <w:spacing w:val="26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Zagreb</w:t>
            </w:r>
          </w:p>
        </w:tc>
        <w:tc>
          <w:tcPr>
            <w:tcW w:type="dxa" w:w="1596"/>
            <w:gridSpan w:val="2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9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358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100,80</w:t>
            </w:r>
          </w:p>
        </w:tc>
      </w:tr>
      <w:tr w:rsidTr="00C00690" w:rsidR="00AB7573">
        <w:trPr>
          <w:trHeight w:hRule="exact" w:val="895"/>
        </w:trPr>
        <w:tc>
          <w:tcPr>
            <w:tcW w:type="dxa" w:w="124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right="1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5.</w:t>
            </w:r>
          </w:p>
        </w:tc>
        <w:tc>
          <w:tcPr>
            <w:tcW w:type="dxa" w:w="211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159"/>
              <w:ind w:firstLine="307" w:right="402" w:left="40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 xml:space="preserve">GRAD </w:t>
            </w:r>
            <w:r w:rsidRPr="00F702E2">
              <w:rPr>
                <w:rFonts w:ascii="Times New Roman"/>
                <w:spacing w:val="-1"/>
                <w:sz w:val="24"/>
              </w:rPr>
              <w:t>PREGRADA</w:t>
            </w:r>
          </w:p>
        </w:tc>
        <w:tc>
          <w:tcPr>
            <w:tcW w:type="dxa" w:w="1621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11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01467072751</w:t>
            </w:r>
          </w:p>
        </w:tc>
        <w:tc>
          <w:tcPr>
            <w:tcW w:type="dxa" w:w="1841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159"/>
              <w:ind w:hanging="324" w:right="164" w:left="488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hAnsi="Times New Roman" w:ascii="Times New Roman"/>
                <w:spacing w:val="1"/>
                <w:sz w:val="24"/>
              </w:rPr>
              <w:t>J.</w:t>
            </w:r>
            <w:r w:rsidRPr="00F702E2">
              <w:rPr>
                <w:rFonts w:hAnsi="Times New Roman" w:ascii="Times New Roman"/>
                <w:sz w:val="24"/>
              </w:rPr>
              <w:t xml:space="preserve"> K.</w:t>
            </w:r>
            <w:r w:rsidRPr="00F702E2">
              <w:rPr>
                <w:rFonts w:hAnsi="Times New Roman" w:ascii="Times New Roman"/>
                <w:spacing w:val="-1"/>
                <w:sz w:val="24"/>
              </w:rPr>
              <w:t xml:space="preserve"> Tuškana </w:t>
            </w:r>
            <w:r w:rsidRPr="00F702E2">
              <w:rPr>
                <w:rFonts w:hAnsi="Times New Roman" w:ascii="Times New Roman"/>
                <w:sz w:val="24"/>
              </w:rPr>
              <w:t>2</w:t>
            </w:r>
            <w:r w:rsidRPr="00F702E2">
              <w:rPr>
                <w:rFonts w:hAnsi="Times New Roman" w:ascii="Times New Roman"/>
                <w:spacing w:val="26"/>
                <w:sz w:val="24"/>
              </w:rPr>
              <w:t xml:space="preserve"> </w:t>
            </w:r>
            <w:r w:rsidRPr="00F702E2">
              <w:rPr>
                <w:rFonts w:hAnsi="Times New Roman" w:ascii="Times New Roman"/>
                <w:spacing w:val="-1"/>
                <w:sz w:val="24"/>
              </w:rPr>
              <w:t>Pregrada</w:t>
            </w:r>
          </w:p>
        </w:tc>
        <w:tc>
          <w:tcPr>
            <w:tcW w:type="dxa" w:w="1596"/>
            <w:gridSpan w:val="2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207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12.500,00</w:t>
            </w:r>
          </w:p>
        </w:tc>
      </w:tr>
      <w:tr w:rsidTr="00C00690" w:rsidR="00AB7573">
        <w:trPr>
          <w:trHeight w:hRule="exact" w:val="1529"/>
        </w:trPr>
        <w:tc>
          <w:tcPr>
            <w:tcW w:type="dxa" w:w="1244"/>
            <w:shd w:fill="auto" w:color="auto" w:val="clear"/>
          </w:tcPr>
          <w:p w:rsidRDefault="00AB7573" w:rsidP="00CD46C6" w:rsidR="00AB7573" w:rsidRPr="00F702E2">
            <w:pPr>
              <w:pStyle w:val="TableParagraph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AB7573" w:rsidP="00CD46C6" w:rsidR="00AB7573" w:rsidRPr="00F702E2">
            <w:pPr>
              <w:pStyle w:val="TableParagraph"/>
              <w:spacing w:before="4"/>
              <w:rPr>
                <w:rFonts w:eastAsia="Times New Roman" w:hAnsi="Times New Roman" w:ascii="Times New Roman"/>
                <w:b/>
                <w:bCs/>
                <w:sz w:val="29"/>
                <w:szCs w:val="29"/>
              </w:rPr>
            </w:pPr>
          </w:p>
          <w:p w:rsidRDefault="00AB7573" w:rsidP="00CD46C6" w:rsidR="00AB7573" w:rsidRPr="00F702E2">
            <w:pPr>
              <w:pStyle w:val="TableParagraph"/>
              <w:ind w:right="1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6.</w:t>
            </w:r>
          </w:p>
        </w:tc>
        <w:tc>
          <w:tcPr>
            <w:tcW w:type="dxa" w:w="2114"/>
            <w:shd w:fill="auto" w:color="auto" w:val="clear"/>
          </w:tcPr>
          <w:p w:rsidRDefault="00AB7573" w:rsidP="00CD46C6" w:rsidR="00AB7573" w:rsidRPr="00F702E2">
            <w:pPr>
              <w:pStyle w:val="TableParagraph"/>
              <w:ind w:hanging="2" w:right="183" w:left="183"/>
              <w:jc w:val="center"/>
              <w:rPr>
                <w:rFonts w:eastAsia="Times New Roman" w:hAnsi="Times New Roman" w:ascii="Times New Roman"/>
              </w:rPr>
            </w:pPr>
            <w:r w:rsidRPr="00F702E2">
              <w:rPr>
                <w:rFonts w:hAnsi="Times New Roman" w:ascii="Times New Roman"/>
                <w:spacing w:val="-1"/>
              </w:rPr>
              <w:t>RH Ministarstvo</w:t>
            </w:r>
            <w:r w:rsidRPr="00F702E2">
              <w:rPr>
                <w:rFonts w:hAnsi="Times New Roman" w:ascii="Times New Roman"/>
                <w:spacing w:val="28"/>
              </w:rPr>
              <w:t xml:space="preserve"> </w:t>
            </w:r>
            <w:r w:rsidRPr="00F702E2">
              <w:rPr>
                <w:rFonts w:hAnsi="Times New Roman" w:ascii="Times New Roman"/>
                <w:spacing w:val="-1"/>
              </w:rPr>
              <w:t>financija,</w:t>
            </w:r>
            <w:r w:rsidRPr="00F702E2">
              <w:rPr>
                <w:rFonts w:hAnsi="Times New Roman" w:ascii="Times New Roman"/>
              </w:rPr>
              <w:t xml:space="preserve"> </w:t>
            </w:r>
            <w:r w:rsidRPr="00F702E2">
              <w:rPr>
                <w:rFonts w:hAnsi="Times New Roman" w:ascii="Times New Roman"/>
                <w:spacing w:val="-1"/>
              </w:rPr>
              <w:t>Porezna</w:t>
            </w:r>
            <w:r w:rsidRPr="00F702E2">
              <w:rPr>
                <w:rFonts w:hAnsi="Times New Roman" w:ascii="Times New Roman"/>
                <w:spacing w:val="29"/>
              </w:rPr>
              <w:t xml:space="preserve"> </w:t>
            </w:r>
            <w:r w:rsidRPr="00F702E2">
              <w:rPr>
                <w:rFonts w:hAnsi="Times New Roman" w:ascii="Times New Roman"/>
                <w:spacing w:val="-1"/>
              </w:rPr>
              <w:t>uprava,</w:t>
            </w:r>
            <w:r w:rsidRPr="00F702E2">
              <w:rPr>
                <w:rFonts w:hAnsi="Times New Roman" w:ascii="Times New Roman"/>
              </w:rPr>
              <w:t xml:space="preserve"> </w:t>
            </w:r>
            <w:r w:rsidRPr="00F702E2">
              <w:rPr>
                <w:rFonts w:hAnsi="Times New Roman" w:ascii="Times New Roman"/>
                <w:spacing w:val="-1"/>
              </w:rPr>
              <w:t>Područni</w:t>
            </w:r>
            <w:r w:rsidRPr="00F702E2">
              <w:rPr>
                <w:rFonts w:hAnsi="Times New Roman" w:ascii="Times New Roman"/>
                <w:spacing w:val="29"/>
              </w:rPr>
              <w:t xml:space="preserve"> </w:t>
            </w:r>
            <w:r w:rsidRPr="00F702E2">
              <w:rPr>
                <w:rFonts w:hAnsi="Times New Roman" w:ascii="Times New Roman"/>
              </w:rPr>
              <w:t xml:space="preserve">ured </w:t>
            </w:r>
            <w:r w:rsidRPr="00F702E2">
              <w:rPr>
                <w:rFonts w:hAnsi="Times New Roman" w:ascii="Times New Roman"/>
                <w:spacing w:val="-1"/>
              </w:rPr>
              <w:t>Središnja</w:t>
            </w:r>
            <w:r w:rsidRPr="00F702E2">
              <w:rPr>
                <w:rFonts w:hAnsi="Times New Roman" w:ascii="Times New Roman"/>
                <w:spacing w:val="23"/>
              </w:rPr>
              <w:t xml:space="preserve"> </w:t>
            </w:r>
            <w:r w:rsidRPr="00F702E2">
              <w:rPr>
                <w:rFonts w:hAnsi="Times New Roman" w:ascii="Times New Roman"/>
                <w:spacing w:val="-1"/>
              </w:rPr>
              <w:t>Hrvatska,</w:t>
            </w:r>
            <w:r w:rsidRPr="00F702E2">
              <w:rPr>
                <w:rFonts w:hAnsi="Times New Roman" w:ascii="Times New Roman"/>
              </w:rPr>
              <w:t xml:space="preserve"> </w:t>
            </w:r>
            <w:r w:rsidRPr="00F702E2">
              <w:rPr>
                <w:rFonts w:hAnsi="Times New Roman" w:ascii="Times New Roman"/>
                <w:spacing w:val="-1"/>
              </w:rPr>
              <w:t>Ispostava</w:t>
            </w:r>
            <w:r w:rsidRPr="00F702E2">
              <w:rPr>
                <w:rFonts w:hAnsi="Times New Roman" w:ascii="Times New Roman"/>
                <w:spacing w:val="27"/>
              </w:rPr>
              <w:t xml:space="preserve"> </w:t>
            </w:r>
            <w:r w:rsidRPr="00F702E2">
              <w:rPr>
                <w:rFonts w:hAnsi="Times New Roman" w:ascii="Times New Roman"/>
                <w:spacing w:val="-1"/>
              </w:rPr>
              <w:t>Krapina</w:t>
            </w:r>
          </w:p>
        </w:tc>
        <w:tc>
          <w:tcPr>
            <w:tcW w:type="dxa" w:w="1621"/>
            <w:shd w:fill="auto" w:color="auto" w:val="clear"/>
          </w:tcPr>
          <w:p w:rsidRDefault="00AB7573" w:rsidP="00CD46C6" w:rsidR="00AB7573" w:rsidRPr="00F702E2">
            <w:pPr>
              <w:pStyle w:val="TableParagraph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AB7573" w:rsidP="00CD46C6" w:rsidR="00AB7573" w:rsidRPr="00F702E2">
            <w:pPr>
              <w:pStyle w:val="TableParagraph"/>
              <w:spacing w:before="4"/>
              <w:rPr>
                <w:rFonts w:eastAsia="Times New Roman" w:hAnsi="Times New Roman" w:ascii="Times New Roman"/>
                <w:b/>
                <w:bCs/>
                <w:sz w:val="29"/>
                <w:szCs w:val="29"/>
              </w:rPr>
            </w:pPr>
          </w:p>
          <w:p w:rsidRDefault="00AB7573" w:rsidP="00CD46C6" w:rsidR="00AB7573" w:rsidRPr="00F702E2">
            <w:pPr>
              <w:pStyle w:val="TableParagraph"/>
              <w:ind w:left="11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18683136487</w:t>
            </w:r>
          </w:p>
        </w:tc>
        <w:tc>
          <w:tcPr>
            <w:tcW w:type="dxa" w:w="1841"/>
            <w:shd w:fill="auto" w:color="auto" w:val="clear"/>
          </w:tcPr>
          <w:p w:rsidRDefault="00AB7573" w:rsidP="00CD46C6" w:rsidR="00AB7573" w:rsidRPr="00F702E2">
            <w:pPr>
              <w:pStyle w:val="TableParagraph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AB7573" w:rsidP="00CD46C6" w:rsidR="00AB7573" w:rsidRPr="00F702E2">
            <w:pPr>
              <w:pStyle w:val="TableParagraph"/>
              <w:spacing w:before="198"/>
              <w:ind w:hanging="324" w:right="163" w:left="488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hAnsi="Times New Roman" w:ascii="Times New Roman"/>
                <w:spacing w:val="1"/>
                <w:sz w:val="24"/>
              </w:rPr>
              <w:t>J.</w:t>
            </w:r>
            <w:r w:rsidRPr="00F702E2">
              <w:rPr>
                <w:rFonts w:hAnsi="Times New Roman" w:ascii="Times New Roman"/>
                <w:sz w:val="24"/>
              </w:rPr>
              <w:t xml:space="preserve"> K. </w:t>
            </w:r>
            <w:r w:rsidRPr="00F702E2">
              <w:rPr>
                <w:rFonts w:hAnsi="Times New Roman" w:ascii="Times New Roman"/>
                <w:spacing w:val="-1"/>
                <w:sz w:val="24"/>
              </w:rPr>
              <w:t xml:space="preserve">Tuškana </w:t>
            </w:r>
            <w:r w:rsidRPr="00F702E2">
              <w:rPr>
                <w:rFonts w:hAnsi="Times New Roman" w:ascii="Times New Roman"/>
                <w:sz w:val="24"/>
              </w:rPr>
              <w:t>2</w:t>
            </w:r>
            <w:r w:rsidRPr="00F702E2">
              <w:rPr>
                <w:rFonts w:hAnsi="Times New Roman" w:ascii="Times New Roman"/>
                <w:spacing w:val="25"/>
                <w:sz w:val="24"/>
              </w:rPr>
              <w:t xml:space="preserve"> </w:t>
            </w:r>
            <w:r w:rsidRPr="00F702E2">
              <w:rPr>
                <w:rFonts w:hAnsi="Times New Roman" w:ascii="Times New Roman"/>
                <w:spacing w:val="-1"/>
                <w:sz w:val="24"/>
              </w:rPr>
              <w:t>Pregrada</w:t>
            </w:r>
          </w:p>
        </w:tc>
        <w:tc>
          <w:tcPr>
            <w:tcW w:type="dxa" w:w="1596"/>
            <w:gridSpan w:val="2"/>
            <w:shd w:fill="auto" w:color="auto" w:val="clear"/>
          </w:tcPr>
          <w:p w:rsidRDefault="00AB7573" w:rsidP="00CD46C6" w:rsidR="00AB7573" w:rsidRPr="00F702E2">
            <w:pPr>
              <w:pStyle w:val="TableParagraph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</w:p>
          <w:p w:rsidRDefault="00AB7573" w:rsidP="00CD46C6" w:rsidR="00AB7573" w:rsidRPr="00F702E2">
            <w:pPr>
              <w:pStyle w:val="TableParagraph"/>
              <w:spacing w:before="4"/>
              <w:rPr>
                <w:rFonts w:eastAsia="Times New Roman" w:hAnsi="Times New Roman" w:ascii="Times New Roman"/>
                <w:b/>
                <w:bCs/>
                <w:sz w:val="29"/>
                <w:szCs w:val="29"/>
              </w:rPr>
            </w:pPr>
          </w:p>
          <w:p w:rsidRDefault="00AB7573" w:rsidP="00CD46C6" w:rsidR="00AB7573" w:rsidRPr="00F702E2">
            <w:pPr>
              <w:pStyle w:val="TableParagraph"/>
              <w:ind w:left="207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20.612,03</w:t>
            </w:r>
          </w:p>
        </w:tc>
      </w:tr>
      <w:tr w:rsidTr="00C00690" w:rsidR="00AB7573">
        <w:trPr>
          <w:trHeight w:hRule="exact" w:val="895"/>
        </w:trPr>
        <w:tc>
          <w:tcPr>
            <w:tcW w:type="dxa" w:w="124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right="1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7.</w:t>
            </w:r>
          </w:p>
        </w:tc>
        <w:tc>
          <w:tcPr>
            <w:tcW w:type="dxa" w:w="211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11"/>
              <w:rPr>
                <w:rFonts w:eastAsia="Times New Roman" w:hAnsi="Times New Roman" w:ascii="Times New Roman"/>
                <w:b/>
                <w:bCs/>
                <w:sz w:val="26"/>
                <w:szCs w:val="26"/>
              </w:rPr>
            </w:pPr>
          </w:p>
          <w:p w:rsidRDefault="00AB7573" w:rsidP="00CD46C6" w:rsidR="00AB7573" w:rsidRPr="00F702E2">
            <w:pPr>
              <w:pStyle w:val="TableParagraph"/>
              <w:ind w:left="157"/>
              <w:rPr>
                <w:rFonts w:eastAsia="Times New Roman" w:hAnsi="Times New Roman" w:ascii="Times New Roman"/>
              </w:rPr>
            </w:pPr>
            <w:r w:rsidRPr="00F702E2">
              <w:rPr>
                <w:rFonts w:ascii="Times New Roman"/>
                <w:spacing w:val="-1"/>
              </w:rPr>
              <w:t>HEP-Opskrba</w:t>
            </w:r>
            <w:r w:rsidRPr="00F702E2">
              <w:rPr>
                <w:rFonts w:ascii="Times New Roman"/>
              </w:rPr>
              <w:t xml:space="preserve"> d.o.o.</w:t>
            </w:r>
          </w:p>
        </w:tc>
        <w:tc>
          <w:tcPr>
            <w:tcW w:type="dxa" w:w="1621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11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63073332379</w:t>
            </w:r>
          </w:p>
        </w:tc>
        <w:tc>
          <w:tcPr>
            <w:tcW w:type="dxa" w:w="1841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19"/>
              <w:ind w:right="261" w:left="262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 xml:space="preserve">Ul. </w:t>
            </w:r>
            <w:r w:rsidRPr="00F702E2">
              <w:rPr>
                <w:rFonts w:ascii="Times New Roman"/>
                <w:spacing w:val="-1"/>
                <w:sz w:val="24"/>
              </w:rPr>
              <w:t>grada</w:t>
            </w:r>
            <w:r w:rsidRPr="00F702E2">
              <w:rPr>
                <w:rFonts w:ascii="Times New Roman"/>
                <w:spacing w:val="22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Vukovara</w:t>
            </w:r>
            <w:r w:rsidRPr="00F702E2">
              <w:rPr>
                <w:rFonts w:ascii="Times New Roman"/>
                <w:spacing w:val="-2"/>
                <w:sz w:val="24"/>
              </w:rPr>
              <w:t xml:space="preserve"> </w:t>
            </w:r>
            <w:r w:rsidRPr="00F702E2">
              <w:rPr>
                <w:rFonts w:ascii="Times New Roman"/>
                <w:sz w:val="24"/>
              </w:rPr>
              <w:t>37,</w:t>
            </w:r>
            <w:r w:rsidRPr="00F702E2">
              <w:rPr>
                <w:rFonts w:ascii="Times New Roman"/>
                <w:spacing w:val="26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Zagreb</w:t>
            </w:r>
          </w:p>
        </w:tc>
        <w:tc>
          <w:tcPr>
            <w:tcW w:type="dxa" w:w="1596"/>
            <w:gridSpan w:val="2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358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819,00</w:t>
            </w:r>
          </w:p>
        </w:tc>
      </w:tr>
      <w:tr w:rsidTr="00C00690" w:rsidR="00AB7573">
        <w:trPr>
          <w:trHeight w:hRule="exact" w:val="896"/>
        </w:trPr>
        <w:tc>
          <w:tcPr>
            <w:tcW w:type="dxa" w:w="124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9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right="1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8.</w:t>
            </w:r>
          </w:p>
        </w:tc>
        <w:tc>
          <w:tcPr>
            <w:tcW w:type="dxa" w:w="211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9"/>
              <w:rPr>
                <w:rFonts w:eastAsia="Times New Roman" w:hAnsi="Times New Roman" w:ascii="Times New Roman"/>
                <w:b/>
                <w:bCs/>
                <w:sz w:val="26"/>
                <w:szCs w:val="26"/>
              </w:rPr>
            </w:pPr>
          </w:p>
          <w:p w:rsidRDefault="00AB7573" w:rsidP="00CD46C6" w:rsidR="00AB7573" w:rsidRPr="00F702E2">
            <w:pPr>
              <w:pStyle w:val="TableParagraph"/>
              <w:ind w:left="402"/>
              <w:rPr>
                <w:rFonts w:eastAsia="Times New Roman" w:hAnsi="Times New Roman" w:ascii="Times New Roman"/>
              </w:rPr>
            </w:pPr>
            <w:r w:rsidRPr="00F702E2">
              <w:rPr>
                <w:rFonts w:ascii="Times New Roman"/>
                <w:spacing w:val="-2"/>
              </w:rPr>
              <w:t>GORUP</w:t>
            </w:r>
            <w:r w:rsidRPr="00F702E2">
              <w:rPr>
                <w:rFonts w:ascii="Times New Roman"/>
              </w:rPr>
              <w:t xml:space="preserve"> d.o.o.</w:t>
            </w:r>
          </w:p>
        </w:tc>
        <w:tc>
          <w:tcPr>
            <w:tcW w:type="dxa" w:w="1621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9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11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22170482449</w:t>
            </w:r>
          </w:p>
        </w:tc>
        <w:tc>
          <w:tcPr>
            <w:tcW w:type="dxa" w:w="1841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157"/>
              <w:ind w:hanging="368" w:right="122" w:left="488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hAnsi="Times New Roman" w:ascii="Times New Roman"/>
                <w:sz w:val="24"/>
              </w:rPr>
              <w:t xml:space="preserve">D. </w:t>
            </w:r>
            <w:r w:rsidRPr="00F702E2">
              <w:rPr>
                <w:rFonts w:hAnsi="Times New Roman" w:ascii="Times New Roman"/>
                <w:spacing w:val="-1"/>
                <w:sz w:val="24"/>
              </w:rPr>
              <w:t>Kunovića</w:t>
            </w:r>
            <w:r w:rsidRPr="00F702E2"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 w:rsidRPr="00F702E2">
              <w:rPr>
                <w:rFonts w:hAnsi="Times New Roman" w:ascii="Times New Roman"/>
                <w:sz w:val="24"/>
              </w:rPr>
              <w:t>27,</w:t>
            </w:r>
            <w:r w:rsidRPr="00F702E2">
              <w:rPr>
                <w:rFonts w:hAnsi="Times New Roman" w:ascii="Times New Roman"/>
                <w:spacing w:val="27"/>
                <w:sz w:val="24"/>
              </w:rPr>
              <w:t xml:space="preserve"> </w:t>
            </w:r>
            <w:r w:rsidRPr="00F702E2">
              <w:rPr>
                <w:rFonts w:hAnsi="Times New Roman" w:ascii="Times New Roman"/>
                <w:spacing w:val="-1"/>
                <w:sz w:val="24"/>
              </w:rPr>
              <w:t>Pregrada</w:t>
            </w:r>
          </w:p>
        </w:tc>
        <w:tc>
          <w:tcPr>
            <w:tcW w:type="dxa" w:w="1596"/>
            <w:gridSpan w:val="2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9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207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18.140,45</w:t>
            </w:r>
          </w:p>
        </w:tc>
      </w:tr>
      <w:tr w:rsidTr="00C00690" w:rsidR="00AB7573" w:rsidRPr="000B7834">
        <w:trPr>
          <w:trHeight w:hRule="exact" w:val="929"/>
        </w:trPr>
        <w:tc>
          <w:tcPr>
            <w:tcW w:type="dxa" w:w="1244"/>
            <w:shd w:fill="auto" w:color="auto" w:val="clear"/>
          </w:tcPr>
          <w:p w:rsidRDefault="00AB7573" w:rsidP="00CD46C6" w:rsidR="00AB7573" w:rsidRPr="000B7834">
            <w:pPr>
              <w:pStyle w:val="TableParagraph"/>
              <w:spacing w:before="2"/>
              <w:rPr>
                <w:rFonts w:eastAsia="Times New Roman" w:hAnsi="Times New Roman" w:ascii="Times New Roman"/>
                <w:b/>
                <w:bCs/>
                <w:sz w:val="27"/>
                <w:szCs w:val="27"/>
              </w:rPr>
            </w:pPr>
          </w:p>
          <w:p w:rsidRDefault="00AB7573" w:rsidP="00CD46C6" w:rsidR="00AB7573" w:rsidRPr="000B7834">
            <w:pPr>
              <w:pStyle w:val="TableParagraph"/>
              <w:ind w:right="1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0B7834">
              <w:rPr>
                <w:rFonts w:ascii="Times New Roman"/>
                <w:spacing w:val="-1"/>
                <w:sz w:val="24"/>
              </w:rPr>
              <w:t>9.</w:t>
            </w:r>
          </w:p>
        </w:tc>
        <w:tc>
          <w:tcPr>
            <w:tcW w:type="dxa" w:w="2114"/>
            <w:shd w:fill="auto" w:color="auto" w:val="clear"/>
          </w:tcPr>
          <w:p w:rsidRDefault="00AB7573" w:rsidP="00CD46C6" w:rsidR="00AB7573" w:rsidRPr="000B7834">
            <w:pPr>
              <w:pStyle w:val="TableParagraph"/>
              <w:spacing w:before="72"/>
              <w:ind w:hanging="3" w:right="191" w:left="193"/>
              <w:jc w:val="center"/>
              <w:rPr>
                <w:rFonts w:eastAsia="Times New Roman" w:hAnsi="Times New Roman" w:ascii="Times New Roman"/>
              </w:rPr>
            </w:pPr>
            <w:r w:rsidRPr="000B7834">
              <w:rPr>
                <w:rFonts w:ascii="Times New Roman"/>
                <w:spacing w:val="-1"/>
              </w:rPr>
              <w:t>PRIVREDNA</w:t>
            </w:r>
            <w:r w:rsidRPr="000B7834">
              <w:rPr>
                <w:rFonts w:ascii="Times New Roman"/>
                <w:spacing w:val="22"/>
              </w:rPr>
              <w:t xml:space="preserve"> </w:t>
            </w:r>
            <w:r w:rsidRPr="000B7834">
              <w:rPr>
                <w:rFonts w:ascii="Times New Roman"/>
                <w:spacing w:val="-1"/>
              </w:rPr>
              <w:t xml:space="preserve">BANKA </w:t>
            </w:r>
            <w:r w:rsidRPr="000B7834">
              <w:rPr>
                <w:rFonts w:ascii="Times New Roman"/>
                <w:spacing w:val="-2"/>
              </w:rPr>
              <w:t>ZAGREB</w:t>
            </w:r>
          </w:p>
          <w:p w:rsidRDefault="00AB7573" w:rsidP="00CD46C6" w:rsidR="00AB7573" w:rsidRPr="000B7834">
            <w:pPr>
              <w:pStyle w:val="TableParagraph"/>
              <w:spacing w:lineRule="exact" w:line="252"/>
              <w:jc w:val="center"/>
              <w:rPr>
                <w:rFonts w:eastAsia="Times New Roman" w:hAnsi="Times New Roman" w:ascii="Times New Roman"/>
              </w:rPr>
            </w:pPr>
            <w:r w:rsidRPr="000B7834">
              <w:rPr>
                <w:rFonts w:ascii="Times New Roman"/>
              </w:rPr>
              <w:t>d.d.</w:t>
            </w:r>
          </w:p>
        </w:tc>
        <w:tc>
          <w:tcPr>
            <w:tcW w:type="dxa" w:w="1621"/>
            <w:shd w:fill="auto" w:color="auto" w:val="clear"/>
          </w:tcPr>
          <w:p w:rsidRDefault="00AB7573" w:rsidP="00CD46C6" w:rsidR="00AB7573" w:rsidRPr="000B7834">
            <w:pPr>
              <w:pStyle w:val="TableParagraph"/>
              <w:spacing w:before="2"/>
              <w:rPr>
                <w:rFonts w:eastAsia="Times New Roman" w:hAnsi="Times New Roman" w:ascii="Times New Roman"/>
                <w:b/>
                <w:bCs/>
                <w:sz w:val="27"/>
                <w:szCs w:val="27"/>
              </w:rPr>
            </w:pPr>
          </w:p>
          <w:p w:rsidRDefault="00AB7573" w:rsidP="00CD46C6" w:rsidR="00AB7573" w:rsidRPr="000B7834">
            <w:pPr>
              <w:pStyle w:val="TableParagraph"/>
              <w:ind w:left="11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0B7834">
              <w:rPr>
                <w:rFonts w:ascii="Times New Roman"/>
                <w:sz w:val="24"/>
              </w:rPr>
              <w:t>02535697732</w:t>
            </w:r>
          </w:p>
        </w:tc>
        <w:tc>
          <w:tcPr>
            <w:tcW w:type="dxa" w:w="1841"/>
            <w:shd w:fill="auto" w:color="auto" w:val="clear"/>
          </w:tcPr>
          <w:p w:rsidRDefault="00AB7573" w:rsidP="00CD46C6" w:rsidR="00AB7573" w:rsidRPr="000B7834">
            <w:pPr>
              <w:pStyle w:val="TableParagraph"/>
              <w:spacing w:before="173"/>
              <w:ind w:hanging="202" w:right="188" w:left="39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0B7834">
              <w:rPr>
                <w:rFonts w:hAnsi="Times New Roman" w:ascii="Times New Roman"/>
                <w:spacing w:val="-1"/>
                <w:sz w:val="24"/>
              </w:rPr>
              <w:t>Radnička</w:t>
            </w:r>
            <w:r w:rsidRPr="000B7834">
              <w:rPr>
                <w:rFonts w:hAnsi="Times New Roman" w:ascii="Times New Roman"/>
                <w:spacing w:val="-2"/>
                <w:sz w:val="24"/>
              </w:rPr>
              <w:t xml:space="preserve"> </w:t>
            </w:r>
            <w:r w:rsidRPr="000B7834">
              <w:rPr>
                <w:rFonts w:hAnsi="Times New Roman" w:ascii="Times New Roman"/>
                <w:sz w:val="24"/>
              </w:rPr>
              <w:t>cesta</w:t>
            </w:r>
            <w:r w:rsidRPr="000B7834">
              <w:rPr>
                <w:rFonts w:hAnsi="Times New Roman" w:ascii="Times New Roman"/>
                <w:spacing w:val="27"/>
                <w:sz w:val="24"/>
              </w:rPr>
              <w:t xml:space="preserve"> </w:t>
            </w:r>
            <w:r w:rsidRPr="000B7834">
              <w:rPr>
                <w:rFonts w:hAnsi="Times New Roman" w:ascii="Times New Roman"/>
                <w:sz w:val="24"/>
              </w:rPr>
              <w:t xml:space="preserve">44, </w:t>
            </w:r>
            <w:r w:rsidRPr="000B7834">
              <w:rPr>
                <w:rFonts w:hAnsi="Times New Roman" w:ascii="Times New Roman"/>
                <w:spacing w:val="-1"/>
                <w:sz w:val="24"/>
              </w:rPr>
              <w:t>Zagreb</w:t>
            </w:r>
          </w:p>
        </w:tc>
        <w:tc>
          <w:tcPr>
            <w:tcW w:type="dxa" w:w="1596"/>
            <w:gridSpan w:val="2"/>
            <w:shd w:fill="auto" w:color="auto" w:val="clear"/>
          </w:tcPr>
          <w:p w:rsidRDefault="00AB7573" w:rsidP="00CD46C6" w:rsidR="00AB7573" w:rsidRPr="000B7834">
            <w:pPr>
              <w:pStyle w:val="TableParagraph"/>
              <w:spacing w:before="2"/>
              <w:rPr>
                <w:rFonts w:eastAsia="Times New Roman" w:hAnsi="Times New Roman" w:ascii="Times New Roman"/>
                <w:b/>
                <w:bCs/>
                <w:sz w:val="27"/>
                <w:szCs w:val="27"/>
              </w:rPr>
            </w:pPr>
          </w:p>
          <w:p w:rsidRDefault="00AB7573" w:rsidP="00CD46C6" w:rsidR="00AB7573" w:rsidRPr="000B7834">
            <w:pPr>
              <w:pStyle w:val="TableParagraph"/>
              <w:ind w:left="207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0B7834">
              <w:rPr>
                <w:rFonts w:ascii="Times New Roman"/>
                <w:sz w:val="24"/>
              </w:rPr>
              <w:t>2</w:t>
            </w:r>
            <w:r>
              <w:rPr>
                <w:rFonts w:ascii="Times New Roman"/>
                <w:sz w:val="24"/>
              </w:rPr>
              <w:t>3</w:t>
            </w:r>
            <w:r w:rsidRPr="000B7834">
              <w:rPr>
                <w:rFonts w:ascii="Times New Roman"/>
                <w:sz w:val="24"/>
              </w:rPr>
              <w:t>.</w:t>
            </w:r>
            <w:r>
              <w:rPr>
                <w:rFonts w:ascii="Times New Roman"/>
                <w:sz w:val="24"/>
              </w:rPr>
              <w:t>450</w:t>
            </w:r>
            <w:r w:rsidRPr="000B7834">
              <w:rPr>
                <w:rFonts w:ascii="Times New Roman"/>
                <w:sz w:val="24"/>
              </w:rPr>
              <w:t>,</w:t>
            </w:r>
            <w:r>
              <w:rPr>
                <w:rFonts w:ascii="Times New Roman"/>
                <w:sz w:val="24"/>
              </w:rPr>
              <w:t>8</w:t>
            </w:r>
            <w:r w:rsidRPr="000B7834">
              <w:rPr>
                <w:rFonts w:ascii="Times New Roman"/>
                <w:sz w:val="24"/>
              </w:rPr>
              <w:t>0</w:t>
            </w:r>
          </w:p>
        </w:tc>
      </w:tr>
      <w:tr w:rsidTr="00C00690" w:rsidR="00AB7573">
        <w:trPr>
          <w:trHeight w:hRule="exact" w:val="895"/>
        </w:trPr>
        <w:tc>
          <w:tcPr>
            <w:tcW w:type="dxa" w:w="124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right="1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10.</w:t>
            </w:r>
          </w:p>
        </w:tc>
        <w:tc>
          <w:tcPr>
            <w:tcW w:type="dxa" w:w="2114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159"/>
              <w:ind w:hanging="106" w:right="538" w:left="64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-1"/>
                <w:sz w:val="24"/>
              </w:rPr>
              <w:t>ANDRIJA</w:t>
            </w:r>
            <w:r w:rsidRPr="00F702E2">
              <w:rPr>
                <w:rFonts w:ascii="Times New Roman"/>
                <w:spacing w:val="23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HABUS</w:t>
            </w:r>
          </w:p>
        </w:tc>
        <w:tc>
          <w:tcPr>
            <w:tcW w:type="dxa" w:w="1621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114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95838974589</w:t>
            </w:r>
          </w:p>
        </w:tc>
        <w:tc>
          <w:tcPr>
            <w:tcW w:type="dxa" w:w="1841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159"/>
              <w:ind w:hanging="360" w:right="129" w:left="488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pacing w:val="1"/>
                <w:sz w:val="24"/>
              </w:rPr>
              <w:t>J.</w:t>
            </w:r>
            <w:r w:rsidRPr="00F702E2">
              <w:rPr>
                <w:rFonts w:ascii="Times New Roman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Leskovara</w:t>
            </w:r>
            <w:r w:rsidRPr="00F702E2">
              <w:rPr>
                <w:rFonts w:ascii="Times New Roman"/>
                <w:spacing w:val="-2"/>
                <w:sz w:val="24"/>
              </w:rPr>
              <w:t xml:space="preserve"> </w:t>
            </w:r>
            <w:r w:rsidRPr="00F702E2">
              <w:rPr>
                <w:rFonts w:ascii="Times New Roman"/>
                <w:sz w:val="24"/>
              </w:rPr>
              <w:t>14,</w:t>
            </w:r>
            <w:r w:rsidRPr="00F702E2">
              <w:rPr>
                <w:rFonts w:ascii="Times New Roman"/>
                <w:spacing w:val="23"/>
                <w:sz w:val="24"/>
              </w:rPr>
              <w:t xml:space="preserve"> </w:t>
            </w:r>
            <w:r w:rsidRPr="00F702E2">
              <w:rPr>
                <w:rFonts w:ascii="Times New Roman"/>
                <w:spacing w:val="-1"/>
                <w:sz w:val="24"/>
              </w:rPr>
              <w:t>Pregrada</w:t>
            </w:r>
          </w:p>
        </w:tc>
        <w:tc>
          <w:tcPr>
            <w:tcW w:type="dxa" w:w="1596"/>
            <w:gridSpan w:val="2"/>
            <w:shd w:fill="auto" w:color="auto" w:val="clear"/>
          </w:tcPr>
          <w:p w:rsidRDefault="00AB7573" w:rsidP="00CD46C6" w:rsidR="00AB7573" w:rsidRPr="00F702E2">
            <w:pPr>
              <w:pStyle w:val="TableParagraph"/>
              <w:spacing w:before="8"/>
              <w:rPr>
                <w:rFonts w:eastAsia="Times New Roman" w:hAnsi="Times New Roman" w:ascii="Times New Roman"/>
                <w:b/>
                <w:bCs/>
                <w:sz w:val="25"/>
                <w:szCs w:val="25"/>
              </w:rPr>
            </w:pPr>
          </w:p>
          <w:p w:rsidRDefault="00AB7573" w:rsidP="00CD46C6" w:rsidR="00AB7573" w:rsidRPr="00F702E2">
            <w:pPr>
              <w:pStyle w:val="TableParagraph"/>
              <w:ind w:left="207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702E2">
              <w:rPr>
                <w:rFonts w:ascii="Times New Roman"/>
                <w:sz w:val="24"/>
              </w:rPr>
              <w:t>11.833,75</w:t>
            </w:r>
          </w:p>
        </w:tc>
      </w:tr>
    </w:tbl>
    <w:p w:rsidRDefault="00AB7573" w:rsidP="00AB7573" w:rsidR="00AB7573">
      <w:pPr>
        <w:ind w:firstLine="720"/>
        <w:jc w:val="both"/>
      </w:pPr>
    </w:p>
    <w:p w:rsidRDefault="00AB7573" w:rsidP="00F0731C" w:rsidR="00AB7573">
      <w:pPr>
        <w:widowControl/>
        <w:ind w:left="720"/>
        <w:jc w:val="both"/>
        <w:rPr>
          <w:b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DE26CD">
        <w:rPr>
          <w:sz w:val="24"/>
          <w:szCs w:val="24"/>
        </w:rPr>
        <w:t>5.</w:t>
      </w:r>
      <w:r w:rsidR="00C00690">
        <w:rPr>
          <w:sz w:val="24"/>
          <w:szCs w:val="24"/>
        </w:rPr>
        <w:t xml:space="preserve"> listopada</w:t>
      </w:r>
      <w:r w:rsidR="002B007F">
        <w:rPr>
          <w:sz w:val="24"/>
          <w:szCs w:val="24"/>
        </w:rPr>
        <w:t xml:space="preserve"> 2016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Nakon ispitnog ročišta stečajni sudac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777E53">
        <w:rPr>
          <w:sz w:val="24"/>
          <w:szCs w:val="24"/>
        </w:rPr>
        <w:t>4</w:t>
      </w:r>
      <w:r w:rsidR="00AC76E7">
        <w:rPr>
          <w:sz w:val="24"/>
          <w:szCs w:val="24"/>
        </w:rPr>
        <w:t>.</w:t>
      </w:r>
      <w:r w:rsidR="00C00690">
        <w:rPr>
          <w:sz w:val="24"/>
          <w:szCs w:val="24"/>
        </w:rPr>
        <w:t>listopada</w:t>
      </w:r>
      <w:r w:rsidR="004A4F10">
        <w:rPr>
          <w:sz w:val="24"/>
          <w:szCs w:val="24"/>
        </w:rPr>
        <w:t xml:space="preserve"> 2016.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777E53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žalbu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777E53" w:rsidP="00422EE0" w:rsidR="00777E53" w:rsidRPr="00777E53">
      <w:pPr>
        <w:jc w:val="both"/>
        <w:rPr>
          <w:sz w:val="24"/>
          <w:szCs w:val="24"/>
        </w:rPr>
      </w:pPr>
      <w:r w:rsidRPr="00777E53">
        <w:rPr>
          <w:sz w:val="24"/>
          <w:szCs w:val="24"/>
        </w:rPr>
        <w:t>Za točnost otpravka, ovlašteni službenik:</w:t>
      </w:r>
    </w:p>
    <w:p w:rsidRDefault="00777E53" w:rsidP="00422EE0" w:rsidR="00777E53" w:rsidRPr="00777E53">
      <w:pPr>
        <w:jc w:val="both"/>
        <w:rPr>
          <w:sz w:val="24"/>
          <w:szCs w:val="24"/>
        </w:rPr>
      </w:pPr>
      <w:r w:rsidRPr="00777E53">
        <w:rPr>
          <w:sz w:val="24"/>
          <w:szCs w:val="24"/>
        </w:rPr>
        <w:t xml:space="preserve">               Valentina Delač</w:t>
      </w:r>
    </w:p>
    <w:p w:rsidRDefault="006D51EF" w:rsidP="00777E53" w:rsidR="006D51EF" w:rsidRPr="00777E53">
      <w:pPr>
        <w:widowControl/>
        <w:tabs>
          <w:tab w:pos="720" w:val="left"/>
        </w:tabs>
        <w:ind w:left="720"/>
        <w:jc w:val="both"/>
        <w:rPr>
          <w:sz w:val="24"/>
          <w:szCs w:val="24"/>
        </w:rPr>
      </w:pPr>
    </w:p>
    <w:sectPr w:rsidSect="004D45C7" w:rsidR="006D51EF" w:rsidRPr="00777E5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685" w:rsidR="004F3685">
      <w:r>
        <w:separator/>
      </w:r>
    </w:p>
  </w:endnote>
  <w:endnote w:id="0" w:type="continuationSeparator">
    <w:p w:rsidRDefault="004F3685" w:rsidR="004F3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685" w:rsidR="004F3685">
      <w:r>
        <w:separator/>
      </w:r>
    </w:p>
  </w:footnote>
  <w:footnote w:id="0" w:type="continuationSeparator">
    <w:p w:rsidRDefault="004F3685" w:rsidR="004F36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2F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Pr="009A6E93">
      <w:rPr>
        <w:sz w:val="24"/>
        <w:szCs w:val="24"/>
      </w:rPr>
      <w:t>40.St-</w:t>
    </w:r>
    <w:r w:rsidR="000B736E">
      <w:rPr>
        <w:sz w:val="24"/>
        <w:szCs w:val="24"/>
      </w:rPr>
      <w:t>321</w:t>
    </w:r>
    <w:r w:rsidR="008639F6">
      <w:rPr>
        <w:sz w:val="24"/>
        <w:szCs w:val="24"/>
      </w:rPr>
      <w:t>5</w:t>
    </w:r>
    <w:r>
      <w:rPr>
        <w:sz w:val="24"/>
        <w:szCs w:val="24"/>
      </w:rPr>
      <w:t>/1</w:t>
    </w:r>
    <w:r w:rsidR="000B736E">
      <w:rPr>
        <w:sz w:val="24"/>
        <w:szCs w:val="24"/>
      </w:rPr>
      <w:t>6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8"/>
  </w:num>
  <w:num w:numId="14">
    <w:abstractNumId w:val="6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9"/>
  </w:num>
  <w:num w:numId="26">
    <w:abstractNumId w:val="16"/>
  </w:num>
  <w:num w:numId="27">
    <w:abstractNumId w:val="10"/>
  </w:num>
  <w:num w:numId="28">
    <w:abstractNumId w:val="18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47035"/>
    <w:rsid w:val="00051E71"/>
    <w:rsid w:val="000600F5"/>
    <w:rsid w:val="00085349"/>
    <w:rsid w:val="00091873"/>
    <w:rsid w:val="000A21F1"/>
    <w:rsid w:val="000A2632"/>
    <w:rsid w:val="000B736E"/>
    <w:rsid w:val="000C2293"/>
    <w:rsid w:val="000D52F8"/>
    <w:rsid w:val="000E24E2"/>
    <w:rsid w:val="000F5B5D"/>
    <w:rsid w:val="00151FCB"/>
    <w:rsid w:val="00193977"/>
    <w:rsid w:val="00193FFB"/>
    <w:rsid w:val="001A3B02"/>
    <w:rsid w:val="001B02FE"/>
    <w:rsid w:val="00226F9D"/>
    <w:rsid w:val="00261EC5"/>
    <w:rsid w:val="002A16DB"/>
    <w:rsid w:val="002B007F"/>
    <w:rsid w:val="002B1DC9"/>
    <w:rsid w:val="002B2DAC"/>
    <w:rsid w:val="002C2247"/>
    <w:rsid w:val="002C6C6C"/>
    <w:rsid w:val="00303608"/>
    <w:rsid w:val="00350E6B"/>
    <w:rsid w:val="00355F9C"/>
    <w:rsid w:val="00366E33"/>
    <w:rsid w:val="003D395F"/>
    <w:rsid w:val="003E4725"/>
    <w:rsid w:val="003F6C06"/>
    <w:rsid w:val="004149ED"/>
    <w:rsid w:val="00415927"/>
    <w:rsid w:val="00417323"/>
    <w:rsid w:val="00417EC8"/>
    <w:rsid w:val="0044747B"/>
    <w:rsid w:val="004924C3"/>
    <w:rsid w:val="004A4F10"/>
    <w:rsid w:val="004B653E"/>
    <w:rsid w:val="004D45C7"/>
    <w:rsid w:val="004F3685"/>
    <w:rsid w:val="00530EE2"/>
    <w:rsid w:val="00557F42"/>
    <w:rsid w:val="0059682F"/>
    <w:rsid w:val="005A7D53"/>
    <w:rsid w:val="00605DCA"/>
    <w:rsid w:val="0063127F"/>
    <w:rsid w:val="006342B4"/>
    <w:rsid w:val="00682519"/>
    <w:rsid w:val="00692398"/>
    <w:rsid w:val="006B3F36"/>
    <w:rsid w:val="006C3D33"/>
    <w:rsid w:val="006D51EF"/>
    <w:rsid w:val="007649F9"/>
    <w:rsid w:val="00776383"/>
    <w:rsid w:val="00777E53"/>
    <w:rsid w:val="007B51BD"/>
    <w:rsid w:val="007B6567"/>
    <w:rsid w:val="007C5ED3"/>
    <w:rsid w:val="008639F6"/>
    <w:rsid w:val="00872A4A"/>
    <w:rsid w:val="008833A0"/>
    <w:rsid w:val="00894357"/>
    <w:rsid w:val="008946D5"/>
    <w:rsid w:val="008E3F99"/>
    <w:rsid w:val="00905C89"/>
    <w:rsid w:val="00912F47"/>
    <w:rsid w:val="00913C24"/>
    <w:rsid w:val="009515AE"/>
    <w:rsid w:val="0096525A"/>
    <w:rsid w:val="009A17E2"/>
    <w:rsid w:val="009A7682"/>
    <w:rsid w:val="009C0C74"/>
    <w:rsid w:val="009F1CA4"/>
    <w:rsid w:val="00A1054B"/>
    <w:rsid w:val="00A4481C"/>
    <w:rsid w:val="00A60BCD"/>
    <w:rsid w:val="00A706BA"/>
    <w:rsid w:val="00A71C89"/>
    <w:rsid w:val="00A758E3"/>
    <w:rsid w:val="00AB025F"/>
    <w:rsid w:val="00AB7573"/>
    <w:rsid w:val="00AC62AA"/>
    <w:rsid w:val="00AC76E7"/>
    <w:rsid w:val="00AF64B0"/>
    <w:rsid w:val="00B14BC1"/>
    <w:rsid w:val="00B40D90"/>
    <w:rsid w:val="00B54A8B"/>
    <w:rsid w:val="00B91C7C"/>
    <w:rsid w:val="00BB2EB8"/>
    <w:rsid w:val="00C00690"/>
    <w:rsid w:val="00C646E7"/>
    <w:rsid w:val="00C716BA"/>
    <w:rsid w:val="00C96142"/>
    <w:rsid w:val="00CB419D"/>
    <w:rsid w:val="00CE525C"/>
    <w:rsid w:val="00D20336"/>
    <w:rsid w:val="00D50B9E"/>
    <w:rsid w:val="00D66EB8"/>
    <w:rsid w:val="00DA4583"/>
    <w:rsid w:val="00DC4A08"/>
    <w:rsid w:val="00DE26CD"/>
    <w:rsid w:val="00DF2CF6"/>
    <w:rsid w:val="00E13F8D"/>
    <w:rsid w:val="00E17E7B"/>
    <w:rsid w:val="00E3265C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E1F13"/>
    <w:rsid w:val="00F0731C"/>
    <w:rsid w:val="00F42084"/>
    <w:rsid w:val="00F63270"/>
    <w:rsid w:val="00F86F4A"/>
    <w:rsid w:val="00F962E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AB7573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TableParagraph" w:type="paragraph">
    <w:name w:val="Table Paragraph"/>
    <w:basedOn w:val="Normal"/>
    <w:uiPriority w:val="1"/>
    <w:qFormat/>
    <w:rsid w:val="00AB7573"/>
    <w:pPr>
      <w:overflowPunct/>
      <w:autoSpaceDE/>
      <w:autoSpaceDN/>
      <w:adjustRightInd/>
      <w:textAlignment w:val="auto"/>
    </w:pPr>
    <w:rPr>
      <w:rFonts w:eastAsia="Calibri"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12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F4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F47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F4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F4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AB7573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TableParagraph" w:type="paragraph">
    <w:name w:val="Table Paragraph"/>
    <w:basedOn w:val="Normal"/>
    <w:uiPriority w:val="1"/>
    <w:qFormat/>
    <w:rsid w:val="00AB7573"/>
    <w:pPr>
      <w:overflowPunct/>
      <w:autoSpaceDE/>
      <w:autoSpaceDN/>
      <w:adjustRightInd/>
      <w:textAlignment w:val="auto"/>
    </w:pPr>
    <w:rPr>
      <w:rFonts w:ascii="Calibri" w:eastAsia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12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F4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F47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F4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F4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3215</izvorni_sadrzaj>
    <derivirana_varijabla naziv="DomainObject.Predmet.Broj_1">3215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St-3215/2016</izvorni_sadrzaj>
    <derivirana_varijabla naziv="DomainObject.Predmet.OznakaBroj_1">St-3215/2016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TERMO-PROM-HABUS d.o.o.</izvorni_sadrzaj>
    <derivirana_varijabla naziv="DomainObject.Predmet.ProtustrankaFormated_1">  TERMO-PROM-HABUS d.o.o.</derivirana_varijabla>
  </DomainObject.Predmet.ProtustrankaFormated>
  <DomainObject.Predmet.ProtustrankaFormatedOIB>
    <izvorni_sadrzaj>  TERMO-PROM-HABUS d.o.o., OIB 76330763868</izvorni_sadrzaj>
    <derivirana_varijabla naziv="DomainObject.Predmet.ProtustrankaFormatedOIB_1">  TERMO-PROM-HABUS d.o.o., OIB 76330763868</derivirana_varijabla>
  </DomainObject.Predmet.ProtustrankaFormatedOIB>
  <DomainObject.Predmet.ProtustrankaFormatedWithAdress>
    <izvorni_sadrzaj> TERMO-PROM-HABUS d.o.o., Janka Leskovara 14, 49218 Pregrada</izvorni_sadrzaj>
    <derivirana_varijabla naziv="DomainObject.Predmet.ProtustrankaFormatedWithAdress_1"> TERMO-PROM-HABUS d.o.o., Janka Leskovara 14, 49218 Pregrada</derivirana_varijabla>
  </DomainObject.Predmet.ProtustrankaFormatedWithAdress>
  <DomainObject.Predmet.ProtustrankaFormatedWithAdressOIB>
    <izvorni_sadrzaj> TERMO-PROM-HABUS d.o.o., OIB 76330763868, Janka Leskovara 14, 49218 Pregrada</izvorni_sadrzaj>
    <derivirana_varijabla naziv="DomainObject.Predmet.ProtustrankaFormatedWithAdressOIB_1"> TERMO-PROM-HABUS d.o.o., OIB 76330763868, Janka Leskovara 14, 49218 Pregrada</derivirana_varijabla>
  </DomainObject.Predmet.ProtustrankaFormatedWithAdressOIB>
  <DomainObject.Predmet.ProtustrankaWithAdress>
    <izvorni_sadrzaj>TERMO-PROM-HABUS d.o.o. Janka Leskovara 14, 49218 Pregrada</izvorni_sadrzaj>
    <derivirana_varijabla naziv="DomainObject.Predmet.ProtustrankaWithAdress_1">TERMO-PROM-HABUS d.o.o. Janka Leskovara 14, 49218 Pregrada</derivirana_varijabla>
  </DomainObject.Predmet.ProtustrankaWithAdress>
  <DomainObject.Predmet.ProtustrankaWithAdressOIB>
    <izvorni_sadrzaj>TERMO-PROM-HABUS d.o.o., OIB 76330763868, Janka Leskovara 14, 49218 Pregrada</izvorni_sadrzaj>
    <derivirana_varijabla naziv="DomainObject.Predmet.ProtustrankaWithAdressOIB_1">TERMO-PROM-HABUS d.o.o., OIB 76330763868, Janka Leskovara 14, 49218 Pregrada</derivirana_varijabla>
  </DomainObject.Predmet.ProtustrankaWithAdressOIB>
  <DomainObject.Predmet.ProtustrankaNazivFormated>
    <izvorni_sadrzaj>TERMO-PROM-HABUS d.o.o.</izvorni_sadrzaj>
    <derivirana_varijabla naziv="DomainObject.Predmet.ProtustrankaNazivFormated_1">TERMO-PROM-HABUS d.o.o.</derivirana_varijabla>
  </DomainObject.Predmet.ProtustrankaNazivFormated>
  <DomainObject.Predmet.ProtustrankaNazivFormatedOIB>
    <izvorni_sadrzaj>TERMO-PROM-HABUS d.o.o., OIB 76330763868</izvorni_sadrzaj>
    <derivirana_varijabla naziv="DomainObject.Predmet.ProtustrankaNazivFormatedOIB_1">TERMO-PROM-HABUS d.o.o., OIB 76330763868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TERMO-PROM-HABUS d.o.o.</izvorni_sadrzaj>
    <derivirana_varijabla naziv="DomainObject.Predmet.StrankaFormated_1">  TERMO-PROM-HABUS d.o.o.</derivirana_varijabla>
  </DomainObject.Predmet.StrankaFormated>
  <DomainObject.Predmet.StrankaFormatedOIB>
    <izvorni_sadrzaj>  TERMO-PROM-HABUS d.o.o., OIB 76330763868</izvorni_sadrzaj>
    <derivirana_varijabla naziv="DomainObject.Predmet.StrankaFormatedOIB_1">  TERMO-PROM-HABUS d.o.o., OIB 76330763868</derivirana_varijabla>
  </DomainObject.Predmet.StrankaFormatedOIB>
  <DomainObject.Predmet.StrankaFormatedWithAdress>
    <izvorni_sadrzaj> TERMO-PROM-HABUS d.o.o., Janka Leskovara 14, 49218 Pregrada</izvorni_sadrzaj>
    <derivirana_varijabla naziv="DomainObject.Predmet.StrankaFormatedWithAdress_1"> TERMO-PROM-HABUS d.o.o., Janka Leskovara 14, 49218 Pregrada</derivirana_varijabla>
  </DomainObject.Predmet.StrankaFormatedWithAdress>
  <DomainObject.Predmet.StrankaFormatedWithAdressOIB>
    <izvorni_sadrzaj> TERMO-PROM-HABUS d.o.o., OIB 76330763868, Janka Leskovara 14, 49218 Pregrada</izvorni_sadrzaj>
    <derivirana_varijabla naziv="DomainObject.Predmet.StrankaFormatedWithAdressOIB_1"> TERMO-PROM-HABUS d.o.o., OIB 76330763868, Janka Leskovara 14, 49218 Pregrada</derivirana_varijabla>
  </DomainObject.Predmet.StrankaFormatedWithAdressOIB>
  <DomainObject.Predmet.StrankaWithAdress>
    <izvorni_sadrzaj>TERMO-PROM-HABUS d.o.o. Janka Leskovara 14,49218 Pregrada</izvorni_sadrzaj>
    <derivirana_varijabla naziv="DomainObject.Predmet.StrankaWithAdress_1">TERMO-PROM-HABUS d.o.o. Janka Leskovara 14,49218 Pregrada</derivirana_varijabla>
  </DomainObject.Predmet.StrankaWithAdress>
  <DomainObject.Predmet.StrankaWithAdressOIB>
    <izvorni_sadrzaj>TERMO-PROM-HABUS d.o.o., OIB 76330763868, Janka Leskovara 14,49218 Pregrada</izvorni_sadrzaj>
    <derivirana_varijabla naziv="DomainObject.Predmet.StrankaWithAdressOIB_1">TERMO-PROM-HABUS d.o.o., OIB 76330763868, Janka Leskovara 14,49218 Pregrada</derivirana_varijabla>
  </DomainObject.Predmet.StrankaWithAdressOIB>
  <DomainObject.Predmet.StrankaNazivFormated>
    <izvorni_sadrzaj>TERMO-PROM-HABUS d.o.o.</izvorni_sadrzaj>
    <derivirana_varijabla naziv="DomainObject.Predmet.StrankaNazivFormated_1">TERMO-PROM-HABUS d.o.o.</derivirana_varijabla>
  </DomainObject.Predmet.StrankaNazivFormated>
  <DomainObject.Predmet.StrankaNazivFormatedOIB>
    <izvorni_sadrzaj>TERMO-PROM-HABUS d.o.o., OIB 76330763868</izvorni_sadrzaj>
    <derivirana_varijabla naziv="DomainObject.Predmet.StrankaNazivFormatedOIB_1">TERMO-PROM-HABUS d.o.o., OIB 76330763868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TERMO-PROM-HABUS d.o.o.</item>
    </izvorni_sadrzaj>
    <derivirana_varijabla naziv="DomainObject.Predmet.StrankaListFormated_1">
      <item>TERMO-PROM-HABUS d.o.o.</item>
    </derivirana_varijabla>
  </DomainObject.Predmet.StrankaListFormated>
  <DomainObject.Predmet.StrankaListFormatedOIB>
    <izvorni_sadrzaj>
      <item>TERMO-PROM-HABUS d.o.o., OIB 76330763868</item>
    </izvorni_sadrzaj>
    <derivirana_varijabla naziv="DomainObject.Predmet.StrankaListFormatedOIB_1">
      <item>TERMO-PROM-HABUS d.o.o., OIB 76330763868</item>
    </derivirana_varijabla>
  </DomainObject.Predmet.StrankaListFormatedOIB>
  <DomainObject.Predmet.StrankaListFormatedWithAdress>
    <izvorni_sadrzaj>
      <item>TERMO-PROM-HABUS d.o.o., Janka Leskovara 14, 49218 Pregrada</item>
    </izvorni_sadrzaj>
    <derivirana_varijabla naziv="DomainObject.Predmet.StrankaListFormatedWithAdress_1">
      <item>TERMO-PROM-HABUS d.o.o., Janka Leskovara 14, 49218 Pregrada</item>
    </derivirana_varijabla>
  </DomainObject.Predmet.StrankaListFormatedWithAdress>
  <DomainObject.Predmet.StrankaListFormatedWithAdressOIB>
    <izvorni_sadrzaj>
      <item>TERMO-PROM-HABUS d.o.o., OIB 76330763868, Janka Leskovara 14, 49218 Pregrada</item>
    </izvorni_sadrzaj>
    <derivirana_varijabla naziv="DomainObject.Predmet.StrankaListFormatedWithAdressOIB_1">
      <item>TERMO-PROM-HABUS d.o.o., OIB 76330763868, Janka Leskovara 14, 49218 Pregrada</item>
    </derivirana_varijabla>
  </DomainObject.Predmet.StrankaListFormatedWithAdressOIB>
  <DomainObject.Predmet.StrankaListNazivFormated>
    <izvorni_sadrzaj>
      <item>TERMO-PROM-HABUS d.o.o.</item>
    </izvorni_sadrzaj>
    <derivirana_varijabla naziv="DomainObject.Predmet.StrankaListNazivFormated_1">
      <item>TERMO-PROM-HABUS d.o.o.</item>
    </derivirana_varijabla>
  </DomainObject.Predmet.StrankaListNazivFormated>
  <DomainObject.Predmet.StrankaListNazivFormatedOIB>
    <izvorni_sadrzaj>
      <item>TERMO-PROM-HABUS d.o.o., OIB 76330763868</item>
    </izvorni_sadrzaj>
    <derivirana_varijabla naziv="DomainObject.Predmet.StrankaListNazivFormatedOIB_1">
      <item>TERMO-PROM-HABUS d.o.o., OIB 76330763868</item>
    </derivirana_varijabla>
  </DomainObject.Predmet.StrankaListNazivFormatedOIB>
  <DomainObject.Predmet.ProtuStrankaListFormated>
    <izvorni_sadrzaj>
      <item>TERMO-PROM-HABUS d.o.o.</item>
    </izvorni_sadrzaj>
    <derivirana_varijabla naziv="DomainObject.Predmet.ProtuStrankaListFormated_1">
      <item>TERMO-PROM-HABUS d.o.o.</item>
    </derivirana_varijabla>
  </DomainObject.Predmet.ProtuStrankaListFormated>
  <DomainObject.Predmet.ProtuStrankaListFormatedOIB>
    <izvorni_sadrzaj>
      <item>TERMO-PROM-HABUS d.o.o., OIB 76330763868</item>
    </izvorni_sadrzaj>
    <derivirana_varijabla naziv="DomainObject.Predmet.ProtuStrankaListFormatedOIB_1">
      <item>TERMO-PROM-HABUS d.o.o., OIB 76330763868</item>
    </derivirana_varijabla>
  </DomainObject.Predmet.ProtuStrankaListFormatedOIB>
  <DomainObject.Predmet.ProtuStrankaListFormatedWithAdress>
    <izvorni_sadrzaj>
      <item>TERMO-PROM-HABUS d.o.o., Janka Leskovara 14, 49218 Pregrada</item>
    </izvorni_sadrzaj>
    <derivirana_varijabla naziv="DomainObject.Predmet.ProtuStrankaListFormatedWithAdress_1">
      <item>TERMO-PROM-HABUS d.o.o., Janka Leskovara 14, 49218 Pregrada</item>
    </derivirana_varijabla>
  </DomainObject.Predmet.ProtuStrankaListFormatedWithAdress>
  <DomainObject.Predmet.ProtuStrankaListFormatedWithAdressOIB>
    <izvorni_sadrzaj>
      <item>TERMO-PROM-HABUS d.o.o., OIB 76330763868, Janka Leskovara 14, 49218 Pregrada</item>
    </izvorni_sadrzaj>
    <derivirana_varijabla naziv="DomainObject.Predmet.ProtuStrankaListFormatedWithAdressOIB_1">
      <item>TERMO-PROM-HABUS d.o.o., OIB 76330763868, Janka Leskovara 14, 49218 Pregrada</item>
    </derivirana_varijabla>
  </DomainObject.Predmet.ProtuStrankaListFormatedWithAdressOIB>
  <DomainObject.Predmet.ProtuStrankaListNazivFormated>
    <izvorni_sadrzaj>
      <item>TERMO-PROM-HABUS d.o.o.</item>
    </izvorni_sadrzaj>
    <derivirana_varijabla naziv="DomainObject.Predmet.ProtuStrankaListNazivFormated_1">
      <item>TERMO-PROM-HABUS d.o.o.</item>
    </derivirana_varijabla>
  </DomainObject.Predmet.ProtuStrankaListNazivFormated>
  <DomainObject.Predmet.ProtuStrankaListNazivFormatedOIB>
    <izvorni_sadrzaj>
      <item>TERMO-PROM-HABUS d.o.o., OIB 76330763868</item>
    </izvorni_sadrzaj>
    <derivirana_varijabla naziv="DomainObject.Predmet.ProtuStrankaListNazivFormatedOIB_1">
      <item>TERMO-PROM-HABUS d.o.o., OIB 76330763868</item>
    </derivirana_varijabla>
  </DomainObject.Predmet.ProtuStrankaListNazivFormatedOIB>
  <DomainObject.Predmet.OstaliListFormated>
    <izvorni_sadrzaj>
      <item>Andrija Habus</item>
      <item>Josipa Habus</item>
    </izvorni_sadrzaj>
    <derivirana_varijabla naziv="DomainObject.Predmet.OstaliListFormated_1">
      <item>Andrija Habus</item>
      <item>Josipa Habus</item>
    </derivirana_varijabla>
  </DomainObject.Predmet.OstaliListFormated>
  <DomainObject.Predmet.OstaliListFormatedOIB>
    <izvorni_sadrzaj>
      <item>Andrija Habus, OIB 95838974589</item>
      <item>Josipa Habus, OIB 95320692458</item>
    </izvorni_sadrzaj>
    <derivirana_varijabla naziv="DomainObject.Predmet.OstaliListFormatedOIB_1">
      <item>Andrija Habus, OIB 95838974589</item>
      <item>Josipa Habus, OIB 95320692458</item>
    </derivirana_varijabla>
  </DomainObject.Predmet.OstaliListFormatedOIB>
  <DomainObject.Predmet.OstaliListFormatedWithAdress>
    <izvorni_sadrzaj>
      <item>Andrija Habus, Janka Leskovara 14, 49218 Pregrada</item>
      <item>Josipa Habus, Janka Leskovara 14, 49218 Pregrada</item>
    </izvorni_sadrzaj>
    <derivirana_varijabla naziv="DomainObject.Predmet.OstaliListFormatedWithAdress_1">
      <item>Andrija Habus, Janka Leskovara 14, 49218 Pregrada</item>
      <item>Josipa Habus, Janka Leskovara 14, 49218 Pregrada</item>
    </derivirana_varijabla>
  </DomainObject.Predmet.OstaliListFormatedWithAdress>
  <DomainObject.Predmet.OstaliListFormatedWithAdressOIB>
    <izvorni_sadrzaj>
      <item>Andrija Habus, OIB 95838974589, Janka Leskovara 14, 49218 Pregrada</item>
      <item>Josipa Habus, OIB 95320692458, Janka Leskovara 14, 49218 Pregrada</item>
    </izvorni_sadrzaj>
    <derivirana_varijabla naziv="DomainObject.Predmet.OstaliListFormatedWithAdressOIB_1">
      <item>Andrija Habus, OIB 95838974589, Janka Leskovara 14, 49218 Pregrada</item>
      <item>Josipa Habus, OIB 95320692458, Janka Leskovara 14, 49218 Pregrada</item>
    </derivirana_varijabla>
  </DomainObject.Predmet.OstaliListFormatedWithAdressOIB>
  <DomainObject.Predmet.OstaliListNazivFormated>
    <izvorni_sadrzaj>
      <item>Andrija Habus</item>
      <item>Josipa Habus</item>
    </izvorni_sadrzaj>
    <derivirana_varijabla naziv="DomainObject.Predmet.OstaliListNazivFormated_1">
      <item>Andrija Habus</item>
      <item>Josipa Habus</item>
    </derivirana_varijabla>
  </DomainObject.Predmet.OstaliListNazivFormated>
  <DomainObject.Predmet.OstaliListNazivFormatedOIB>
    <izvorni_sadrzaj>
      <item>Andrija Habus, OIB 95838974589</item>
      <item>Josipa Habus, OIB 95320692458</item>
    </izvorni_sadrzaj>
    <derivirana_varijabla naziv="DomainObject.Predmet.OstaliListNazivFormatedOIB_1">
      <item>Andrija Habus, OIB 95838974589</item>
      <item>Josipa Habus, OIB 95320692458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TERMO-PROM-HABUS d.o.o.</izvorni_sadrzaj>
    <derivirana_varijabla naziv="DomainObject.Predmet.StrankaIDrugi_1">TERMO-PROM-HABUS d.o.o.</derivirana_varijabla>
  </DomainObject.Predmet.StrankaIDrugi>
  <DomainObject.Predmet.ProtustrankaIDrugi>
    <izvorni_sadrzaj>TERMO-PROM-HABUS d.o.o.</izvorni_sadrzaj>
    <derivirana_varijabla naziv="DomainObject.Predmet.ProtustrankaIDrugi_1">TERMO-PROM-HABUS d.o.o.</derivirana_varijabla>
  </DomainObject.Predmet.ProtustrankaIDrugi>
  <DomainObject.Predmet.StrankaIDrugiAdressOIB>
    <izvorni_sadrzaj>TERMO-PROM-HABUS d.o.o., OIB 76330763868, Janka Leskovara 14, 49218 Pregrada</izvorni_sadrzaj>
    <derivirana_varijabla naziv="DomainObject.Predmet.StrankaIDrugiAdressOIB_1">TERMO-PROM-HABUS d.o.o., OIB 76330763868, Janka Leskovara 14, 49218 Pregrada</derivirana_varijabla>
  </DomainObject.Predmet.StrankaIDrugiAdressOIB>
  <DomainObject.Predmet.ProtustrankaIDrugiAdressOIB>
    <izvorni_sadrzaj>TERMO-PROM-HABUS d.o.o., OIB 76330763868, Janka Leskovara 14, 49218 Pregrada</izvorni_sadrzaj>
    <derivirana_varijabla naziv="DomainObject.Predmet.ProtustrankaIDrugiAdressOIB_1">TERMO-PROM-HABUS d.o.o., OIB 76330763868, Janka Leskovara 14,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TERMO-PROM-HABUS d.o.o.</item>
      <item>TERMO-PROM-HABUS d.o.o.</item>
      <item>Andrija Habus</item>
      <item>Josipa Habus</item>
    </izvorni_sadrzaj>
    <derivirana_varijabla naziv="DomainObject.Predmet.SudioniciListNaziv_1">
      <item>TERMO-PROM-HABUS d.o.o.</item>
      <item>TERMO-PROM-HABUS d.o.o.</item>
      <item>Andrija Habus</item>
      <item>Josipa Habus</item>
    </derivirana_varijabla>
  </DomainObject.Predmet.SudioniciListNaziv>
  <DomainObject.Predmet.SudioniciListAdressOIB>
    <izvorni_sadrzaj>
      <item>TERMO-PROM-HABUS d.o.o., OIB 76330763868, Janka Leskovara 14,49218 Pregrada</item>
      <item>TERMO-PROM-HABUS d.o.o., OIB 76330763868, Janka Leskovara 14,49218 Pregrada</item>
      <item>Andrija Habus, OIB 95838974589, Janka Leskovara 14,49218 Pregrada</item>
      <item>Josipa Habus, OIB 95320692458, Janka Leskovara 14,49218 Pregrada</item>
    </izvorni_sadrzaj>
    <derivirana_varijabla naziv="DomainObject.Predmet.SudioniciListAdressOIB_1">
      <item>TERMO-PROM-HABUS d.o.o., OIB 76330763868, Janka Leskovara 14,49218 Pregrada</item>
      <item>TERMO-PROM-HABUS d.o.o., OIB 76330763868, Janka Leskovara 14,49218 Pregrada</item>
      <item>Andrija Habus, OIB 95838974589, Janka Leskovara 14,49218 Pregrada</item>
      <item>Josipa Habus, OIB 95320692458, Janka Leskovara 14,49218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76330763868</item>
      <item>, OIB 76330763868</item>
      <item>, OIB 95838974589</item>
      <item>, OIB 95320692458</item>
    </izvorni_sadrzaj>
    <derivirana_varijabla naziv="DomainObject.Predmet.SudioniciListNazivOIB_1">
      <item>, OIB 76330763868</item>
      <item>, OIB 76330763868</item>
      <item>, OIB 95838974589</item>
      <item>, OIB 95320692458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9CBF11-BA49-4FEC-87F9-7B0ECB3AF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359</properties:Words>
  <properties:Characters>1962</properties:Characters>
  <properties:Lines>182</properties:Lines>
  <properties:Paragraphs>87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2016-10-07T07:57:00Z</dcterms:created>
  <dc:creator>ilukac</dc:creator>
  <cp:lastModifiedBy>Valentina Delač</cp:lastModifiedBy>
  <cp:lastPrinted>2016-10-07T07:57:00Z</cp:lastPrinted>
  <dcterms:modified xmlns:xsi="http://www.w3.org/2001/XMLSchema-instance" xsi:type="dcterms:W3CDTF">2016-10-07T07:59:00Z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