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ad9c" w14:paraId="e0fad9c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564A5D">
        <w:t>641</w:t>
      </w:r>
      <w:r w:rsidR="00B207A3">
        <w:t>/</w:t>
      </w:r>
      <w:r w:rsidR="005C2BFC">
        <w:t>17</w:t>
      </w:r>
      <w:r w:rsidR="00B207A3">
        <w:t>-</w:t>
      </w:r>
      <w:r w:rsidR="00564A5D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564A5D">
        <w:t>ENERGOINVEST d.o.o. za proizvodnju, trgovinu i usluge, Kneževi Vinogradi, Glavna 12, OIB 28251174341, MBS 030122097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5C2BFC">
        <w:t>7</w:t>
      </w:r>
      <w:r w:rsidR="00615950">
        <w:t xml:space="preserve">. </w:t>
      </w:r>
      <w:r w:rsidR="005C2BFC">
        <w:t>srpnja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64A5D">
        <w:t>ENERGOINVEST d.o.o. za proizvodnju, trgovinu i usluge, Kneževi Vinogradi, Glavna 12, OIB 28251174341, MBS 030122097</w:t>
      </w:r>
      <w:r>
        <w:rPr>
          <w:b/>
        </w:rPr>
        <w:t xml:space="preserve">.  </w:t>
      </w:r>
      <w:r w:rsidR="00564A5D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64A5D">
        <w:t>31</w:t>
      </w:r>
      <w:r w:rsidRPr="00006672">
        <w:t xml:space="preserve">. </w:t>
      </w:r>
      <w:r w:rsidR="00564A5D">
        <w:t>kolovoza</w:t>
      </w:r>
      <w:r w:rsidRPr="00006672">
        <w:t xml:space="preserve"> 2017. u </w:t>
      </w:r>
      <w:r w:rsidR="00564A5D">
        <w:t>11</w:t>
      </w:r>
      <w:r>
        <w:t>,</w:t>
      </w:r>
      <w:r w:rsidR="00564A5D">
        <w:t>00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5C2BFC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 Vlado Šokac, Fiskulturna 12, Bistrinci,  OIB 95457319937</w:t>
      </w:r>
      <w:r w:rsidRPr="006B0D72">
        <w:rPr>
          <w:b/>
        </w:rPr>
        <w:t>.</w:t>
      </w:r>
      <w:r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564A5D">
        <w:t>27</w:t>
      </w:r>
      <w:r>
        <w:t xml:space="preserve">. </w:t>
      </w:r>
      <w:r w:rsidR="00564A5D">
        <w:t>lipnja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564A5D">
        <w:t>ENERGOINVEST d.o.o. za proizvodnju, trgovinu i usluge, Kneževi Vinogradi, Glavna 12, OIB 28251174341, MBS 030122097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564A5D" w:rsidP="00564A5D" w:rsidR="00564A5D">
      <w:pPr>
        <w:jc w:val="right"/>
      </w:pPr>
      <w:r>
        <w:lastRenderedPageBreak/>
        <w:t>6 St-641/17-4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564A5D">
        <w:t>23</w:t>
      </w:r>
      <w:r>
        <w:t xml:space="preserve">. </w:t>
      </w:r>
      <w:r w:rsidR="00564A5D">
        <w:t>06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0C5C65" w:rsidP="00564A5D" w:rsidR="000C5C65">
      <w:pPr>
        <w:pStyle w:val="Tijeloteksta"/>
      </w:pPr>
      <w:r>
        <w:t xml:space="preserve">dana u ukupnom iznosu od </w:t>
      </w:r>
      <w:r w:rsidR="00564A5D">
        <w:t>1.617.982,75</w:t>
      </w:r>
      <w:r>
        <w:t xml:space="preserve"> kn u koji iznos je uračunata kamata i naknada FINE za provedbu ovrhe na novčanim sredstvima te da dužnik ima </w:t>
      </w:r>
      <w:r w:rsidR="00564A5D">
        <w:t>1</w:t>
      </w:r>
      <w:r>
        <w:t xml:space="preserve"> zaposlen</w:t>
      </w:r>
      <w:r w:rsidR="00564A5D">
        <w:t>og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ED290E">
        <w:t>Vlado Šokac, Fiskulturna 12, Bistrinci,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C2BFC">
        <w:t>7</w:t>
      </w:r>
      <w:r>
        <w:t xml:space="preserve">. </w:t>
      </w:r>
      <w:r w:rsidR="005C2BFC">
        <w:t>srpnja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r>
        <w:t xml:space="preserve">priv.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e-ogl.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564A5D">
        <w:t>31/8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F26" w:rsidR="00007F26">
      <w:r>
        <w:separator/>
      </w:r>
    </w:p>
  </w:endnote>
  <w:endnote w:id="0" w:type="continuationSeparator">
    <w:p w:rsidRDefault="00007F26" w:rsidR="00007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F26" w:rsidR="00007F26">
      <w:r>
        <w:separator/>
      </w:r>
    </w:p>
  </w:footnote>
  <w:footnote w:id="0" w:type="continuationSeparator">
    <w:p w:rsidRDefault="00007F26" w:rsidR="00007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F26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76552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65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5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65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5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</izvorni_sadrzaj>
    <derivirana_varijabla naziv="DomainObject.Predmet.SudioniciListNaziv_1">
      <item>FINA RC OSIJEK</item>
      <item>ENERGOINVEST d.o.o. za proizvodnju, trgovinu i usluge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</izvorni_sadrzaj>
    <derivirana_varijabla naziv="DomainObject.Predmet.SudioniciListNazivOIB_1">
      <item>, OIB 85821130368</item>
      <item>, OIB 28251174341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E08DF-8137-4CCC-B33E-5282E0DA2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2645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2017-07-07T06:25:00Z</dcterms:created>
  <dc:creator>hermanj</dc:creator>
  <cp:lastModifiedBy>Snježana Markotić Jurić</cp:lastModifiedBy>
  <cp:lastPrinted>2017-07-07T06:25:00Z</cp:lastPrinted>
  <dcterms:modified xmlns:xsi="http://www.w3.org/2001/XMLSchema-instance" xsi:type="dcterms:W3CDTF">2017-07-07T06:28:00Z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