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5faa" w14:paraId="7435faa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35333C" w:rsidP="00034932" w:rsidR="00034932">
      <w:pPr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Gio – Jan društvo s ograničenom odgovornošću za preradu drveta, OIB 02143681680, Donja Voća 336</w:t>
      </w:r>
      <w:r w:rsidR="00034932">
        <w:t>, dana 16. rujna 2016.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3C1515" w:rsidR="00115961">
      <w:pPr>
        <w:jc w:val="both"/>
      </w:pPr>
      <w:r>
        <w:tab/>
      </w:r>
      <w:r w:rsidR="003C1515">
        <w:t xml:space="preserve">Odgađa se </w:t>
      </w:r>
      <w:r w:rsidR="00D47A86">
        <w:t>ročište</w:t>
      </w:r>
      <w:r w:rsidR="00034932">
        <w:t xml:space="preserve"> radi očitovanja o prijedlogu za otvaranje stečajnog postupka i davanja obavijesti iz čl. 117. Stečajnog zakona("Narodne novine" broj 71/15; dalje:SZ) i radi utvrđivanja uvjeta za otvaranje stečajnog postupka nad dužnikom</w:t>
      </w:r>
      <w:r w:rsidR="003C1515">
        <w:t xml:space="preserve"> zakazan</w:t>
      </w:r>
      <w:r w:rsidR="00D47A86">
        <w:t>o</w:t>
      </w:r>
      <w:r w:rsidR="003C1515">
        <w:t xml:space="preserve"> za dan </w:t>
      </w:r>
      <w:r w:rsidR="00034932">
        <w:t>21</w:t>
      </w:r>
      <w:r w:rsidR="001C3378">
        <w:t xml:space="preserve">. </w:t>
      </w:r>
      <w:r w:rsidR="00D47A86">
        <w:t>rujna</w:t>
      </w:r>
      <w:r w:rsidR="001C3378">
        <w:t xml:space="preserve"> </w:t>
      </w:r>
      <w:r w:rsidR="00D47A86">
        <w:t>2016</w:t>
      </w:r>
      <w:r w:rsidR="003C1515">
        <w:t xml:space="preserve">. u </w:t>
      </w:r>
      <w:r w:rsidR="00034932">
        <w:t>09</w:t>
      </w:r>
      <w:r w:rsidR="0035333C">
        <w:t>,40</w:t>
      </w:r>
      <w:r w:rsidR="001C3378">
        <w:t xml:space="preserve"> </w:t>
      </w:r>
      <w:r w:rsidR="00D47A86">
        <w:t xml:space="preserve">sati, </w:t>
      </w:r>
      <w:r w:rsidR="003C1515">
        <w:t>a novo ročište se zakazuje za</w:t>
      </w:r>
    </w:p>
    <w:p w:rsidRDefault="0073348A" w:rsidP="00115961" w:rsidR="0073348A"/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034932">
        <w:rPr>
          <w:u w:val="single"/>
        </w:rPr>
        <w:t>17</w:t>
      </w:r>
      <w:r w:rsidR="001C3378">
        <w:rPr>
          <w:u w:val="single"/>
        </w:rPr>
        <w:t xml:space="preserve">. </w:t>
      </w:r>
      <w:r w:rsidR="00597C1F">
        <w:rPr>
          <w:u w:val="single"/>
        </w:rPr>
        <w:t>studeni</w:t>
      </w:r>
      <w:r w:rsidR="001C3378">
        <w:rPr>
          <w:u w:val="single"/>
        </w:rPr>
        <w:t xml:space="preserve"> </w:t>
      </w:r>
      <w:r w:rsidR="00034932">
        <w:rPr>
          <w:u w:val="single"/>
        </w:rPr>
        <w:t>2016. u 09</w:t>
      </w:r>
      <w:r w:rsidR="0035333C">
        <w:rPr>
          <w:u w:val="single"/>
        </w:rPr>
        <w:t>,40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direktori dužnika, Tanja Jovanović-Šincek i Darko Šincek, oboje na adresi Donja Voća 336</w:t>
      </w: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Županijsko državno odvjetništvo u Varaždinu, Građansko-upravni odjel.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034932">
        <w:t>16</w:t>
      </w:r>
      <w:r w:rsidR="001C3378">
        <w:t xml:space="preserve">. </w:t>
      </w:r>
      <w:r w:rsidR="00D47A86">
        <w:t>rujna 2016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3221A8" w:rsidR="00D60D24">
      <w:pPr>
        <w:ind w:left="4956"/>
        <w:jc w:val="center"/>
      </w:pPr>
      <w:r>
        <w:t>Melita Poljanec Bubaš</w:t>
      </w:r>
      <w:r w:rsidR="003221A8">
        <w:t>, v.r.</w:t>
      </w:r>
    </w:p>
    <w:p w:rsidRDefault="00D60D24" w:rsidP="00FF69DA" w:rsidR="00D60D24">
      <w:pPr>
        <w:ind w:left="4956"/>
        <w:jc w:val="center"/>
      </w:pPr>
    </w:p>
    <w:p w:rsidRDefault="00B10300" w:rsidP="0073348A" w:rsidR="00B10300">
      <w:pPr>
        <w:ind w:left="4956"/>
        <w:jc w:val="center"/>
      </w:pPr>
    </w:p>
    <w:p w:rsidRDefault="00115961" w:rsidP="0073348A" w:rsidR="00D47A86">
      <w:r>
        <w:t xml:space="preserve">    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  <w:r w:rsidR="00D60D24">
        <w:tab/>
      </w:r>
    </w:p>
    <w:p w:rsidRDefault="00D47A86" w:rsidP="0073348A" w:rsidR="00D47A86"/>
    <w:p w:rsidRDefault="00D54F8C" w:rsidP="0073348A" w:rsidR="00D54F8C"/>
    <w:p w:rsidRDefault="00D54F8C" w:rsidP="0073348A" w:rsidR="00D54F8C"/>
    <w:p w:rsidRDefault="00115961" w:rsidP="0073348A" w:rsidR="00115961">
      <w:r>
        <w:lastRenderedPageBreak/>
        <w:tab/>
      </w:r>
      <w:r>
        <w:tab/>
      </w:r>
      <w:r>
        <w:tab/>
      </w:r>
      <w:r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35333C" w:rsidP="0035333C" w:rsidR="0035333C" w:rsidRP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direktori dužnika, Tanja Jovanović-Šincek i Darko Šincek, oboje na adresi Donja Voća 336</w:t>
      </w:r>
    </w:p>
    <w:p w:rsidRDefault="0035333C" w:rsidP="0035333C" w:rsidR="0035333C">
      <w:pPr>
        <w:pStyle w:val="Odlomakpopisa"/>
        <w:numPr>
          <w:ilvl w:val="0"/>
          <w:numId w:val="2"/>
        </w:numPr>
        <w:spacing w:after="0"/>
        <w:rPr>
          <w:sz w:val="24"/>
          <w:szCs w:val="24"/>
        </w:rPr>
      </w:pPr>
      <w:r w:rsidRPr="0035333C">
        <w:rPr>
          <w:sz w:val="24"/>
          <w:szCs w:val="24"/>
        </w:rPr>
        <w:t>Županijsko državno odvjetništvo u Varaždinu, Građansko-upravni odjel.</w:t>
      </w:r>
    </w:p>
    <w:p w:rsidRDefault="003221A8" w:rsidP="003221A8" w:rsidR="003221A8" w:rsidRPr="003221A8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3221A8">
        <w:rPr>
          <w:sz w:val="24"/>
          <w:szCs w:val="24"/>
        </w:rPr>
        <w:t>e Oglasna ploča suda</w:t>
      </w:r>
    </w:p>
    <w:p w:rsidRDefault="0078284A" w:rsidP="00034932" w:rsidR="0078284A">
      <w:pPr>
        <w:jc w:val="both"/>
      </w:pPr>
    </w:p>
    <w:sectPr w:rsidSect="00D54F8C" w:rsidR="0078284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2D53" w:rsidP="0073348A" w:rsidR="00282D53">
      <w:r>
        <w:separator/>
      </w:r>
    </w:p>
  </w:endnote>
  <w:endnote w:id="0" w:type="continuationSeparator">
    <w:p w:rsidRDefault="00282D53" w:rsidP="0073348A" w:rsidR="00282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2D53" w:rsidP="0073348A" w:rsidR="00282D53">
      <w:r>
        <w:separator/>
      </w:r>
    </w:p>
  </w:footnote>
  <w:footnote w:id="0" w:type="continuationSeparator">
    <w:p w:rsidRDefault="00282D53" w:rsidP="0073348A" w:rsidR="00282D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1A8">
          <w:rPr>
            <w:noProof/>
          </w:rPr>
          <w:t>2</w:t>
        </w:r>
        <w:r>
          <w:fldChar w:fldCharType="end"/>
        </w:r>
      </w:p>
    </w:sdtContent>
  </w:sdt>
  <w:p w:rsidRDefault="00C637BB" w:rsidP="0035333C" w:rsidR="0035333C">
    <w:pPr>
      <w:jc w:val="right"/>
    </w:pPr>
    <w:r>
      <w:tab/>
    </w:r>
    <w:r>
      <w:tab/>
    </w:r>
    <w:r w:rsidR="0035333C">
      <w:t>Poslovni broj: 2 St-720/16-6</w:t>
    </w:r>
  </w:p>
  <w:p w:rsidRDefault="00034932" w:rsidP="00034932" w:rsidR="00034932">
    <w:pPr>
      <w:jc w:val="right"/>
    </w:pP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35333C">
      <w:t>St-720</w:t>
    </w:r>
    <w:r w:rsidR="00034932">
      <w:t>/16-6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8D6"/>
    <w:multiLevelType w:val="hybridMultilevel"/>
    <w:tmpl w:val="0ECAA368"/>
    <w:lvl w:tplc="1F22E0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B4123"/>
    <w:rsid w:val="00115961"/>
    <w:rsid w:val="00155E1B"/>
    <w:rsid w:val="001C3378"/>
    <w:rsid w:val="001E76A8"/>
    <w:rsid w:val="00282D53"/>
    <w:rsid w:val="003178D4"/>
    <w:rsid w:val="003221A8"/>
    <w:rsid w:val="0035333C"/>
    <w:rsid w:val="003C1515"/>
    <w:rsid w:val="005534BF"/>
    <w:rsid w:val="00597C1F"/>
    <w:rsid w:val="006074E2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994ED5"/>
    <w:rsid w:val="00A81296"/>
    <w:rsid w:val="00AD29B7"/>
    <w:rsid w:val="00B10300"/>
    <w:rsid w:val="00BB2665"/>
    <w:rsid w:val="00BE2CAA"/>
    <w:rsid w:val="00C637BB"/>
    <w:rsid w:val="00C93FCE"/>
    <w:rsid w:val="00D30333"/>
    <w:rsid w:val="00D47A86"/>
    <w:rsid w:val="00D54F8C"/>
    <w:rsid w:val="00D60D24"/>
    <w:rsid w:val="00D70B97"/>
    <w:rsid w:val="00D70E45"/>
    <w:rsid w:val="00D91F66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221A8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3221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1A8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221A8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3221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1A8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Gio - Jan društvo s ograničenom odgovornošću za preradu drveta zastupanog po punomoćniku Tanja Jovanović-Šincek; Darko Šincek</izvorni_sadrzaj>
    <derivirana_varijabla naziv="DomainObject.Predmet.ProtustrankaFormated_1">  Gio - Jan društvo s ograničenom odgovornošću za preradu drveta zastupanog po punomoćniku Tanja Jovanović-Šincek; Darko Šincek</derivirana_varijabla>
  </DomainObject.Predmet.ProtustrankaFormated>
  <DomainObject.Predmet.ProtustrankaFormatedOIB>
    <izvorni_sadrzaj>  Gio - Jan društvo s ograničenom odgovornošću za preradu drveta, OIB 02143681680 zastupanog po punomoćniku Tanja Jovanović-Šincek; Darko Šincek</izvorni_sadrzaj>
    <derivirana_varijabla naziv="DomainObject.Predmet.ProtustrankaFormatedOIB_1">  Gio - Jan društvo s ograničenom odgovornošću za preradu drveta, OIB 02143681680 zastupanog po punomoćniku Tanja Jovanović-Šincek; Darko Šincek</derivirana_varijabla>
  </DomainObject.Predmet.ProtustrankaFormatedOIB>
  <DomainObject.Predmet.ProtustrankaFormatedWithAdress>
    <izvorni_sadrzaj> Gio - Jan društvo s ograničenom odgovornošću za preradu drveta, Donja Voća 336, 42245 Donja Voća zastupanog po punomoćniku Tanja Jovanović-Šincek; Darko Šincek</izvorni_sadrzaj>
    <derivirana_varijabla naziv="DomainObject.Predmet.ProtustrankaFormatedWithAdress_1"> Gio - Jan društvo s ograničenom odgovornošću za preradu drveta, Donja Voća 336, 42245 Donja Voća zastupanog po punomoćniku Tanja Jovanović-Šincek; Darko Šincek</derivirana_varijabla>
  </DomainObject.Predmet.ProtustrankaFormatedWithAdress>
  <DomainObject.Predmet.ProtustrankaFormatedWithAdressOIB>
    <izvorni_sadrzaj> Gio - Jan društvo s ograničenom odgovornošću za preradu drveta, OIB 02143681680, Donja Voća 336, 42245 Donja Voća zastupanog po punomoćniku Tanja Jovanović-Šincek; Darko Šincek</izvorni_sadrzaj>
    <derivirana_varijabla naziv="DomainObject.Predmet.ProtustrankaFormatedWithAdressOIB_1"> Gio - Jan društvo s ograničenom odgovornošću za preradu drveta, OIB 02143681680, Donja Voća 336, 42245 Donja Voća zastupanog po punomoćniku Tanja Jovanović-Šincek; Darko Šincek</derivirana_varijabla>
  </DomainObject.Predmet.ProtustrankaFormatedWithAdressOIB>
  <DomainObject.Predmet.ProtustrankaWithAdress>
    <izvorni_sadrzaj>Gio - Jan društvo s ograničenom odgovornošću za preradu drveta Donja Voća 336, 42245 Donja Voća</izvorni_sadrzaj>
    <derivirana_varijabla naziv="DomainObject.Predmet.ProtustrankaWithAdress_1">Gio - Jan društvo s ograničenom odgovornošću za preradu drveta Donja Voća 336, 42245 Donja Voća</derivirana_varijabla>
  </DomainObject.Predmet.ProtustrankaWithAdress>
  <DomainObject.Predmet.ProtustrankaWithAdressOIB>
    <izvorni_sadrzaj>Gio - Jan društvo s ograničenom odgovornošću za preradu drveta, OIB 02143681680, Donja Voća 336, 42245 Donja Voća</izvorni_sadrzaj>
    <derivirana_varijabla naziv="DomainObject.Predmet.ProtustrankaWithAdressOIB_1">Gio - Jan društvo s ograničenom odgovornošću za preradu drveta, OIB 02143681680, Donja Voća 336, 42245 Donja Voća</derivirana_varijabla>
  </DomainObject.Predmet.ProtustrankaWithAdressOIB>
  <DomainObject.Predmet.ProtustrankaNazivFormated>
    <izvorni_sadrzaj>Gio - Jan društvo s ograničenom odgovornošću za preradu drveta</izvorni_sadrzaj>
    <derivirana_varijabla naziv="DomainObject.Predmet.ProtustrankaNazivFormated_1">Gio - Jan društvo s ograničenom odgovornošću za preradu drveta</derivirana_varijabla>
  </DomainObject.Predmet.ProtustrankaNazivFormated>
  <DomainObject.Predmet.ProtustrankaNazivFormatedOIB>
    <izvorni_sadrzaj>Gio - Jan društvo s ograničenom odgovornošću za preradu drveta, OIB 02143681680</izvorni_sadrzaj>
    <derivirana_varijabla naziv="DomainObject.Predmet.ProtustrankaNazivFormatedOIB_1">Gio - Jan društvo s ograničenom odgovornošću za preradu drveta, OIB 02143681680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66191.09</izvorni_sadrzaj>
    <derivirana_varijabla naziv="DomainObject.Predmet.TrenutnaVrijednost_1">66191.09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Gio - Jan društvo s ograničenom odgovornošću za preradu drveta zastupanog po punomoćniku Tanja Jovanović-Šincek; Darko Šincek</item>
    </izvorni_sadrzaj>
    <derivirana_varijabla naziv="DomainObject.Predmet.ProtuStrankaListFormated_1">
      <item>Gio - Jan društvo s ograničenom odgovornošću za preradu drveta zastupanog po punomoćniku Tanja Jovanović-Šincek; Darko Šincek</item>
    </derivirana_varijabla>
  </DomainObject.Predmet.ProtuStrankaListFormated>
  <DomainObject.Predmet.ProtuStrankaListFormatedOIB>
    <izvorni_sadrzaj>
      <item>Gio - Jan društvo s ograničenom odgovornošću za preradu drveta, OIB 02143681680 zastupanog po punomoćniku Tanja Jovanović-Šincek; Darko Šincek</item>
    </izvorni_sadrzaj>
    <derivirana_varijabla naziv="DomainObject.Predmet.ProtuStrankaListFormatedOIB_1">
      <item>Gio - Jan društvo s ograničenom odgovornošću za preradu drveta, OIB 02143681680 zastupanog po punomoćniku Tanja Jovanović-Šincek; Darko Šincek</item>
    </derivirana_varijabla>
  </DomainObject.Predmet.ProtuStrankaListFormatedOIB>
  <DomainObject.Predmet.ProtuStrankaListFormatedWithAdress>
    <izvorni_sadrzaj>
      <item>Gio - Jan društvo s ograničenom odgovornošću za preradu drveta, Donja Voća 336, 42245 Donja Voća zastupanog po punomoćniku Tanja Jovanović-Šincek; Darko Šincek</item>
    </izvorni_sadrzaj>
    <derivirana_varijabla naziv="DomainObject.Predmet.ProtuStrankaListFormatedWithAdress_1">
      <item>Gio - Jan društvo s ograničenom odgovornošću za preradu drveta, Donja Voća 336, 42245 Donja Voća zastupanog po punomoćniku Tanja Jovanović-Šincek; Darko Šincek</item>
    </derivirana_varijabla>
  </DomainObject.Predmet.ProtuStrankaListFormatedWithAdress>
  <DomainObject.Predmet.ProtuStrankaListFormatedWithAdressOIB>
    <izvorni_sadrzaj>
      <item>Gio - Jan društvo s ograničenom odgovornošću za preradu drveta, OIB 02143681680, Donja Voća 336, 42245 Donja Voća zastupanog po punomoćniku Tanja Jovanović-Šincek; Darko Šincek</item>
    </izvorni_sadrzaj>
    <derivirana_varijabla naziv="DomainObject.Predmet.ProtuStrankaListFormatedWithAdressOIB_1">
      <item>Gio - Jan društvo s ograničenom odgovornošću za preradu drveta, OIB 02143681680, Donja Voća 336, 42245 Donja Voća zastupanog po punomoćniku Tanja Jovanović-Šincek; Darko Šincek</item>
    </derivirana_varijabla>
  </DomainObject.Predmet.ProtuStrankaListFormatedWithAdressOIB>
  <DomainObject.Predmet.ProtuStrankaListNazivFormated>
    <izvorni_sadrzaj>
      <item>Gio - Jan društvo s ograničenom odgovornošću za preradu drveta</item>
    </izvorni_sadrzaj>
    <derivirana_varijabla naziv="DomainObject.Predmet.ProtuStrankaListNazivFormated_1">
      <item>Gio - Jan društvo s ograničenom odgovornošću za preradu drveta</item>
    </derivirana_varijabla>
  </DomainObject.Predmet.ProtuStrankaListNazivFormated>
  <DomainObject.Predmet.ProtuStrankaListNazivFormatedOIB>
    <izvorni_sadrzaj>
      <item>Gio - Jan društvo s ograničenom odgovornošću za preradu drveta, OIB 02143681680</item>
    </izvorni_sadrzaj>
    <derivirana_varijabla naziv="DomainObject.Predmet.ProtuStrankaListNazivFormatedOIB_1">
      <item>Gio - Jan društvo s ograničenom odgovornošću za preradu drveta, OIB 02143681680</item>
    </derivirana_varijabla>
  </DomainObject.Predmet.ProtuStrankaListNazivFormatedOIB>
  <DomainObject.Predmet.OstaliListFormated>
    <izvorni_sadrzaj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_1"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OIB_1"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OstaliListNazivFormated_1">
      <item>Sudski registar TS u Varaždinu</item>
      <item>Tanja Jovanović-Šincek</item>
      <item>Darko Šincek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Tanja Jovanović-Šincek, OIB 72081432342</item>
      <item>Darko Šincek, OIB 45961067973</item>
      <item>Županijsko državno odvjetništvo u Varaždinu, Građansko-upravni odjel</item>
    </izvorni_sadrzaj>
    <derivirana_varijabla naziv="DomainObject.Predmet.OstaliListNazivFormatedOIB_1">
      <item>Sudski registar TS u Varaždinu</item>
      <item>Tanja Jovanović-Šincek, OIB 72081432342</item>
      <item>Darko Šincek, OIB 45961067973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Gio - Jan društvo s ograničenom odgovornošću za preradu drveta</izvorni_sadrzaj>
    <derivirana_varijabla naziv="DomainObject.Predmet.ProtustrankaIDrugi_1">Gio - Jan društvo s ograničenom odgovornošću za preradu drveta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Gio - Jan društvo s ograničenom odgovornošću za preradu drveta, OIB 02143681680, Donja Voća 336, 42245 Donja Voća</izvorni_sadrzaj>
    <derivirana_varijabla naziv="DomainObject.Predmet.ProtustrankaIDrugiAdressOIB_1">Gio - Jan društvo s ograničenom odgovornošću za preradu drveta, OIB 02143681680, Donja Voća 336,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SudioniciListNaziv_1"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02143681680</item>
      <item>, OIB null</item>
      <item>, OIB 72081432342</item>
      <item>, OIB 45961067973</item>
      <item>, OIB null</item>
    </izvorni_sadrzaj>
    <derivirana_varijabla naziv="DomainObject.Predmet.SudioniciListNazivOIB_1">
      <item>, OIB 85821130368</item>
      <item>, OIB 02143681680</item>
      <item>, OIB null</item>
      <item>, OIB 72081432342</item>
      <item>, OIB 45961067973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266</properties:Words>
  <properties:Characters>1456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2016-09-19T10:25:00Z</dcterms:created>
  <dc:creator>zvukelic</dc:creator>
  <cp:lastModifiedBy>Marko Makaj</cp:lastModifiedBy>
  <cp:lastPrinted>2016-09-19T10:27:00Z</cp:lastPrinted>
  <dcterms:modified xmlns:xsi="http://www.w3.org/2001/XMLSchema-instance" xsi:type="dcterms:W3CDTF">2016-09-19T10:27:00Z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