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5d87" w14:paraId="c795d87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400EA">
        <w:rPr>
          <w:b/>
        </w:rPr>
        <w:t>Broj:7/ St-275</w:t>
      </w:r>
      <w:r w:rsidR="00B36B1B">
        <w:rPr>
          <w:b/>
        </w:rPr>
        <w:t>3</w:t>
      </w:r>
      <w:r>
        <w:rPr>
          <w:b/>
        </w:rPr>
        <w:t>/201</w:t>
      </w:r>
      <w:r w:rsidR="00C400EA">
        <w:rPr>
          <w:b/>
        </w:rPr>
        <w:t>6</w:t>
      </w:r>
      <w:r>
        <w:rPr>
          <w:b/>
        </w:rPr>
        <w:t>-</w:t>
      </w:r>
      <w:r w:rsidR="00C400EA">
        <w:rPr>
          <w:b/>
        </w:rPr>
        <w:t>10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0E2B6A">
        <w:t xml:space="preserve"> nakon provedenog skraćenog stečajnog postupka nad stečajnim dužnikom</w:t>
      </w:r>
      <w:r w:rsidR="000E2B6A" w:rsidRPr="000E2B6A">
        <w:t xml:space="preserve"> </w:t>
      </w:r>
      <w:r w:rsidR="00B36B1B" w:rsidRPr="00B36B1B">
        <w:t xml:space="preserve">HESPERIDA d.o.o. za trgovinu i usluge, skraćena tvrtka: HESPERIDA d.o.o., Zagreb, </w:t>
      </w:r>
      <w:proofErr w:type="spellStart"/>
      <w:r w:rsidR="00B36B1B" w:rsidRPr="00B36B1B">
        <w:t>Prosenička</w:t>
      </w:r>
      <w:proofErr w:type="spellEnd"/>
      <w:r w:rsidR="00B36B1B" w:rsidRPr="00B36B1B">
        <w:t xml:space="preserve"> 8, OIB: 91697636316</w:t>
      </w:r>
      <w:r w:rsidR="00B36B1B">
        <w:t>, dana 01</w:t>
      </w:r>
      <w:r>
        <w:t xml:space="preserve">. </w:t>
      </w:r>
      <w:r w:rsidR="00B36B1B">
        <w:t>lipnja</w:t>
      </w:r>
      <w:r>
        <w:t xml:space="preserve"> 2017. </w:t>
      </w:r>
      <w:r w:rsidR="00AA7D7C">
        <w:t>godine</w:t>
      </w:r>
    </w:p>
    <w:p w:rsidRDefault="00AA7D7C" w:rsidP="00531E20" w:rsidR="00AA7D7C">
      <w:pPr>
        <w:ind w:firstLine="1440"/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 w:rsidRPr="007F527E">
        <w:t>z a k l j u č i o    j e</w:t>
      </w:r>
    </w:p>
    <w:p w:rsidRDefault="00696261" w:rsidP="00531E20" w:rsidR="00696261">
      <w:pPr>
        <w:jc w:val="center"/>
      </w:pPr>
    </w:p>
    <w:p w:rsidRDefault="00531E20" w:rsidP="00531E20" w:rsidR="00531E20">
      <w:pPr>
        <w:jc w:val="center"/>
      </w:pPr>
    </w:p>
    <w:p w:rsidRDefault="00531E20" w:rsidP="00EF774B" w:rsidR="00531E20">
      <w:pPr>
        <w:jc w:val="both"/>
      </w:pPr>
      <w:r>
        <w:t xml:space="preserve">                          </w:t>
      </w:r>
      <w:r>
        <w:rPr>
          <w:b/>
        </w:rPr>
        <w:t xml:space="preserve"> </w:t>
      </w:r>
      <w:r w:rsidRPr="007F527E">
        <w:t xml:space="preserve"> </w:t>
      </w:r>
      <w:r w:rsidR="007F527E">
        <w:t xml:space="preserve"> Nalaže se </w:t>
      </w:r>
      <w:r w:rsidR="00696261">
        <w:t>Financijskoj agenciji Regionalnom centru Zagreb</w:t>
      </w:r>
      <w:r w:rsidR="007F527E">
        <w:t xml:space="preserve"> iznos od </w:t>
      </w:r>
      <w:r w:rsidR="00B36B1B">
        <w:t>5.000,00</w:t>
      </w:r>
      <w:r w:rsidR="000E2B6A">
        <w:t xml:space="preserve"> </w:t>
      </w:r>
      <w:r w:rsidR="007F527E">
        <w:t xml:space="preserve">Kn </w:t>
      </w:r>
      <w:r w:rsidR="000E2B6A">
        <w:t xml:space="preserve">koje je Financijska agencija zaplijenila u ovoj pravnoj stvari sukladno odredbi čl. </w:t>
      </w:r>
      <w:r w:rsidR="00696261">
        <w:t xml:space="preserve">17 st. 2 Zakona o provedbi ovrhe na novčanim sredstvima ( NN 91/10 )  u svezi odredbe čl.112 st. 5 Stečajnog zakona ( NN 71/15 ) </w:t>
      </w:r>
      <w:r w:rsidR="000E2B6A">
        <w:t xml:space="preserve">prenijeti u korist </w:t>
      </w:r>
      <w:r w:rsidR="000E2B6A" w:rsidRPr="000E2B6A">
        <w:t>Fond</w:t>
      </w:r>
      <w:r w:rsidR="000E2B6A">
        <w:t>a</w:t>
      </w:r>
      <w:r w:rsidR="000E2B6A" w:rsidRPr="000E2B6A">
        <w:t xml:space="preserve"> za namirenje troškova stečajnog postupka</w:t>
      </w:r>
      <w:r w:rsidR="000E2B6A">
        <w:t xml:space="preserve"> </w:t>
      </w:r>
      <w:r w:rsidR="00696261">
        <w:t xml:space="preserve">ovoga suda </w:t>
      </w:r>
      <w:r w:rsidR="00A35B8A">
        <w:t>račun br. HR3123900011300000200</w:t>
      </w:r>
      <w:r w:rsidR="00696261">
        <w:t xml:space="preserve"> model HR05</w:t>
      </w:r>
      <w:r w:rsidR="00A35B8A">
        <w:t xml:space="preserve"> poziv na bro</w:t>
      </w:r>
      <w:r w:rsidR="00696261">
        <w:t>j  221-8550</w:t>
      </w:r>
      <w:r w:rsidR="00A35B8A">
        <w:t xml:space="preserve"> </w:t>
      </w:r>
      <w:r w:rsidR="00696261">
        <w:t>– 275</w:t>
      </w:r>
      <w:r w:rsidR="00B36B1B">
        <w:t>3</w:t>
      </w:r>
      <w:r w:rsidR="00696261">
        <w:t>2016.</w:t>
      </w:r>
      <w:r>
        <w:t xml:space="preserve"> </w:t>
      </w:r>
      <w:r>
        <w:tab/>
      </w:r>
      <w:r>
        <w:tab/>
      </w:r>
    </w:p>
    <w:p w:rsidRDefault="00AA7D7C" w:rsidP="00531E20" w:rsidR="00AA7D7C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center"/>
      </w:pPr>
      <w:r>
        <w:t xml:space="preserve">U Slavonskom Brodu, </w:t>
      </w:r>
      <w:r w:rsidR="00B36B1B">
        <w:t>01</w:t>
      </w:r>
      <w:r>
        <w:t xml:space="preserve">. </w:t>
      </w:r>
      <w:r w:rsidR="00B36B1B">
        <w:t>lipnja</w:t>
      </w:r>
      <w:r>
        <w:t xml:space="preserve"> 2017.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1E20" w:rsidR="00531E20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46555B">
        <w:t xml:space="preserve">  </w:t>
      </w:r>
      <w:r>
        <w:t xml:space="preserve"> Mirna Vujčić</w:t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EB51CF">
        <w:t>FINI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E2B6A"/>
    <w:rsid w:val="00380189"/>
    <w:rsid w:val="0046555B"/>
    <w:rsid w:val="00531E20"/>
    <w:rsid w:val="00610F35"/>
    <w:rsid w:val="00696261"/>
    <w:rsid w:val="00783EBA"/>
    <w:rsid w:val="007C0426"/>
    <w:rsid w:val="007F527E"/>
    <w:rsid w:val="00883444"/>
    <w:rsid w:val="00887D4C"/>
    <w:rsid w:val="00A35B8A"/>
    <w:rsid w:val="00A474D7"/>
    <w:rsid w:val="00AA7D7C"/>
    <w:rsid w:val="00B36B1B"/>
    <w:rsid w:val="00C400EA"/>
    <w:rsid w:val="00CA02D2"/>
    <w:rsid w:val="00DB052E"/>
    <w:rsid w:val="00EB51CF"/>
    <w:rsid w:val="00E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F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F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F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F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F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0F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St-2753/2016</izvorni_sadrzaj>
    <derivirana_varijabla naziv="DomainObject.Predmet.OznakaBroj_1">St-2753/2016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otustrankaFormated>
    <izvorni_sadrzaj>  HESPERIDA d.o.o.</izvorni_sadrzaj>
    <derivirana_varijabla naziv="DomainObject.Predmet.ProtustrankaFormated_1">  HESPERIDA d.o.o.</derivirana_varijabla>
  </DomainObject.Predmet.ProtustrankaFormated>
  <DomainObject.Predmet.ProtustrankaFormatedOIB>
    <izvorni_sadrzaj>  HESPERIDA d.o.o., OIB 91697636316</izvorni_sadrzaj>
    <derivirana_varijabla naziv="DomainObject.Predmet.ProtustrankaFormatedOIB_1">  HESPERIDA d.o.o., OIB 91697636316</derivirana_varijabla>
  </DomainObject.Predmet.ProtustrankaFormatedOIB>
  <DomainObject.Predmet.ProtustrankaFormatedWithAdress>
    <izvorni_sadrzaj> HESPERIDA d.o.o., Prosenička 8, 10000 Zagreb</izvorni_sadrzaj>
    <derivirana_varijabla naziv="DomainObject.Predmet.ProtustrankaFormatedWithAdress_1"> HESPERIDA d.o.o., Prosenička 8, 10000 Zagreb</derivirana_varijabla>
  </DomainObject.Predmet.ProtustrankaFormatedWithAdress>
  <DomainObject.Predmet.ProtustrankaFormatedWithAdressOIB>
    <izvorni_sadrzaj> HESPERIDA d.o.o., OIB 91697636316, Prosenička 8, 10000 Zagreb</izvorni_sadrzaj>
    <derivirana_varijabla naziv="DomainObject.Predmet.ProtustrankaFormatedWithAdressOIB_1"> HESPERIDA d.o.o., OIB 91697636316, Prosenička 8, 10000 Zagreb</derivirana_varijabla>
  </DomainObject.Predmet.ProtustrankaFormatedWithAdressOIB>
  <DomainObject.Predmet.ProtustrankaWithAdress>
    <izvorni_sadrzaj>HESPERIDA d.o.o. Prosenička 8, 10000 Zagreb</izvorni_sadrzaj>
    <derivirana_varijabla naziv="DomainObject.Predmet.ProtustrankaWithAdress_1">HESPERIDA d.o.o. Prosenička 8, 10000 Zagreb</derivirana_varijabla>
  </DomainObject.Predmet.ProtustrankaWithAdress>
  <DomainObject.Predmet.ProtustrankaWithAdressOIB>
    <izvorni_sadrzaj>HESPERIDA d.o.o., OIB 91697636316, Prosenička 8, 10000 Zagreb</izvorni_sadrzaj>
    <derivirana_varijabla naziv="DomainObject.Predmet.ProtustrankaWithAdressOIB_1">HESPERIDA d.o.o., OIB 91697636316, Prosenička 8, 10000 Zagreb</derivirana_varijabla>
  </DomainObject.Predmet.ProtustrankaWithAdressOIB>
  <DomainObject.Predmet.ProtustrankaNazivFormated>
    <izvorni_sadrzaj>HESPERIDA d.o.o.</izvorni_sadrzaj>
    <derivirana_varijabla naziv="DomainObject.Predmet.ProtustrankaNazivFormated_1">HESPERIDA d.o.o.</derivirana_varijabla>
  </DomainObject.Predmet.ProtustrankaNazivFormated>
  <DomainObject.Predmet.ProtustrankaNazivFormatedOIB>
    <izvorni_sadrzaj>HESPERIDA d.o.o., OIB 91697636316</izvorni_sadrzaj>
    <derivirana_varijabla naziv="DomainObject.Predmet.ProtustrankaNazivFormatedOIB_1">HESPERIDA d.o.o., OIB 91697636316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64328.53</izvorni_sadrzaj>
    <derivirana_varijabla naziv="DomainObject.Predmet.TrenutnaVrijednost_1">64328.53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HESPERIDA d.o.o.</item>
    </izvorni_sadrzaj>
    <derivirana_varijabla naziv="DomainObject.Predmet.ProtuStrankaListFormated_1">
      <item>HESPERIDA d.o.o.</item>
    </derivirana_varijabla>
  </DomainObject.Predmet.ProtuStrankaListFormated>
  <DomainObject.Predmet.ProtuStrankaListFormatedOIB>
    <izvorni_sadrzaj>
      <item>HESPERIDA d.o.o., OIB 91697636316</item>
    </izvorni_sadrzaj>
    <derivirana_varijabla naziv="DomainObject.Predmet.ProtuStrankaListFormatedOIB_1">
      <item>HESPERIDA d.o.o., OIB 91697636316</item>
    </derivirana_varijabla>
  </DomainObject.Predmet.ProtuStrankaListFormatedOIB>
  <DomainObject.Predmet.ProtuStrankaListFormatedWithAdress>
    <izvorni_sadrzaj>
      <item>HESPERIDA d.o.o., Prosenička 8, 10000 Zagreb</item>
    </izvorni_sadrzaj>
    <derivirana_varijabla naziv="DomainObject.Predmet.ProtuStrankaListFormatedWithAdress_1">
      <item>HESPERIDA d.o.o., Prosenička 8, 10000 Zagreb</item>
    </derivirana_varijabla>
  </DomainObject.Predmet.ProtuStrankaListFormatedWithAdress>
  <DomainObject.Predmet.ProtuStrankaListFormatedWithAdressOIB>
    <izvorni_sadrzaj>
      <item>HESPERIDA d.o.o., OIB 91697636316, Prosenička 8, 10000 Zagreb</item>
    </izvorni_sadrzaj>
    <derivirana_varijabla naziv="DomainObject.Predmet.ProtuStrankaListFormatedWithAdressOIB_1">
      <item>HESPERIDA d.o.o., OIB 91697636316, Prosenička 8, 10000 Zagreb</item>
    </derivirana_varijabla>
  </DomainObject.Predmet.ProtuStrankaListFormatedWithAdressOIB>
  <DomainObject.Predmet.ProtuStrankaListNazivFormated>
    <izvorni_sadrzaj>
      <item>HESPERIDA d.o.o.</item>
    </izvorni_sadrzaj>
    <derivirana_varijabla naziv="DomainObject.Predmet.ProtuStrankaListNazivFormated_1">
      <item>HESPERIDA d.o.o.</item>
    </derivirana_varijabla>
  </DomainObject.Predmet.ProtuStrankaListNazivFormated>
  <DomainObject.Predmet.ProtuStrankaListNazivFormatedOIB>
    <izvorni_sadrzaj>
      <item>HESPERIDA d.o.o., OIB 91697636316</item>
    </izvorni_sadrzaj>
    <derivirana_varijabla naziv="DomainObject.Predmet.ProtuStrankaListNazivFormatedOIB_1">
      <item>HESPERIDA d.o.o., OIB 91697636316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HESPERIDA d.o.o.</izvorni_sadrzaj>
    <derivirana_varijabla naziv="DomainObject.Predmet.ProtustrankaIDrugi_1">HESPERIDA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HESPERIDA d.o.o., OIB 91697636316, Prosenička 8, 10000 Zagreb</izvorni_sadrzaj>
    <derivirana_varijabla naziv="DomainObject.Predmet.ProtustrankaIDrugiAdressOIB_1">HESPERIDA d.o.o., OIB 91697636316, Prosenička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1. travnja 2017.</izvorni_sadrzaj>
    <derivirana_varijabla naziv="DomainObject.Predmet.OdlukaRjesenje.DatumPravomocnosti_1">1. travnja 2017.</derivirana_varijabla>
  </DomainObject.Predmet.OdlukaRjesenje.DatumPravomocnosti>
  <DomainObject.Predmet.OdlukaRjesenje.Oznaka>
    <izvorni_sadrzaj>St-2753/2016-5</izvorni_sadrzaj>
    <derivirana_varijabla naziv="DomainObject.Predmet.OdlukaRjesenje.Oznaka_1">St-2753/2016-5</derivirana_varijabla>
  </DomainObject.Predmet.OdlukaRjesenje.Oznaka>
  <DomainObject.Predmet.SudioniciListNaziv>
    <izvorni_sadrzaj>
      <item>HESPERIDA d.o.o.</item>
      <item>FINA Regionalni centar Zagreb</item>
    </izvorni_sadrzaj>
    <derivirana_varijabla naziv="DomainObject.Predmet.SudioniciListNaziv_1">
      <item>HESPERIDA d.o.o.</item>
      <item>FINA Regionalni centar Zagreb</item>
    </derivirana_varijabla>
  </DomainObject.Predmet.SudioniciListNaziv>
  <DomainObject.Predmet.SudioniciListAdressOIB>
    <izvorni_sadrzaj>
      <item>HESPERIDA d.o.o., OIB 91697636316, Prosenička 8,10000 Zagreb</item>
      <item>FINA Regionalni centar Zagreb, OIB 85821130368, Trg svibanjskih žrtava 1995. 1,10000 Zagreb</item>
    </izvorni_sadrzaj>
    <derivirana_varijabla naziv="DomainObject.Predmet.SudioniciListAdressOIB_1">
      <item>HESPERIDA d.o.o., OIB 91697636316, Prosenička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91697636316</item>
      <item>, OIB 85821130368</item>
    </izvorni_sadrzaj>
    <derivirana_varijabla naziv="DomainObject.Predmet.SudioniciListNazivOIB_1">
      <item>, OIB 91697636316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182</properties:Words>
  <properties:Characters>959</properties:Characters>
  <properties:Lines>48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2017-05-31T12:36:00Z</dcterms:created>
  <dc:creator>wsadmin</dc:creator>
  <cp:lastModifiedBy>wsadmin</cp:lastModifiedBy>
  <cp:lastPrinted>2017-05-31T10:43:00Z</cp:lastPrinted>
  <dcterms:modified xmlns:xsi="http://www.w3.org/2001/XMLSchema-instance" xsi:type="dcterms:W3CDTF">2017-06-01T06:40:00Z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