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51e0" w14:paraId="df051e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3711D">
        <w:t>96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3711D">
        <w:t xml:space="preserve">ALBATROS ADRIA </w:t>
      </w:r>
      <w:r w:rsidR="0033711D" w:rsidRPr="005D3532">
        <w:t xml:space="preserve">d.o.o., </w:t>
      </w:r>
      <w:r w:rsidR="0033711D">
        <w:t>Vir</w:t>
      </w:r>
      <w:r w:rsidR="0033711D" w:rsidRPr="005D3532">
        <w:t xml:space="preserve">, </w:t>
      </w:r>
      <w:r w:rsidR="0033711D">
        <w:t>Sridnje Kućice XVIII/15</w:t>
      </w:r>
      <w:r w:rsidR="0033711D" w:rsidRPr="005D3532">
        <w:t xml:space="preserve">, OIB: </w:t>
      </w:r>
      <w:r w:rsidR="0033711D">
        <w:t>13015635544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14423">
        <w:t>Ilijasu Kurtagicu iz Ausburg, Njemačka</w:t>
      </w:r>
      <w:r>
        <w:t xml:space="preserve">,  </w:t>
      </w:r>
      <w:r w:rsidR="00467D4C">
        <w:t>17</w:t>
      </w:r>
      <w:r w:rsidR="00B7471E">
        <w:t xml:space="preserve">. </w:t>
      </w:r>
      <w:r w:rsidR="003E6E95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67D4C">
        <w:rPr>
          <w:b/>
        </w:rPr>
        <w:t>24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467D4C">
        <w:rPr>
          <w:b/>
        </w:rPr>
        <w:t>20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14423">
        <w:t>Ilijas Kurtagic iz Ausburg, Njemačka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F14423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14423">
        <w:t>Ilijas Kurtagic iz Ausburg, Njemačka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14423">
        <w:t xml:space="preserve">ALBATROS ADRIA </w:t>
      </w:r>
      <w:r w:rsidR="00F14423" w:rsidRPr="005D3532">
        <w:t xml:space="preserve">d.o.o., </w:t>
      </w:r>
      <w:r w:rsidR="00F14423">
        <w:t>Vir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14423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F14423">
        <w:t>6</w:t>
      </w:r>
      <w:r w:rsidR="00C6393F">
        <w:t xml:space="preserve"> St-</w:t>
      </w:r>
      <w:r w:rsidR="00F14423">
        <w:t>460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F14423">
        <w:t>7</w:t>
      </w:r>
      <w:r w:rsidR="00C6393F">
        <w:t xml:space="preserve"> od </w:t>
      </w:r>
      <w:r w:rsidR="00F14423">
        <w:t>11</w:t>
      </w:r>
      <w:r w:rsidR="00C6393F">
        <w:t xml:space="preserve">. </w:t>
      </w:r>
      <w:r w:rsidR="003E6E95">
        <w:t>siječnja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467D4C">
        <w:t>17</w:t>
      </w:r>
      <w:r w:rsidR="00B7471E">
        <w:t xml:space="preserve">. </w:t>
      </w:r>
      <w:r w:rsidR="003E6E95">
        <w:t>travnja</w:t>
      </w:r>
      <w:r w:rsidR="00B7471E">
        <w:t xml:space="preserve"> 2018.</w:t>
      </w:r>
    </w:p>
    <w:p w:rsidRDefault="00A576FE" w:rsidP="00A576FE" w:rsidR="00A576FE"/>
    <w:p w:rsidRDefault="00527453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14423">
        <w:t>Ilijas Kurtagic na adresu društva</w:t>
      </w:r>
      <w:r>
        <w:t xml:space="preserve">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5C310E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27453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33711D">
      <w:t>96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11D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67D4C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27453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47D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4423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ADRIA d.o.o. za turizam, građenje i promet nekretninama</izvorni_sadrzaj>
    <derivirana_varijabla naziv="DomainObject.Predmet.ProtustrankaFormated_1">  ALBATROS ADRIA d.o.o. za turizam, građenje i promet nekretninama</derivirana_varijabla>
  </DomainObject.Predmet.ProtustrankaFormated>
  <DomainObject.Predmet.ProtustrankaFormatedOIB>
    <izvorni_sadrzaj>  ALBATROS ADRIA d.o.o. za turizam, građenje i promet nekretninama, OIB 13015635544</izvorni_sadrzaj>
    <derivirana_varijabla naziv="DomainObject.Predmet.ProtustrankaFormatedOIB_1">  ALBATROS ADRIA d.o.o. za turizam, građenje i promet nekretninama, OIB 13015635544</derivirana_varijabla>
  </DomainObject.Predmet.ProtustrankaFormatedOIB>
  <DomainObject.Predmet.ProtustrankaFormatedWithAdress>
    <izvorni_sadrzaj> ALBATROS ADRIA d.o.o. za turizam, građenje i promet nekretninama, Sridnje Kućice XVIII/15, 23234 Vir</izvorni_sadrzaj>
    <derivirana_varijabla naziv="DomainObject.Predmet.ProtustrankaFormatedWithAdress_1"> ALBATROS ADRIA d.o.o. za turizam, građenje i promet nekretninama, Sridnje Kućice XVIII/15, 23234 Vir</derivirana_varijabla>
  </DomainObject.Predmet.ProtustrankaFormatedWithAdress>
  <DomainObject.Predmet.ProtustrankaFormatedWithAdressOIB>
    <izvorni_sadrzaj> ALBATROS ADRIA d.o.o. za turizam, građenje i promet nekretninama, OIB 13015635544, Sridnje Kućice XVIII/15, 23234 Vir</izvorni_sadrzaj>
    <derivirana_varijabla naziv="DomainObject.Predmet.ProtustrankaFormatedWithAdressOIB_1"> ALBATROS ADRIA d.o.o. za turizam, građenje i promet nekretninama, OIB 13015635544, Sridnje Kućice XVIII/15, 23234 Vir</derivirana_varijabla>
  </DomainObject.Predmet.ProtustrankaFormatedWithAdressOIB>
  <DomainObject.Predmet.ProtustrankaWithAdress>
    <izvorni_sadrzaj>ALBATROS ADRIA d.o.o. za turizam, građenje i promet nekretninama Sridnje Kućice XVIII/15, 23234 Vir</izvorni_sadrzaj>
    <derivirana_varijabla naziv="DomainObject.Predmet.ProtustrankaWithAdress_1">ALBATROS ADRIA d.o.o. za turizam, građenje i promet nekretninama Sridnje Kućice XVIII/15, 23234 Vir</derivirana_varijabla>
  </DomainObject.Predmet.ProtustrankaWithAdress>
  <DomainObject.Predmet.ProtustrankaWithAdressOIB>
    <izvorni_sadrzaj>ALBATROS ADRIA d.o.o. za turizam, građenje i promet nekretninama, OIB 13015635544, Sridnje Kućice XVIII/15, 23234 Vir</izvorni_sadrzaj>
    <derivirana_varijabla naziv="DomainObject.Predmet.ProtustrankaWithAdressOIB_1">ALBATROS ADRIA d.o.o. za turizam, građenje i promet nekretninama, OIB 13015635544, Sridnje Kućice XVIII/15, 23234 Vir</derivirana_varijabla>
  </DomainObject.Predmet.ProtustrankaWithAdressOIB>
  <DomainObject.Predmet.ProtustrankaNazivFormated>
    <izvorni_sadrzaj>ALBATROS ADRIA d.o.o. za turizam, građenje i promet nekretninama</izvorni_sadrzaj>
    <derivirana_varijabla naziv="DomainObject.Predmet.ProtustrankaNazivFormated_1">ALBATROS ADRIA d.o.o. za turizam, građenje i promet nekretninama</derivirana_varijabla>
  </DomainObject.Predmet.ProtustrankaNazivFormated>
  <DomainObject.Predmet.ProtustrankaNazivFormatedOIB>
    <izvorni_sadrzaj>ALBATROS ADRIA d.o.o. za turizam, građenje i promet nekretninama, OIB 13015635544</izvorni_sadrzaj>
    <derivirana_varijabla naziv="DomainObject.Predmet.ProtustrankaNazivFormatedOIB_1">ALBATROS ADRIA d.o.o. za turizam, građenje i promet nekretninama, OIB 13015635544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ADRIA d.o.o. za turizam, građenje i promet nekretninama</item>
    </izvorni_sadrzaj>
    <derivirana_varijabla naziv="DomainObject.Predmet.ProtuStrankaListFormated_1">
      <item>ALBATROS ADRIA d.o.o. za turizam, građenje i promet nekretninama</item>
    </derivirana_varijabla>
  </DomainObject.Predmet.ProtuStrankaListFormated>
  <DomainObject.Predmet.ProtuStrankaListFormatedOIB>
    <izvorni_sadrzaj>
      <item>ALBATROS ADRIA d.o.o. za turizam, građenje i promet nekretninama, OIB 13015635544</item>
    </izvorni_sadrzaj>
    <derivirana_varijabla naziv="DomainObject.Predmet.ProtuStrankaListFormatedOIB_1">
      <item>ALBATROS ADRIA d.o.o. za turizam, građenje i promet nekretninama, OIB 13015635544</item>
    </derivirana_varijabla>
  </DomainObject.Predmet.ProtuStrankaListFormatedOIB>
  <DomainObject.Predmet.ProtuStrankaListFormatedWithAdress>
    <izvorni_sadrzaj>
      <item>ALBATROS ADRIA d.o.o. za turizam, građenje i promet nekretninama, Sridnje Kućice XVIII/15, 23234 Vir</item>
    </izvorni_sadrzaj>
    <derivirana_varijabla naziv="DomainObject.Predmet.ProtuStrankaListFormatedWithAdress_1">
      <item>ALBATROS ADRIA d.o.o. za turizam, građenje i promet nekretninama, Sridnje Kućice XVIII/15, 23234 Vir</item>
    </derivirana_varijabla>
  </DomainObject.Predmet.ProtuStrankaListFormatedWithAdress>
  <DomainObject.Predmet.ProtuStrankaListFormatedWithAdressOIB>
    <izvorni_sadrzaj>
      <item>ALBATROS ADRIA d.o.o. za turizam, građenje i promet nekretninama, OIB 13015635544, Sridnje Kućice XVIII/15, 23234 Vir</item>
    </izvorni_sadrzaj>
    <derivirana_varijabla naziv="DomainObject.Predmet.ProtuStrankaListFormatedWithAdressOIB_1">
      <item>ALBATROS ADRIA d.o.o. za turizam, građenje i promet nekretninama, OIB 13015635544, Sridnje Kućice XVIII/15, 23234 Vir</item>
    </derivirana_varijabla>
  </DomainObject.Predmet.ProtuStrankaListFormatedWithAdressOIB>
  <DomainObject.Predmet.ProtuStrankaListNazivFormated>
    <izvorni_sadrzaj>
      <item>ALBATROS ADRIA d.o.o. za turizam, građenje i promet nekretninama</item>
    </izvorni_sadrzaj>
    <derivirana_varijabla naziv="DomainObject.Predmet.ProtuStrankaListNazivFormated_1">
      <item>ALBATROS ADRIA d.o.o. za turizam, građenje i promet nekretninama</item>
    </derivirana_varijabla>
  </DomainObject.Predmet.ProtuStrankaListNazivFormated>
  <DomainObject.Predmet.ProtuStrankaListNazivFormatedOIB>
    <izvorni_sadrzaj>
      <item>ALBATROS ADRIA d.o.o. za turizam, građenje i promet nekretninama, OIB 13015635544</item>
    </izvorni_sadrzaj>
    <derivirana_varijabla naziv="DomainObject.Predmet.ProtuStrankaListNazivFormatedOIB_1">
      <item>ALBATROS ADRIA d.o.o. za turizam, građenje i promet nekretninama, OIB 13015635544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ADRIA d.o.o. za turizam, građenje i promet nekretninama</izvorni_sadrzaj>
    <derivirana_varijabla naziv="DomainObject.Predmet.ProtustrankaIDrugi_1">ALBATROS ADRIA d.o.o. za turizam,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ADRIA d.o.o. za turizam, građenje i promet nekretninama, OIB 13015635544, Sridnje Kućice XVIII/15, 23234 Vir</izvorni_sadrzaj>
    <derivirana_varijabla naziv="DomainObject.Predmet.ProtustrankaIDrugiAdressOIB_1">ALBATROS ADRIA d.o.o. za turizam, građenje i promet nekretninama, OIB 13015635544, Sridnje Kućice XVIII/15,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ADRIA d.o.o. za turizam, građenje i promet nekretninama</item>
      <item>FINA</item>
    </izvorni_sadrzaj>
    <derivirana_varijabla naziv="DomainObject.Predmet.SudioniciListNaziv_1">
      <item>ALBATROS ADRIA d.o.o. za turizam, građenje i promet nekretninama</item>
      <item>FINA</item>
    </derivirana_varijabla>
  </DomainObject.Predmet.SudioniciListNaziv>
  <DomainObject.Predmet.SudioniciListAdressOIB>
    <izvorni_sadrzaj>
      <item>ALBATROS ADRIA d.o.o. za turizam, građenje i promet nekretninama, OIB 13015635544, Sridnje Kućice XVIII/15,23234 Vir</item>
      <item>FINA, OIB 85821130368</item>
    </izvorni_sadrzaj>
    <derivirana_varijabla naziv="DomainObject.Predmet.SudioniciListAdressOIB_1">
      <item>ALBATROS ADRIA d.o.o. za turizam, građenje i promet nekretninama, OIB 13015635544, Sridnje Kućice XVIII/15,23234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13015635544</item>
      <item>, OIB 85821130368</item>
    </izvorni_sadrzaj>
    <derivirana_varijabla naziv="DomainObject.Predmet.SudioniciListNazivOIB_1">
      <item>, OIB 13015635544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939E4-E6F3-4120-B3EE-382FAC5FA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2624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2018-04-13T06:12:00Z</dcterms:created>
  <dc:creator>Administrator</dc:creator>
  <cp:lastModifiedBy>Ante Rubelj</cp:lastModifiedBy>
  <cp:lastPrinted>2018-04-19T07:42:00Z</cp:lastPrinted>
  <dcterms:modified xmlns:xsi="http://www.w3.org/2001/XMLSchema-instance" xsi:type="dcterms:W3CDTF">2018-04-19T07:42:00Z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(1St-96-18-2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