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ec520" w14:paraId="27ec520" w:rsidRDefault="00A67AF8" w:rsidP="00E96589" w:rsidR="00A67AF8" w:rsidRPr="001A6670">
      <w:pPr>
        <w:pStyle w:val="Bezproreda"/>
        <w:jc w:val="both"/>
        <w15:collapsed w:val="false"/>
        <w:rPr>
          <w:rFonts w:eastAsia="MS Mincho" w:hAnsi="Times New Roman" w:ascii="Times New Roman"/>
        </w:rPr>
      </w:pPr>
      <w:bookmarkStart w:name="_GoBack" w:id="0"/>
      <w:bookmarkEnd w:id="0"/>
    </w:p>
    <w:p w:rsidRDefault="001A6670" w:rsidP="00E96589" w:rsidR="00A67AF8" w:rsidRPr="001A6670">
      <w:pPr>
        <w:pStyle w:val="Bezproreda"/>
        <w:jc w:val="both"/>
        <w:rPr>
          <w:rFonts w:hAnsi="Times New Roman" w:ascii="Times New Roman"/>
        </w:rPr>
      </w:pPr>
      <w:r w:rsidRPr="001A6670">
        <w:rPr>
          <w:rFonts w:hAnsi="Times New Roman" w:ascii="Times New Roman"/>
          <w:bCs/>
        </w:rPr>
        <w:t xml:space="preserve">                </w:t>
      </w:r>
      <w:r w:rsidR="00A67AF8" w:rsidRPr="001A6670">
        <w:rPr>
          <w:rFonts w:hAnsi="Times New Roman" w:ascii="Times New Roman"/>
          <w:bCs/>
        </w:rPr>
        <w:t xml:space="preserve"> </w:t>
      </w:r>
      <w:r w:rsidR="00A67AF8" w:rsidRPr="001A6670">
        <w:rPr>
          <w:rFonts w:hAnsi="Times New Roman" w:ascii="Times New Roman"/>
          <w:noProof/>
        </w:rPr>
        <w:drawing>
          <wp:inline distR="0" distL="0" distB="0" distT="0">
            <wp:extent cy="650240" cx="52324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67AF8" w:rsidP="00E96589" w:rsidR="00A67AF8" w:rsidRPr="001A6670">
      <w:pPr>
        <w:pStyle w:val="Bezproreda"/>
        <w:jc w:val="both"/>
        <w:rPr>
          <w:rFonts w:eastAsia="MS Mincho" w:hAnsi="Times New Roman" w:ascii="Times New Roman"/>
        </w:rPr>
      </w:pPr>
    </w:p>
    <w:p w:rsidRDefault="00A67AF8" w:rsidP="00E96589" w:rsidR="00A67AF8" w:rsidRPr="001A6670">
      <w:pPr>
        <w:pStyle w:val="Bezproreda"/>
        <w:jc w:val="both"/>
        <w:rPr>
          <w:rFonts w:hAnsi="Times New Roman" w:ascii="Times New Roman"/>
        </w:rPr>
      </w:pPr>
      <w:r w:rsidRPr="001A6670">
        <w:rPr>
          <w:rFonts w:eastAsia="MS Mincho" w:hAnsi="Times New Roman" w:ascii="Times New Roman"/>
        </w:rPr>
        <w:t xml:space="preserve">  REPUBLIKA HRVATSKA</w:t>
      </w:r>
    </w:p>
    <w:p w:rsidRDefault="00A67AF8" w:rsidP="00E96589" w:rsidR="00A67AF8" w:rsidRPr="001A6670">
      <w:pPr>
        <w:pStyle w:val="Bezproreda"/>
        <w:jc w:val="both"/>
        <w:rPr>
          <w:rFonts w:hAnsi="Times New Roman" w:ascii="Times New Roman"/>
        </w:rPr>
      </w:pPr>
      <w:r w:rsidRPr="001A6670">
        <w:rPr>
          <w:rFonts w:eastAsia="MS Mincho" w:hAnsi="Times New Roman" w:ascii="Times New Roman"/>
        </w:rPr>
        <w:t>TRGOVAČKI SUD U RIJECI</w:t>
      </w:r>
    </w:p>
    <w:p w:rsidRDefault="00A67AF8" w:rsidP="00E96589" w:rsidR="00A67AF8" w:rsidRPr="001A6670">
      <w:pPr>
        <w:pStyle w:val="Bezproreda"/>
        <w:jc w:val="both"/>
        <w:rPr>
          <w:rFonts w:eastAsia="MS Mincho" w:hAnsi="Times New Roman" w:ascii="Times New Roman"/>
        </w:rPr>
      </w:pPr>
      <w:r w:rsidRPr="001A6670">
        <w:rPr>
          <w:rFonts w:eastAsia="MS Mincho" w:hAnsi="Times New Roman" w:ascii="Times New Roman"/>
        </w:rPr>
        <w:t xml:space="preserve">      Rijeka, Zadarska 1 i 3</w:t>
      </w:r>
    </w:p>
    <w:p w:rsidRDefault="00A67AF8" w:rsidP="00E96589" w:rsidR="00A67AF8" w:rsidRPr="001A6670">
      <w:pPr>
        <w:pStyle w:val="Bezproreda"/>
        <w:jc w:val="both"/>
        <w:rPr>
          <w:rFonts w:hAnsi="Times New Roman" w:ascii="Times New Roman"/>
        </w:rPr>
      </w:pPr>
    </w:p>
    <w:p w:rsidRDefault="00A67AF8" w:rsidP="00E96589" w:rsidR="00A67AF8" w:rsidRPr="001A6670">
      <w:pPr>
        <w:pStyle w:val="Bezproreda"/>
        <w:jc w:val="both"/>
        <w:rPr>
          <w:rFonts w:eastAsia="MS Mincho" w:hAnsi="Times New Roman" w:ascii="Times New Roman"/>
        </w:rPr>
      </w:pPr>
    </w:p>
    <w:p w:rsidRDefault="00A67AF8" w:rsidP="00E96589" w:rsidR="00A67AF8" w:rsidRPr="001A6670">
      <w:pPr>
        <w:pStyle w:val="Bezproreda"/>
        <w:jc w:val="center"/>
        <w:rPr>
          <w:rFonts w:eastAsia="MS Mincho" w:hAnsi="Times New Roman" w:ascii="Times New Roman"/>
        </w:rPr>
      </w:pPr>
      <w:r w:rsidRPr="001A6670">
        <w:rPr>
          <w:rFonts w:eastAsia="MS Mincho" w:hAnsi="Times New Roman" w:ascii="Times New Roman"/>
        </w:rPr>
        <w:t>R E P U B L I K A   H R V A T S K A</w:t>
      </w:r>
    </w:p>
    <w:p w:rsidRDefault="00A67AF8" w:rsidP="00E96589" w:rsidR="00A67AF8" w:rsidRPr="001A6670">
      <w:pPr>
        <w:pStyle w:val="Bezproreda"/>
        <w:jc w:val="center"/>
        <w:rPr>
          <w:rFonts w:eastAsia="MS Mincho" w:hAnsi="Times New Roman" w:ascii="Times New Roman"/>
        </w:rPr>
      </w:pPr>
    </w:p>
    <w:p w:rsidRDefault="00A67AF8" w:rsidP="00E96589" w:rsidR="00A67AF8" w:rsidRPr="001A6670">
      <w:pPr>
        <w:pStyle w:val="Bezproreda"/>
        <w:jc w:val="center"/>
        <w:rPr>
          <w:rFonts w:eastAsia="MS Mincho" w:hAnsi="Times New Roman" w:ascii="Times New Roman"/>
        </w:rPr>
      </w:pPr>
      <w:r w:rsidRPr="001A6670">
        <w:rPr>
          <w:rFonts w:eastAsia="MS Mincho" w:hAnsi="Times New Roman" w:ascii="Times New Roman"/>
        </w:rPr>
        <w:t>R J E Š E N J E</w:t>
      </w:r>
    </w:p>
    <w:p w:rsidRDefault="00A67AF8" w:rsidP="00E96589" w:rsidR="00A67AF8" w:rsidRPr="001A6670">
      <w:pPr>
        <w:pStyle w:val="Bezproreda"/>
        <w:jc w:val="both"/>
        <w:rPr>
          <w:rFonts w:eastAsia="MS Mincho" w:hAnsi="Times New Roman" w:ascii="Times New Roman"/>
        </w:rPr>
      </w:pPr>
    </w:p>
    <w:p w:rsidRDefault="00A67AF8" w:rsidP="00E96589" w:rsidR="00A67AF8" w:rsidRPr="001A6670">
      <w:pPr>
        <w:pStyle w:val="Bezproreda"/>
        <w:jc w:val="both"/>
        <w:rPr>
          <w:rFonts w:eastAsia="MS Mincho" w:hAnsi="Times New Roman" w:ascii="Times New Roman"/>
          <w:bCs/>
        </w:rPr>
      </w:pPr>
    </w:p>
    <w:p w:rsidRDefault="00A67AF8" w:rsidP="00E96589" w:rsidR="00A67AF8" w:rsidRPr="001A6670">
      <w:pPr>
        <w:pStyle w:val="Bezproreda"/>
        <w:jc w:val="both"/>
        <w:rPr>
          <w:rFonts w:eastAsia="MS Mincho" w:hAnsi="Times New Roman" w:ascii="Times New Roman"/>
          <w:bCs/>
        </w:rPr>
      </w:pPr>
      <w:r w:rsidRPr="001A6670">
        <w:rPr>
          <w:rFonts w:eastAsia="MS Mincho" w:hAnsi="Times New Roman" w:ascii="Times New Roman"/>
        </w:rPr>
        <w:tab/>
        <w:t xml:space="preserve">Trgovački sud u Rijeci, po sucu ovog suda Liljani Ugrin, kao stečajnom sucu, u </w:t>
      </w:r>
      <w:r w:rsidR="007D2466" w:rsidRPr="001A6670">
        <w:rPr>
          <w:rFonts w:eastAsia="MS Mincho" w:hAnsi="Times New Roman" w:ascii="Times New Roman"/>
        </w:rPr>
        <w:t xml:space="preserve">stečajnom </w:t>
      </w:r>
      <w:r w:rsidRPr="001A6670">
        <w:rPr>
          <w:rFonts w:eastAsia="MS Mincho" w:hAnsi="Times New Roman" w:ascii="Times New Roman"/>
        </w:rPr>
        <w:t>predmetu nad dužnikom BRODOMATERIJAL d.d. u stečaju Škrljevo (OIB 32152751113</w:t>
      </w:r>
      <w:r w:rsidR="001A6670" w:rsidRPr="001A6670">
        <w:rPr>
          <w:rFonts w:eastAsia="MS Mincho" w:hAnsi="Times New Roman" w:ascii="Times New Roman"/>
        </w:rPr>
        <w:t>),</w:t>
      </w:r>
      <w:r w:rsidRPr="001A6670">
        <w:rPr>
          <w:rFonts w:eastAsia="MS Mincho" w:hAnsi="Times New Roman" w:ascii="Times New Roman"/>
        </w:rPr>
        <w:t xml:space="preserve">  </w:t>
      </w:r>
      <w:r w:rsidRPr="001A6670">
        <w:rPr>
          <w:rFonts w:hAnsi="Times New Roman" w:ascii="Times New Roman"/>
        </w:rPr>
        <w:t>Švalbina 3,  Rijeka</w:t>
      </w:r>
      <w:r w:rsidR="001A6670" w:rsidRPr="001A6670">
        <w:rPr>
          <w:rFonts w:hAnsi="Times New Roman" w:ascii="Times New Roman"/>
        </w:rPr>
        <w:t>,</w:t>
      </w:r>
      <w:r w:rsidRPr="001A6670">
        <w:rPr>
          <w:rFonts w:hAnsi="Times New Roman" w:ascii="Times New Roman"/>
        </w:rPr>
        <w:t xml:space="preserve"> </w:t>
      </w:r>
      <w:r w:rsidRPr="001A6670">
        <w:rPr>
          <w:rFonts w:eastAsia="MS Mincho" w:hAnsi="Times New Roman" w:ascii="Times New Roman"/>
        </w:rPr>
        <w:t xml:space="preserve">dana </w:t>
      </w:r>
      <w:r w:rsidRPr="001A6670">
        <w:rPr>
          <w:rFonts w:eastAsia="MS Mincho" w:hAnsi="Times New Roman" w:ascii="Times New Roman"/>
          <w:bCs/>
        </w:rPr>
        <w:t xml:space="preserve">2. listopada </w:t>
      </w:r>
      <w:r w:rsidRPr="001A6670">
        <w:rPr>
          <w:rFonts w:hAnsi="Times New Roman" w:ascii="Times New Roman"/>
        </w:rPr>
        <w:t>201</w:t>
      </w:r>
      <w:r w:rsidRPr="001A6670">
        <w:rPr>
          <w:rFonts w:hAnsi="Times New Roman" w:ascii="Times New Roman"/>
          <w:bCs/>
        </w:rPr>
        <w:t>8</w:t>
      </w:r>
      <w:r w:rsidRPr="001A6670">
        <w:rPr>
          <w:rFonts w:eastAsia="MS Mincho" w:hAnsi="Times New Roman" w:ascii="Times New Roman"/>
        </w:rPr>
        <w:t xml:space="preserve">. </w:t>
      </w:r>
    </w:p>
    <w:p w:rsidRDefault="00A67AF8" w:rsidP="00E96589" w:rsidR="00A67AF8" w:rsidRPr="001A6670">
      <w:pPr>
        <w:pStyle w:val="Bezproreda"/>
        <w:jc w:val="both"/>
        <w:rPr>
          <w:rFonts w:eastAsia="MS Mincho" w:hAnsi="Times New Roman" w:ascii="Times New Roman"/>
        </w:rPr>
      </w:pPr>
    </w:p>
    <w:p w:rsidRDefault="00A67AF8" w:rsidP="00E96589" w:rsidR="00A67AF8" w:rsidRPr="001A6670">
      <w:pPr>
        <w:pStyle w:val="Bezproreda"/>
        <w:jc w:val="both"/>
        <w:rPr>
          <w:rFonts w:eastAsia="MS Mincho" w:hAnsi="Times New Roman" w:ascii="Times New Roman"/>
        </w:rPr>
      </w:pPr>
    </w:p>
    <w:p w:rsidRDefault="00A67AF8" w:rsidP="00E96589" w:rsidR="00A67AF8" w:rsidRPr="001A6670">
      <w:pPr>
        <w:pStyle w:val="Bezproreda"/>
        <w:jc w:val="center"/>
        <w:rPr>
          <w:rFonts w:eastAsia="MS Mincho" w:hAnsi="Times New Roman" w:ascii="Times New Roman"/>
          <w:bCs/>
        </w:rPr>
      </w:pPr>
      <w:r w:rsidRPr="001A6670">
        <w:rPr>
          <w:rFonts w:eastAsia="MS Mincho" w:hAnsi="Times New Roman" w:ascii="Times New Roman"/>
        </w:rPr>
        <w:t>r i j e š i o   j e</w:t>
      </w:r>
    </w:p>
    <w:p w:rsidRDefault="00A67AF8" w:rsidP="00E96589" w:rsidR="00A67AF8" w:rsidRPr="001A6670">
      <w:pPr>
        <w:pStyle w:val="Bezproreda"/>
        <w:jc w:val="both"/>
        <w:rPr>
          <w:rFonts w:eastAsia="MS Mincho" w:hAnsi="Times New Roman" w:ascii="Times New Roman"/>
          <w:bCs/>
        </w:rPr>
      </w:pPr>
    </w:p>
    <w:p w:rsidRDefault="00A67AF8" w:rsidP="00E96589" w:rsidR="00A67AF8" w:rsidRPr="001A6670">
      <w:pPr>
        <w:pStyle w:val="Bezproreda"/>
        <w:jc w:val="both"/>
        <w:rPr>
          <w:rFonts w:eastAsia="MS Mincho" w:hAnsi="Times New Roman" w:ascii="Times New Roman"/>
          <w:bCs/>
        </w:rPr>
      </w:pPr>
    </w:p>
    <w:p w:rsidRDefault="00A67AF8" w:rsidP="00E96589" w:rsidR="00A67AF8" w:rsidRPr="001A6670">
      <w:pPr>
        <w:pStyle w:val="Bezproreda"/>
        <w:jc w:val="both"/>
        <w:rPr>
          <w:rFonts w:hAnsi="Times New Roman" w:ascii="Times New Roman"/>
        </w:rPr>
      </w:pPr>
      <w:r w:rsidRPr="001A6670">
        <w:rPr>
          <w:rFonts w:hAnsi="Times New Roman" w:ascii="Times New Roman"/>
        </w:rPr>
        <w:t xml:space="preserve"> </w:t>
      </w:r>
      <w:r w:rsidRPr="001A6670">
        <w:rPr>
          <w:rFonts w:hAnsi="Times New Roman" w:ascii="Times New Roman"/>
        </w:rPr>
        <w:tab/>
        <w:t xml:space="preserve">Odbacuje se prijava tražbine vjerovnika Dorotee Žic, OIB 06536794478, </w:t>
      </w:r>
      <w:r w:rsidR="00E96589" w:rsidRPr="001A6670">
        <w:rPr>
          <w:rFonts w:hAnsi="Times New Roman" w:ascii="Times New Roman"/>
        </w:rPr>
        <w:t xml:space="preserve">Švalbina 3, </w:t>
      </w:r>
      <w:r w:rsidRPr="001A6670">
        <w:rPr>
          <w:rFonts w:hAnsi="Times New Roman" w:ascii="Times New Roman"/>
        </w:rPr>
        <w:t xml:space="preserve">Rijeka u iznosu od </w:t>
      </w:r>
      <w:r w:rsidR="007D2466" w:rsidRPr="001A6670">
        <w:rPr>
          <w:rFonts w:hAnsi="Times New Roman" w:ascii="Times New Roman"/>
        </w:rPr>
        <w:t xml:space="preserve">15.739,97 </w:t>
      </w:r>
      <w:r w:rsidRPr="001A6670">
        <w:rPr>
          <w:rFonts w:hAnsi="Times New Roman" w:ascii="Times New Roman"/>
        </w:rPr>
        <w:t>kn kao tražbine drugog višeg isplatnog reda</w:t>
      </w:r>
      <w:r w:rsidR="00E0425A" w:rsidRPr="001A6670">
        <w:rPr>
          <w:rFonts w:hAnsi="Times New Roman" w:ascii="Times New Roman"/>
        </w:rPr>
        <w:t xml:space="preserve">, kao </w:t>
      </w:r>
      <w:r w:rsidR="00E96589" w:rsidRPr="001A6670">
        <w:rPr>
          <w:rFonts w:hAnsi="Times New Roman" w:ascii="Times New Roman"/>
        </w:rPr>
        <w:t>nepravovremena</w:t>
      </w:r>
      <w:r w:rsidRPr="001A6670">
        <w:rPr>
          <w:rFonts w:hAnsi="Times New Roman" w:ascii="Times New Roman"/>
        </w:rPr>
        <w:t>.</w:t>
      </w:r>
    </w:p>
    <w:p w:rsidRDefault="00E0425A" w:rsidP="00E96589" w:rsidR="00E0425A" w:rsidRPr="001A6670">
      <w:pPr>
        <w:pStyle w:val="Bezproreda"/>
        <w:jc w:val="both"/>
        <w:rPr>
          <w:rFonts w:hAnsi="Times New Roman" w:ascii="Times New Roman"/>
        </w:rPr>
      </w:pPr>
    </w:p>
    <w:p w:rsidRDefault="00E96589" w:rsidP="00E96589" w:rsidR="00E96589" w:rsidRPr="001A6670">
      <w:pPr>
        <w:pStyle w:val="Bezproreda"/>
        <w:jc w:val="center"/>
        <w:rPr>
          <w:rFonts w:hAnsi="Times New Roman" w:ascii="Times New Roman"/>
        </w:rPr>
      </w:pPr>
    </w:p>
    <w:p w:rsidRDefault="00A67AF8" w:rsidP="00E96589" w:rsidR="00A67AF8" w:rsidRPr="001A6670">
      <w:pPr>
        <w:pStyle w:val="Bezproreda"/>
        <w:jc w:val="center"/>
        <w:rPr>
          <w:rFonts w:hAnsi="Times New Roman" w:ascii="Times New Roman"/>
        </w:rPr>
      </w:pPr>
      <w:r w:rsidRPr="001A6670">
        <w:rPr>
          <w:rFonts w:hAnsi="Times New Roman" w:ascii="Times New Roman"/>
        </w:rPr>
        <w:t>Obrazloženje</w:t>
      </w:r>
    </w:p>
    <w:p w:rsidRDefault="00E0425A" w:rsidP="00E96589" w:rsidR="00E0425A" w:rsidRPr="001A6670">
      <w:pPr>
        <w:pStyle w:val="Bezproreda"/>
        <w:jc w:val="both"/>
        <w:rPr>
          <w:rFonts w:hAnsi="Times New Roman" w:ascii="Times New Roman"/>
        </w:rPr>
      </w:pPr>
    </w:p>
    <w:p w:rsidRDefault="00E96589" w:rsidP="00E96589" w:rsidR="00E96589" w:rsidRPr="001A6670">
      <w:pPr>
        <w:pStyle w:val="Bezproreda"/>
        <w:jc w:val="both"/>
        <w:rPr>
          <w:rFonts w:hAnsi="Times New Roman" w:ascii="Times New Roman"/>
        </w:rPr>
      </w:pPr>
    </w:p>
    <w:p w:rsidRDefault="00A67AF8" w:rsidP="00E96589" w:rsidR="00A67AF8" w:rsidRPr="001A6670">
      <w:pPr>
        <w:pStyle w:val="Bezproreda"/>
        <w:ind w:firstLine="708"/>
        <w:jc w:val="both"/>
        <w:rPr>
          <w:rFonts w:hAnsi="Times New Roman" w:ascii="Times New Roman"/>
        </w:rPr>
      </w:pPr>
      <w:r w:rsidRPr="001A6670">
        <w:rPr>
          <w:rFonts w:hAnsi="Times New Roman" w:ascii="Times New Roman"/>
        </w:rPr>
        <w:t>Rješenje</w:t>
      </w:r>
      <w:r w:rsidR="00E0425A" w:rsidRPr="001A6670">
        <w:rPr>
          <w:rFonts w:hAnsi="Times New Roman" w:ascii="Times New Roman"/>
        </w:rPr>
        <w:t>m</w:t>
      </w:r>
      <w:r w:rsidRPr="001A6670">
        <w:rPr>
          <w:rFonts w:hAnsi="Times New Roman" w:ascii="Times New Roman"/>
        </w:rPr>
        <w:t xml:space="preserve"> Visokog trgovačkog suda Republike Hrvatske pod poslovnim brojem Pž-3353/2017-3 od 12. srpnja 2017. ukinuto je ovosudno rješenje poslovni broj St-64/99-2566 od 9. ožujka 2016. u točki I. 1. njegove izreke u dijelu kojim se utvrđuje osporenim potraživanje Dorotee Žic, OIB 06536794478, Rijeka, Švalbina 3, u iznosu od 15.739,97 kn kao tražbine drugog višeg isplatnog reda, te </w:t>
      </w:r>
      <w:r w:rsidR="00E96589" w:rsidRPr="001A6670">
        <w:rPr>
          <w:rFonts w:hAnsi="Times New Roman" w:ascii="Times New Roman"/>
        </w:rPr>
        <w:t xml:space="preserve">je </w:t>
      </w:r>
      <w:r w:rsidRPr="001A6670">
        <w:rPr>
          <w:rFonts w:hAnsi="Times New Roman" w:ascii="Times New Roman"/>
        </w:rPr>
        <w:t>u tom dijelu predmet vrać</w:t>
      </w:r>
      <w:r w:rsidR="00E96589" w:rsidRPr="001A6670">
        <w:rPr>
          <w:rFonts w:hAnsi="Times New Roman" w:ascii="Times New Roman"/>
        </w:rPr>
        <w:t>en</w:t>
      </w:r>
      <w:r w:rsidRPr="001A6670">
        <w:rPr>
          <w:rFonts w:hAnsi="Times New Roman" w:ascii="Times New Roman"/>
        </w:rPr>
        <w:t xml:space="preserve"> prvostupanjskom sudu na ponovan postupak.</w:t>
      </w:r>
    </w:p>
    <w:p w:rsidRDefault="00E96589" w:rsidP="00E96589" w:rsidR="00E0425A" w:rsidRPr="001A6670">
      <w:pPr>
        <w:pStyle w:val="Bezproreda"/>
        <w:ind w:firstLine="708"/>
        <w:jc w:val="both"/>
        <w:rPr>
          <w:rFonts w:hAnsi="Times New Roman" w:ascii="Times New Roman"/>
        </w:rPr>
      </w:pPr>
      <w:r w:rsidRPr="001A6670">
        <w:rPr>
          <w:rFonts w:hAnsi="Times New Roman" w:ascii="Times New Roman"/>
        </w:rPr>
        <w:t>Tijekom daljnjeg postupka u</w:t>
      </w:r>
      <w:r w:rsidR="00E0425A" w:rsidRPr="001A6670">
        <w:rPr>
          <w:rFonts w:hAnsi="Times New Roman" w:ascii="Times New Roman"/>
        </w:rPr>
        <w:t>vidom u podnijetu prijave tražbine, žalbu vjerovnika Dorotee Žic i odgovor na žalbu stečajnog  upravitelja</w:t>
      </w:r>
      <w:r w:rsidRPr="001A6670">
        <w:rPr>
          <w:rFonts w:hAnsi="Times New Roman" w:ascii="Times New Roman"/>
        </w:rPr>
        <w:t>, postupajući po uputi drugostupanjskog suda,</w:t>
      </w:r>
      <w:r w:rsidR="00E0425A" w:rsidRPr="001A6670">
        <w:rPr>
          <w:rFonts w:hAnsi="Times New Roman" w:ascii="Times New Roman"/>
        </w:rPr>
        <w:t xml:space="preserve"> utvrđeno je da se prijavljena tražbina u </w:t>
      </w:r>
      <w:r w:rsidR="00A67AF8" w:rsidRPr="001A6670">
        <w:rPr>
          <w:rFonts w:hAnsi="Times New Roman" w:ascii="Times New Roman"/>
        </w:rPr>
        <w:t>iznos</w:t>
      </w:r>
      <w:r w:rsidR="00E0425A" w:rsidRPr="001A6670">
        <w:rPr>
          <w:rFonts w:hAnsi="Times New Roman" w:ascii="Times New Roman"/>
        </w:rPr>
        <w:t xml:space="preserve">u </w:t>
      </w:r>
      <w:r w:rsidR="00A67AF8" w:rsidRPr="001A6670">
        <w:rPr>
          <w:rFonts w:hAnsi="Times New Roman" w:ascii="Times New Roman"/>
        </w:rPr>
        <w:t>od 15.739,97 kn odnosi na obračun kamata nakon otvaranja stečaja do 31. kolovoza 2015</w:t>
      </w:r>
      <w:r w:rsidR="00E0425A" w:rsidRPr="001A6670">
        <w:rPr>
          <w:rFonts w:hAnsi="Times New Roman" w:ascii="Times New Roman"/>
        </w:rPr>
        <w:t>.</w:t>
      </w:r>
    </w:p>
    <w:p w:rsidRDefault="00E0425A" w:rsidP="00E96589" w:rsidR="006461E8" w:rsidRPr="001A6670">
      <w:pPr>
        <w:pStyle w:val="Bezproreda"/>
        <w:ind w:firstLine="708"/>
        <w:jc w:val="both"/>
        <w:rPr>
          <w:rFonts w:hAnsi="Times New Roman" w:ascii="Times New Roman"/>
        </w:rPr>
      </w:pPr>
      <w:r w:rsidRPr="001A6670">
        <w:rPr>
          <w:rFonts w:hAnsi="Times New Roman" w:ascii="Times New Roman"/>
        </w:rPr>
        <w:t xml:space="preserve">Odredbom članka 72. stavak 1. točka 1. </w:t>
      </w:r>
      <w:r w:rsidR="006461E8" w:rsidRPr="001A6670">
        <w:rPr>
          <w:rFonts w:hAnsi="Times New Roman" w:ascii="Times New Roman"/>
        </w:rPr>
        <w:t xml:space="preserve">Stečajnog  zakona („Narodne novine“ broj 44/96, 29/99, 129/00, 123/03, 82/06, 116/10, 25/12, 133/12) </w:t>
      </w:r>
      <w:r w:rsidRPr="001A6670">
        <w:rPr>
          <w:rFonts w:hAnsi="Times New Roman" w:ascii="Times New Roman"/>
        </w:rPr>
        <w:t xml:space="preserve">propisano je da se </w:t>
      </w:r>
      <w:r w:rsidR="005535F3" w:rsidRPr="001A6670">
        <w:rPr>
          <w:rFonts w:hAnsi="Times New Roman" w:ascii="Times New Roman"/>
        </w:rPr>
        <w:t>n</w:t>
      </w:r>
      <w:r w:rsidRPr="001A6670">
        <w:rPr>
          <w:rFonts w:hAnsi="Times New Roman" w:ascii="Times New Roman"/>
        </w:rPr>
        <w:t>akon tražbina viših isplatnih redova, kao tražbine nižih isplatnih redova, namiruju prema navedenom redoslijedu:</w:t>
      </w:r>
      <w:r w:rsidR="005535F3" w:rsidRPr="001A6670">
        <w:rPr>
          <w:rFonts w:hAnsi="Times New Roman" w:ascii="Times New Roman"/>
        </w:rPr>
        <w:t xml:space="preserve"> </w:t>
      </w:r>
      <w:r w:rsidRPr="001A6670">
        <w:rPr>
          <w:rFonts w:hAnsi="Times New Roman" w:ascii="Times New Roman"/>
        </w:rPr>
        <w:t>1. kamate na tražbine stečajnih vjerovnika od otvaranja stečajnoga postupka</w:t>
      </w:r>
      <w:r w:rsidR="006461E8" w:rsidRPr="001A6670">
        <w:rPr>
          <w:rFonts w:hAnsi="Times New Roman" w:ascii="Times New Roman"/>
        </w:rPr>
        <w:t xml:space="preserve">. </w:t>
      </w:r>
    </w:p>
    <w:p w:rsidRDefault="007D2466" w:rsidP="00E96589" w:rsidR="006461E8" w:rsidRPr="001A6670">
      <w:pPr>
        <w:pStyle w:val="Bezproreda"/>
        <w:ind w:firstLine="708"/>
        <w:jc w:val="both"/>
        <w:rPr>
          <w:rFonts w:hAnsi="Times New Roman" w:ascii="Times New Roman"/>
        </w:rPr>
      </w:pPr>
      <w:r w:rsidRPr="001A6670">
        <w:rPr>
          <w:rFonts w:hAnsi="Times New Roman" w:ascii="Times New Roman"/>
        </w:rPr>
        <w:t>Nadalje, o</w:t>
      </w:r>
      <w:r w:rsidR="006461E8" w:rsidRPr="001A6670">
        <w:rPr>
          <w:rFonts w:hAnsi="Times New Roman" w:ascii="Times New Roman"/>
        </w:rPr>
        <w:t xml:space="preserve">dredbom članka </w:t>
      </w:r>
      <w:r w:rsidR="00E96589" w:rsidRPr="001A6670">
        <w:rPr>
          <w:rFonts w:hAnsi="Times New Roman" w:ascii="Times New Roman"/>
        </w:rPr>
        <w:t>173</w:t>
      </w:r>
      <w:r w:rsidR="006461E8" w:rsidRPr="001A6670">
        <w:rPr>
          <w:rFonts w:hAnsi="Times New Roman" w:ascii="Times New Roman"/>
        </w:rPr>
        <w:t xml:space="preserve">. stavak </w:t>
      </w:r>
      <w:r w:rsidR="00E96589" w:rsidRPr="001A6670">
        <w:rPr>
          <w:rFonts w:hAnsi="Times New Roman" w:ascii="Times New Roman"/>
        </w:rPr>
        <w:t>7</w:t>
      </w:r>
      <w:r w:rsidR="006461E8" w:rsidRPr="001A6670">
        <w:rPr>
          <w:rFonts w:hAnsi="Times New Roman" w:ascii="Times New Roman"/>
        </w:rPr>
        <w:t xml:space="preserve">. SZ-a  propisano je da se tražbine vjerovnika nižih isplatnih redova prijavljuju samo </w:t>
      </w:r>
      <w:r w:rsidR="00E96589" w:rsidRPr="001A6670">
        <w:rPr>
          <w:rFonts w:hAnsi="Times New Roman" w:ascii="Times New Roman"/>
        </w:rPr>
        <w:t>ako stečajni sudac posebno pozove i te vjerovnike da prijave svoje tražbine.</w:t>
      </w:r>
    </w:p>
    <w:p w:rsidRDefault="006461E8" w:rsidP="00E96589" w:rsidR="006461E8" w:rsidRPr="001A6670">
      <w:pPr>
        <w:pStyle w:val="Bezproreda"/>
        <w:ind w:firstLine="708"/>
        <w:jc w:val="both"/>
        <w:rPr>
          <w:rFonts w:hAnsi="Times New Roman" w:ascii="Times New Roman"/>
        </w:rPr>
      </w:pPr>
      <w:r w:rsidRPr="001A6670">
        <w:rPr>
          <w:rFonts w:hAnsi="Times New Roman" w:ascii="Times New Roman"/>
          <w:color w:val="000000"/>
        </w:rPr>
        <w:t>Kako vjerovni</w:t>
      </w:r>
      <w:r w:rsidR="007D2466" w:rsidRPr="001A6670">
        <w:rPr>
          <w:rFonts w:hAnsi="Times New Roman" w:ascii="Times New Roman"/>
          <w:color w:val="000000"/>
        </w:rPr>
        <w:t xml:space="preserve">ci </w:t>
      </w:r>
      <w:r w:rsidRPr="001A6670">
        <w:rPr>
          <w:rFonts w:hAnsi="Times New Roman" w:ascii="Times New Roman"/>
          <w:color w:val="000000"/>
        </w:rPr>
        <w:t xml:space="preserve">nižih isplatnih redova </w:t>
      </w:r>
      <w:r w:rsidR="007D2466" w:rsidRPr="001A6670">
        <w:rPr>
          <w:rFonts w:hAnsi="Times New Roman" w:ascii="Times New Roman"/>
          <w:color w:val="000000"/>
        </w:rPr>
        <w:t xml:space="preserve">nisu pozvani </w:t>
      </w:r>
      <w:r w:rsidRPr="001A6670">
        <w:rPr>
          <w:rFonts w:hAnsi="Times New Roman" w:ascii="Times New Roman"/>
          <w:color w:val="000000"/>
        </w:rPr>
        <w:t xml:space="preserve">da prijave tražbine, </w:t>
      </w:r>
      <w:r w:rsidRPr="001A6670">
        <w:rPr>
          <w:rFonts w:hAnsi="Times New Roman" w:ascii="Times New Roman"/>
        </w:rPr>
        <w:t>primjenom odredbe članka 282. stavak 1. Zakona o parničnom postupku (</w:t>
      </w:r>
      <w:r w:rsidR="001A6670" w:rsidRPr="001A6670">
        <w:rPr>
          <w:rFonts w:hAnsi="Times New Roman" w:ascii="Times New Roman"/>
        </w:rPr>
        <w:t xml:space="preserve">„Narodne novine“ </w:t>
      </w:r>
      <w:r w:rsidRPr="001A6670">
        <w:rPr>
          <w:rFonts w:hAnsi="Times New Roman" w:ascii="Times New Roman"/>
        </w:rPr>
        <w:t xml:space="preserve">br. 53/91, </w:t>
      </w:r>
      <w:r w:rsidRPr="001A6670">
        <w:rPr>
          <w:rFonts w:hAnsi="Times New Roman" w:ascii="Times New Roman"/>
        </w:rPr>
        <w:lastRenderedPageBreak/>
        <w:t>91/92, 58/93, 112/99, 88/01, 117/03, 88/05, 2/07, 84/08, 96/08, 123/08, 57/11, 148/11, 25/13 i 89/14, u daljnjem tekstu ZPP</w:t>
      </w:r>
      <w:r w:rsidR="007D2466" w:rsidRPr="001A6670">
        <w:rPr>
          <w:rFonts w:hAnsi="Times New Roman" w:ascii="Times New Roman"/>
        </w:rPr>
        <w:t>-a</w:t>
      </w:r>
      <w:r w:rsidRPr="001A6670">
        <w:rPr>
          <w:rFonts w:hAnsi="Times New Roman" w:ascii="Times New Roman"/>
        </w:rPr>
        <w:t>) u vezi s odredbom člank</w:t>
      </w:r>
      <w:r w:rsidR="001A6670" w:rsidRPr="001A6670">
        <w:rPr>
          <w:rFonts w:hAnsi="Times New Roman" w:ascii="Times New Roman"/>
        </w:rPr>
        <w:t>a</w:t>
      </w:r>
      <w:r w:rsidRPr="001A6670">
        <w:rPr>
          <w:rFonts w:hAnsi="Times New Roman" w:ascii="Times New Roman"/>
        </w:rPr>
        <w:t xml:space="preserve"> </w:t>
      </w:r>
      <w:r w:rsidR="007D2466" w:rsidRPr="001A6670">
        <w:rPr>
          <w:rFonts w:hAnsi="Times New Roman" w:ascii="Times New Roman"/>
        </w:rPr>
        <w:t>6</w:t>
      </w:r>
      <w:r w:rsidRPr="001A6670">
        <w:rPr>
          <w:rFonts w:hAnsi="Times New Roman" w:ascii="Times New Roman"/>
        </w:rPr>
        <w:t>. SZ-a</w:t>
      </w:r>
      <w:r w:rsidR="007D2466" w:rsidRPr="001A6670">
        <w:rPr>
          <w:rFonts w:hAnsi="Times New Roman" w:ascii="Times New Roman"/>
        </w:rPr>
        <w:t>,</w:t>
      </w:r>
      <w:r w:rsidRPr="001A6670">
        <w:rPr>
          <w:rFonts w:hAnsi="Times New Roman" w:ascii="Times New Roman"/>
        </w:rPr>
        <w:t xml:space="preserve"> </w:t>
      </w:r>
      <w:r w:rsidR="007D2466" w:rsidRPr="001A6670">
        <w:rPr>
          <w:rFonts w:hAnsi="Times New Roman" w:ascii="Times New Roman"/>
        </w:rPr>
        <w:t xml:space="preserve">valjalo je </w:t>
      </w:r>
      <w:r w:rsidRPr="001A6670">
        <w:rPr>
          <w:rFonts w:hAnsi="Times New Roman" w:ascii="Times New Roman"/>
        </w:rPr>
        <w:t xml:space="preserve">odlučiti kao pod točkom I. izreke ovog rješenja. </w:t>
      </w:r>
    </w:p>
    <w:p w:rsidRDefault="006461E8" w:rsidP="00E96589" w:rsidR="006461E8" w:rsidRPr="001A6670">
      <w:pPr>
        <w:pStyle w:val="Bezproreda"/>
        <w:jc w:val="both"/>
        <w:rPr>
          <w:rFonts w:hAnsi="Times New Roman" w:ascii="Times New Roman"/>
        </w:rPr>
      </w:pPr>
    </w:p>
    <w:p w:rsidRDefault="006461E8" w:rsidP="00E96589" w:rsidR="006461E8" w:rsidRPr="001A6670">
      <w:pPr>
        <w:pStyle w:val="Bezproreda"/>
        <w:jc w:val="both"/>
        <w:rPr>
          <w:rFonts w:hAnsi="Times New Roman" w:ascii="Times New Roman"/>
        </w:rPr>
      </w:pPr>
    </w:p>
    <w:p w:rsidRDefault="006461E8" w:rsidP="007D2466" w:rsidR="006461E8" w:rsidRPr="001A6670">
      <w:pPr>
        <w:pStyle w:val="Bezproreda"/>
        <w:jc w:val="center"/>
        <w:rPr>
          <w:rFonts w:hAnsi="Times New Roman" w:ascii="Times New Roman"/>
        </w:rPr>
      </w:pPr>
      <w:r w:rsidRPr="001A6670">
        <w:rPr>
          <w:rFonts w:hAnsi="Times New Roman" w:ascii="Times New Roman"/>
        </w:rPr>
        <w:t xml:space="preserve">U Rijeci, </w:t>
      </w:r>
      <w:r w:rsidR="007D2466" w:rsidRPr="001A6670">
        <w:rPr>
          <w:rFonts w:eastAsia="MS Mincho" w:hAnsi="Times New Roman" w:ascii="Times New Roman"/>
          <w:bCs/>
        </w:rPr>
        <w:t xml:space="preserve">2. listopada </w:t>
      </w:r>
      <w:r w:rsidR="007D2466" w:rsidRPr="001A6670">
        <w:rPr>
          <w:rFonts w:hAnsi="Times New Roman" w:ascii="Times New Roman"/>
        </w:rPr>
        <w:t>201</w:t>
      </w:r>
      <w:r w:rsidR="007D2466" w:rsidRPr="001A6670">
        <w:rPr>
          <w:rFonts w:hAnsi="Times New Roman" w:ascii="Times New Roman"/>
          <w:bCs/>
        </w:rPr>
        <w:t>8</w:t>
      </w:r>
      <w:r w:rsidRPr="001A6670">
        <w:rPr>
          <w:rFonts w:hAnsi="Times New Roman" w:ascii="Times New Roman"/>
        </w:rPr>
        <w:t>.</w:t>
      </w:r>
    </w:p>
    <w:p w:rsidRDefault="006461E8" w:rsidP="00E96589" w:rsidR="006461E8" w:rsidRPr="001A6670">
      <w:pPr>
        <w:pStyle w:val="Bezproreda"/>
        <w:jc w:val="both"/>
        <w:rPr>
          <w:rFonts w:hAnsi="Times New Roman" w:ascii="Times New Roman"/>
        </w:rPr>
      </w:pPr>
      <w:r w:rsidRPr="001A6670">
        <w:rPr>
          <w:rFonts w:hAnsi="Times New Roman" w:ascii="Times New Roman"/>
        </w:rPr>
        <w:t xml:space="preserve">                                                                                                       </w:t>
      </w:r>
    </w:p>
    <w:p w:rsidRDefault="006461E8" w:rsidP="00E96589" w:rsidR="006461E8" w:rsidRPr="001A6670">
      <w:pPr>
        <w:pStyle w:val="Bezproreda"/>
        <w:jc w:val="both"/>
        <w:rPr>
          <w:rFonts w:hAnsi="Times New Roman" w:ascii="Times New Roman"/>
        </w:rPr>
      </w:pPr>
      <w:r w:rsidRPr="001A6670">
        <w:rPr>
          <w:rFonts w:hAnsi="Times New Roman" w:ascii="Times New Roman"/>
        </w:rPr>
        <w:t xml:space="preserve">                                                                                                                        Sudac  </w:t>
      </w:r>
    </w:p>
    <w:p w:rsidRDefault="006461E8" w:rsidP="00E96589" w:rsidR="006461E8" w:rsidRPr="001A6670">
      <w:pPr>
        <w:pStyle w:val="Bezproreda"/>
        <w:jc w:val="both"/>
        <w:rPr>
          <w:rFonts w:hAnsi="Times New Roman" w:ascii="Times New Roman"/>
        </w:rPr>
      </w:pPr>
      <w:r w:rsidRPr="001A6670">
        <w:rPr>
          <w:rFonts w:hAnsi="Times New Roman" w:ascii="Times New Roman"/>
        </w:rPr>
        <w:t xml:space="preserve">                                                                                                                    Liljana Ugrin    </w:t>
      </w:r>
    </w:p>
    <w:p w:rsidRDefault="006461E8" w:rsidP="00E96589" w:rsidR="006461E8" w:rsidRPr="001A6670">
      <w:pPr>
        <w:pStyle w:val="Bezproreda"/>
        <w:jc w:val="both"/>
        <w:rPr>
          <w:rFonts w:eastAsia="MS Mincho" w:hAnsi="Times New Roman" w:ascii="Times New Roman"/>
        </w:rPr>
      </w:pPr>
      <w:r w:rsidRPr="001A6670">
        <w:rPr>
          <w:rFonts w:eastAsia="MS Mincho" w:hAnsi="Times New Roman" w:ascii="Times New Roman"/>
        </w:rPr>
        <w:tab/>
      </w:r>
    </w:p>
    <w:p w:rsidRDefault="006461E8" w:rsidP="00E96589" w:rsidR="006461E8" w:rsidRPr="001A6670">
      <w:pPr>
        <w:pStyle w:val="Bezproreda"/>
        <w:jc w:val="both"/>
        <w:rPr>
          <w:rFonts w:eastAsia="MS Mincho" w:hAnsi="Times New Roman" w:ascii="Times New Roman"/>
        </w:rPr>
      </w:pPr>
    </w:p>
    <w:p w:rsidRDefault="001A6670" w:rsidP="00E96589" w:rsidR="001A6670" w:rsidRPr="001A6670">
      <w:pPr>
        <w:pStyle w:val="Bezproreda"/>
        <w:jc w:val="both"/>
        <w:rPr>
          <w:rFonts w:eastAsia="MS Mincho" w:hAnsi="Times New Roman" w:ascii="Times New Roman"/>
        </w:rPr>
      </w:pPr>
    </w:p>
    <w:p w:rsidRDefault="001A6670" w:rsidP="00E96589" w:rsidR="001A6670" w:rsidRPr="001A6670">
      <w:pPr>
        <w:pStyle w:val="Bezproreda"/>
        <w:jc w:val="both"/>
        <w:rPr>
          <w:rFonts w:eastAsia="MS Mincho" w:hAnsi="Times New Roman" w:ascii="Times New Roman"/>
        </w:rPr>
      </w:pPr>
    </w:p>
    <w:p w:rsidRDefault="007D2466" w:rsidP="00E96589" w:rsidR="007D2466" w:rsidRPr="001A6670">
      <w:pPr>
        <w:pStyle w:val="Bezproreda"/>
        <w:jc w:val="both"/>
        <w:rPr>
          <w:rFonts w:eastAsia="MS Mincho" w:hAnsi="Times New Roman" w:ascii="Times New Roman"/>
        </w:rPr>
      </w:pPr>
    </w:p>
    <w:p w:rsidRDefault="006461E8" w:rsidP="00E96589" w:rsidR="006461E8" w:rsidRPr="001A6670">
      <w:pPr>
        <w:pStyle w:val="Bezproreda"/>
        <w:jc w:val="both"/>
        <w:rPr>
          <w:rFonts w:eastAsia="MS Mincho" w:hAnsi="Times New Roman" w:ascii="Times New Roman"/>
        </w:rPr>
      </w:pPr>
      <w:r w:rsidRPr="001A6670">
        <w:rPr>
          <w:rFonts w:eastAsia="MS Mincho" w:hAnsi="Times New Roman" w:ascii="Times New Roman"/>
        </w:rPr>
        <w:t xml:space="preserve">POUKA O PRAVOM LIJEKU </w:t>
      </w:r>
    </w:p>
    <w:p w:rsidRDefault="006461E8" w:rsidP="00E96589" w:rsidR="006461E8" w:rsidRPr="001A6670">
      <w:pPr>
        <w:pStyle w:val="Bezproreda"/>
        <w:jc w:val="both"/>
        <w:rPr>
          <w:rFonts w:hAnsi="Times New Roman" w:ascii="Times New Roman"/>
        </w:rPr>
      </w:pPr>
      <w:r w:rsidRPr="001A6670">
        <w:rPr>
          <w:rFonts w:hAnsi="Times New Roman" w:ascii="Times New Roman"/>
        </w:rPr>
        <w:t xml:space="preserve">          Protiv  ovog  rješenja  nezadovoljna stranka ima pravo na žalbu. Žalba se podnosi u roku od 8 dana od dan primitka ovog rješenja u tri istovjetna primjerka, a o žalbi odlučuje Visoki trgovački su Republike Hrvatske.</w:t>
      </w:r>
    </w:p>
    <w:p w:rsidRDefault="006461E8" w:rsidP="00E96589" w:rsidR="006461E8" w:rsidRPr="001A6670">
      <w:pPr>
        <w:pStyle w:val="Bezproreda"/>
        <w:jc w:val="both"/>
        <w:rPr>
          <w:rFonts w:hAnsi="Times New Roman" w:ascii="Times New Roman"/>
        </w:rPr>
      </w:pPr>
    </w:p>
    <w:sectPr w:rsidSect="004624D4" w:rsidR="006461E8" w:rsidRPr="001A6670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21A4" w:rsidP="00A67AF8" w:rsidR="00F921A4">
      <w:pPr>
        <w:spacing w:lineRule="auto" w:line="240" w:after="0"/>
      </w:pPr>
      <w:r>
        <w:separator/>
      </w:r>
    </w:p>
  </w:endnote>
  <w:endnote w:id="0" w:type="continuationSeparator">
    <w:p w:rsidRDefault="00F921A4" w:rsidP="00A67AF8" w:rsidR="00F921A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21A4" w:rsidP="00A67AF8" w:rsidR="00F921A4">
      <w:pPr>
        <w:spacing w:lineRule="auto" w:line="240" w:after="0"/>
      </w:pPr>
      <w:r>
        <w:separator/>
      </w:r>
    </w:p>
  </w:footnote>
  <w:footnote w:id="0" w:type="continuationSeparator">
    <w:p w:rsidRDefault="00F921A4" w:rsidP="00A67AF8" w:rsidR="00F921A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67AF8" w:rsidP="00A67AF8" w:rsidR="00A67AF8" w:rsidRPr="00A67AF8">
    <w:pPr>
      <w:pStyle w:val="Zaglavlje"/>
      <w:jc w:val="right"/>
      <w:rPr>
        <w:sz w:val="24"/>
        <w:szCs w:val="24"/>
      </w:rPr>
    </w:pPr>
    <w:r w:rsidRPr="00A67AF8">
      <w:rPr>
        <w:sz w:val="24"/>
        <w:szCs w:val="24"/>
      </w:rPr>
      <w:t>Poslovni broj 7 St-64/1999-</w:t>
    </w:r>
    <w:r w:rsidR="001A6670">
      <w:rPr>
        <w:sz w:val="24"/>
        <w:szCs w:val="24"/>
      </w:rPr>
      <w:t>2987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C1B51"/>
    <w:rsid w:val="000A5CAD"/>
    <w:rsid w:val="001A6670"/>
    <w:rsid w:val="003B5246"/>
    <w:rsid w:val="004624D4"/>
    <w:rsid w:val="004B2140"/>
    <w:rsid w:val="004B6DF4"/>
    <w:rsid w:val="005535F3"/>
    <w:rsid w:val="005C683A"/>
    <w:rsid w:val="006461E8"/>
    <w:rsid w:val="007D2466"/>
    <w:rsid w:val="00A009B9"/>
    <w:rsid w:val="00A67AF8"/>
    <w:rsid w:val="00C21785"/>
    <w:rsid w:val="00CA00A6"/>
    <w:rsid w:val="00DC1B51"/>
    <w:rsid w:val="00E0425A"/>
    <w:rsid w:val="00E96589"/>
    <w:rsid w:val="00F921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67AF8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67AF8"/>
    <w:rPr>
      <w:sz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67AF8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67AF8"/>
    <w:rPr>
      <w:sz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67AF8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67AF8"/>
    <w:rPr>
      <w:rFonts w:cs="Tahoma" w:hAnsi="Tahoma" w:asci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6461E8"/>
    <w:pPr>
      <w:spacing w:lineRule="auto" w:line="240" w:after="0"/>
      <w:jc w:val="left"/>
    </w:pPr>
    <w:rPr>
      <w:rFonts w:hAnsi="Arial" w:ascii="Arial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A00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00A6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00A6"/>
    <w:rPr>
      <w:rFonts w:eastAsia="MS Mincho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00A6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00A6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67AF8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67AF8"/>
    <w:rPr>
      <w:sz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67AF8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67AF8"/>
    <w:rPr>
      <w:sz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67AF8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67AF8"/>
    <w:rPr>
      <w:rFonts w:ascii="Tahoma" w:cs="Tahoma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6461E8"/>
    <w:pPr>
      <w:spacing w:after="0" w:line="240" w:lineRule="auto"/>
      <w:jc w:val="left"/>
    </w:pPr>
    <w:rPr>
      <w:rFonts w:ascii="Arial" w:hAnsi="Arial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A00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00A6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00A6"/>
    <w:rPr>
      <w:rFonts w:ascii="Times New Roman" w:eastAsia="MS Mincho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00A6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00A6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listopada 2018.</izvorni_sadrzaj>
    <derivirana_varijabla naziv="DomainObject.DatumDonosenjaOdluke_1">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D. Žic</izvorni_sadrzaj>
    <derivirana_varijabla naziv="DomainObject.Primjedba_1">D. Žic</derivirana_varijabla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</izvorni_sadrzaj>
    <derivirana_varijabla naziv="DomainObject.Predmet.Broj_1">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srpnja 1999.</izvorni_sadrzaj>
    <derivirana_varijabla naziv="DomainObject.Predmet.DatumOsnivanja_1">20. srpnja 1999.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St-64/1999</izvorni_sadrzaj>
    <derivirana_varijabla naziv="DomainObject.Predmet.OznakaBroj_1">St-64/1999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BRODOMATERIJAL d.d.  Rijeka</izvorni_sadrzaj>
    <derivirana_varijabla naziv="DomainObject.Predmet.ProtustrankaFormated_1">  BRODOMATERIJAL d.d.  Rijeka</derivirana_varijabla>
  </DomainObject.Predmet.ProtustrankaFormated>
  <DomainObject.Predmet.ProtustrankaFormatedOIB>
    <izvorni_sadrzaj>  BRODOMATERIJAL d.d.  Rijeka, OIB 32152751113</izvorni_sadrzaj>
    <derivirana_varijabla naziv="DomainObject.Predmet.ProtustrankaFormatedOIB_1">  BRODOMATERIJAL d.d.  Rijeka, OIB 32152751113</derivirana_varijabla>
  </DomainObject.Predmet.ProtustrankaFormatedOIB>
  <DomainObject.Predmet.ProtustrankaFormatedWithAdress>
    <izvorni_sadrzaj> BRODOMATERIJAL d.d.  Rijeka, Martinšćica bb, 51000 Rijeka</izvorni_sadrzaj>
    <derivirana_varijabla naziv="DomainObject.Predmet.ProtustrankaFormatedWithAdress_1"> BRODOMATERIJAL d.d.  Rijeka, Martinšćica bb, 51000 Rijeka</derivirana_varijabla>
  </DomainObject.Predmet.ProtustrankaFormatedWithAdress>
  <DomainObject.Predmet.ProtustrankaFormatedWithAdressOIB>
    <izvorni_sadrzaj> BRODOMATERIJAL d.d.  Rijeka, OIB 32152751113, Martinšćica bb, 51000 Rijeka</izvorni_sadrzaj>
    <derivirana_varijabla naziv="DomainObject.Predmet.ProtustrankaFormatedWithAdressOIB_1"> BRODOMATERIJAL d.d.  Rijeka, OIB 32152751113, Martinšćica bb, 51000 Rijeka</derivirana_varijabla>
  </DomainObject.Predmet.ProtustrankaFormatedWithAdressOIB>
  <DomainObject.Predmet.ProtustrankaWithAdress>
    <izvorni_sadrzaj>BRODOMATERIJAL d.d.  Rijeka Martinšćica bb, 51000 Rijeka</izvorni_sadrzaj>
    <derivirana_varijabla naziv="DomainObject.Predmet.ProtustrankaWithAdress_1">BRODOMATERIJAL d.d.  Rijeka Martinšćica bb, 51000 Rijeka</derivirana_varijabla>
  </DomainObject.Predmet.ProtustrankaWithAdress>
  <DomainObject.Predmet.ProtustrankaWithAdressOIB>
    <izvorni_sadrzaj>BRODOMATERIJAL d.d.  Rijeka, OIB 32152751113, Martinšćica bb, 51000 Rijeka</izvorni_sadrzaj>
    <derivirana_varijabla naziv="DomainObject.Predmet.ProtustrankaWithAdressOIB_1">BRODOMATERIJAL d.d.  Rijeka, OIB 32152751113, Martinšćica bb, 51000 Rijeka</derivirana_varijabla>
  </DomainObject.Predmet.ProtustrankaWithAdressOIB>
  <DomainObject.Predmet.ProtustrankaNazivFormated>
    <izvorni_sadrzaj>BRODOMATERIJAL d.d.  Rijeka</izvorni_sadrzaj>
    <derivirana_varijabla naziv="DomainObject.Predmet.ProtustrankaNazivFormated_1">BRODOMATERIJAL d.d.  Rijeka</derivirana_varijabla>
  </DomainObject.Predmet.ProtustrankaNazivFormated>
  <DomainObject.Predmet.ProtustrankaNazivFormatedOIB>
    <izvorni_sadrzaj>BRODOMATERIJAL d.d.  Rijeka, OIB 32152751113</izvorni_sadrzaj>
    <derivirana_varijabla naziv="DomainObject.Predmet.ProtustrankaNazivFormatedOIB_1">BRODOMATERIJAL d.d.  Rijeka, OIB 32152751113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GRAD RIJEKA</izvorni_sadrzaj>
    <derivirana_varijabla naziv="DomainObject.Predmet.StrankaFormated_1">  GRAD RIJEKA</derivirana_varijabla>
  </DomainObject.Predmet.StrankaFormated>
  <DomainObject.Predmet.StrankaFormatedOIB>
    <izvorni_sadrzaj>  GRAD RIJEKA, OIB 54382731928</izvorni_sadrzaj>
    <derivirana_varijabla naziv="DomainObject.Predmet.StrankaFormatedOIB_1">  GRAD RIJEKA, OIB 54382731928</derivirana_varijabla>
  </DomainObject.Predmet.StrankaFormatedOIB>
  <DomainObject.Predmet.StrankaFormatedWithAdress>
    <izvorni_sadrzaj> GRAD RIJEKA, Korzo 16, 51000 Rijeka</izvorni_sadrzaj>
    <derivirana_varijabla naziv="DomainObject.Predmet.StrankaFormatedWithAdress_1"> GRAD RIJEKA, Korzo 16, 51000 Rijeka</derivirana_varijabla>
  </DomainObject.Predmet.StrankaFormatedWithAdress>
  <DomainObject.Predmet.StrankaFormatedWithAdressOIB>
    <izvorni_sadrzaj> GRAD RIJEKA, OIB 54382731928, Korzo 16, 51000 Rijeka</izvorni_sadrzaj>
    <derivirana_varijabla naziv="DomainObject.Predmet.StrankaFormatedWithAdressOIB_1"> GRAD RIJEKA, OIB 54382731928, Korzo 16, 51000 Rijeka</derivirana_varijabla>
  </DomainObject.Predmet.StrankaFormatedWithAdressOIB>
  <DomainObject.Predmet.StrankaWithAdress>
    <izvorni_sadrzaj>GRAD RIJEKA Korzo 16,51000 Rijeka</izvorni_sadrzaj>
    <derivirana_varijabla naziv="DomainObject.Predmet.StrankaWithAdress_1">GRAD RIJEKA Korzo 16,51000 Rijeka</derivirana_varijabla>
  </DomainObject.Predmet.StrankaWithAdress>
  <DomainObject.Predmet.StrankaWithAdressOIB>
    <izvorni_sadrzaj>GRAD RIJEKA, OIB 54382731928, Korzo 16,51000 Rijeka</izvorni_sadrzaj>
    <derivirana_varijabla naziv="DomainObject.Predmet.StrankaWithAdressOIB_1">GRAD RIJEKA, OIB 54382731928, Korzo 16,51000 Rijeka</derivirana_varijabla>
  </DomainObject.Predmet.StrankaWithAdressOIB>
  <DomainObject.Predmet.StrankaNazivFormated>
    <izvorni_sadrzaj>GRAD RIJEKA</izvorni_sadrzaj>
    <derivirana_varijabla naziv="DomainObject.Predmet.StrankaNazivFormated_1">GRAD RIJEKA</derivirana_varijabla>
  </DomainObject.Predmet.StrankaNazivFormated>
  <DomainObject.Predmet.StrankaNazivFormatedOIB>
    <izvorni_sadrzaj>GRAD RIJEKA, OIB 54382731928</izvorni_sadrzaj>
    <derivirana_varijabla naziv="DomainObject.Predmet.StrankaNazivFormatedOIB_1">GRAD RIJEKA, OIB 54382731928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GRAD RIJEKA</item>
    </izvorni_sadrzaj>
    <derivirana_varijabla naziv="DomainObject.Predmet.StrankaListFormated_1">
      <item>GRAD RIJEKA</item>
    </derivirana_varijabla>
  </DomainObject.Predmet.StrankaListFormated>
  <DomainObject.Predmet.StrankaListFormatedOIB>
    <izvorni_sadrzaj>
      <item>GRAD RIJEKA, OIB 54382731928</item>
    </izvorni_sadrzaj>
    <derivirana_varijabla naziv="DomainObject.Predmet.StrankaListFormatedOIB_1">
      <item>GRAD RIJEKA, OIB 54382731928</item>
    </derivirana_varijabla>
  </DomainObject.Predmet.StrankaListFormatedOIB>
  <DomainObject.Predmet.StrankaListFormatedWithAdress>
    <izvorni_sadrzaj>
      <item>GRAD RIJEKA, Korzo 16, 51000 Rijeka</item>
    </izvorni_sadrzaj>
    <derivirana_varijabla naziv="DomainObject.Predmet.StrankaListFormatedWithAdress_1">
      <item>GRAD RIJEKA, Korzo 16, 51000 Rijeka</item>
    </derivirana_varijabla>
  </DomainObject.Predmet.StrankaListFormatedWithAdress>
  <DomainObject.Predmet.StrankaListFormatedWithAdressOIB>
    <izvorni_sadrzaj>
      <item>GRAD RIJEKA, OIB 54382731928, Korzo 16, 51000 Rijeka</item>
    </izvorni_sadrzaj>
    <derivirana_varijabla naziv="DomainObject.Predmet.StrankaListFormatedWithAdressOIB_1">
      <item>GRAD RIJEKA, OIB 54382731928, Korzo 16, 51000 Rijeka</item>
    </derivirana_varijabla>
  </DomainObject.Predmet.StrankaListFormatedWithAdressOIB>
  <DomainObject.Predmet.StrankaListNazivFormated>
    <izvorni_sadrzaj>
      <item>GRAD RIJEKA</item>
    </izvorni_sadrzaj>
    <derivirana_varijabla naziv="DomainObject.Predmet.StrankaListNazivFormated_1">
      <item>GRAD RIJEKA</item>
    </derivirana_varijabla>
  </DomainObject.Predmet.StrankaListNazivFormated>
  <DomainObject.Predmet.StrankaListNazivFormatedOIB>
    <izvorni_sadrzaj>
      <item>GRAD RIJEKA, OIB 54382731928</item>
    </izvorni_sadrzaj>
    <derivirana_varijabla naziv="DomainObject.Predmet.StrankaListNazivFormatedOIB_1">
      <item>GRAD RIJEKA, OIB 54382731928</item>
    </derivirana_varijabla>
  </DomainObject.Predmet.StrankaListNazivFormatedOIB>
  <DomainObject.Predmet.ProtuStrankaListFormated>
    <izvorni_sadrzaj>
      <item>BRODOMATERIJAL d.d.  Rijeka</item>
    </izvorni_sadrzaj>
    <derivirana_varijabla naziv="DomainObject.Predmet.ProtuStrankaListFormated_1">
      <item>BRODOMATERIJAL d.d.  Rijeka</item>
    </derivirana_varijabla>
  </DomainObject.Predmet.ProtuStrankaListFormated>
  <DomainObject.Predmet.ProtuStrankaListFormatedOIB>
    <izvorni_sadrzaj>
      <item>BRODOMATERIJAL d.d.  Rijeka, OIB 32152751113</item>
    </izvorni_sadrzaj>
    <derivirana_varijabla naziv="DomainObject.Predmet.ProtuStrankaListFormatedOIB_1">
      <item>BRODOMATERIJAL d.d.  Rijeka, OIB 32152751113</item>
    </derivirana_varijabla>
  </DomainObject.Predmet.ProtuStrankaListFormatedOIB>
  <DomainObject.Predmet.ProtuStrankaListFormatedWithAdress>
    <izvorni_sadrzaj>
      <item>BRODOMATERIJAL d.d.  Rijeka, Martinšćica bb, 51000 Rijeka</item>
    </izvorni_sadrzaj>
    <derivirana_varijabla naziv="DomainObject.Predmet.ProtuStrankaListFormatedWithAdress_1">
      <item>BRODOMATERIJAL d.d.  Rijeka, Martinšćica bb, 51000 Rijeka</item>
    </derivirana_varijabla>
  </DomainObject.Predmet.ProtuStrankaListFormatedWithAdress>
  <DomainObject.Predmet.ProtuStrankaListFormatedWithAdressOIB>
    <izvorni_sadrzaj>
      <item>BRODOMATERIJAL d.d.  Rijeka, OIB 32152751113, Martinšćica bb, 51000 Rijeka</item>
    </izvorni_sadrzaj>
    <derivirana_varijabla naziv="DomainObject.Predmet.ProtuStrankaListFormatedWithAdressOIB_1">
      <item>BRODOMATERIJAL d.d.  Rijeka, OIB 32152751113, Martinšćica bb, 51000 Rijeka</item>
    </derivirana_varijabla>
  </DomainObject.Predmet.ProtuStrankaListFormatedWithAdressOIB>
  <DomainObject.Predmet.ProtuStrankaListNazivFormated>
    <izvorni_sadrzaj>
      <item>BRODOMATERIJAL d.d.  Rijeka</item>
    </izvorni_sadrzaj>
    <derivirana_varijabla naziv="DomainObject.Predmet.ProtuStrankaListNazivFormated_1">
      <item>BRODOMATERIJAL d.d.  Rijeka</item>
    </derivirana_varijabla>
  </DomainObject.Predmet.ProtuStrankaListNazivFormated>
  <DomainObject.Predmet.ProtuStrankaListNazivFormatedOIB>
    <izvorni_sadrzaj>
      <item>BRODOMATERIJAL d.d.  Rijeka, OIB 32152751113</item>
    </izvorni_sadrzaj>
    <derivirana_varijabla naziv="DomainObject.Predmet.ProtuStrankaListNazivFormatedOIB_1">
      <item>BRODOMATERIJAL d.d.  Rijeka, OIB 32152751113</item>
    </derivirana_varijabla>
  </DomainObject.Predmet.ProtuStrankaListNazivFormatedOIB>
  <DomainObject.Predmet.OstaliListFormated>
    <izvorni_sadrzaj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  <item>Pave Abramović</item>
      <item>Vinko Andrijčić</item>
      <item>Damir Antunović</item>
      <item>Lilijana Augustin</item>
      <item>Gordana Azinović</item>
      <item>Ivan Ažić</item>
      <item>Šima Babić</item>
      <item>Sanja Babić</item>
      <item>Anita Balen</item>
      <item>Marina Ban</item>
      <item>Slobodan Banašin</item>
      <item>Ante Banić</item>
      <item>Josipa Barak</item>
      <item>Ljiljana Barak</item>
      <item>Braco Baričević</item>
      <item>Mauricio Bastiancich</item>
      <item>Elio Belak</item>
      <item>Radojka Benić</item>
      <item>Luciana Berković</item>
      <item>Ive Bilen</item>
      <item>Nadija Bilen-Križanec</item>
      <item>Zdenko Bodakoš</item>
      <item>Čedomir Borčić</item>
      <item>Vesna Bosak</item>
      <item>Antonija-Nada Božić</item>
      <item>Slobodan Božić</item>
      <item>Nedeljka Bradanović</item>
      <item>Gordana Brašnić</item>
      <item>Zlatan Bratina</item>
      <item>Zoran Brdar</item>
      <item>Klaudio Brljafa</item>
      <item>Vladimir Brenko</item>
      <item>Rade Bunjevac</item>
      <item>Gordana Buratović</item>
      <item>Ernada Burek Bećirović</item>
      <item>Ljubomir Kremenović</item>
      <item>Zora Butorac</item>
      <item>Jelena Carević</item>
      <item>Ruža Cattarinuzzi</item>
      <item>Željko Cergnar</item>
      <item>Ivan Cicvarić</item>
      <item>Boris Crnić</item>
      <item>Milka Crnković</item>
      <item>Vitomir Csorba</item>
      <item>Damir Cuculić</item>
      <item>Milvana Čabrijan</item>
      <item>Dubravka Čargonja</item>
      <item>Marinka Čaušević</item>
      <item>Mirjana Čulina</item>
      <item>Jadranka Radošević</item>
      <item>Ahmet Didić</item>
      <item>Ljubica Doljak</item>
      <item>Željko Domitrović</item>
      <item>Stoja Drača</item>
      <item>Radojka Duković</item>
      <item>Zorana Duković</item>
      <item>Josipa Ivanišević</item>
      <item>Žarko Dumenčić</item>
      <item>Mate Dundović</item>
      <item>Vesna Dunić-bačić</item>
      <item>Dušan Đogo</item>
      <item>Jadranka Đukić</item>
      <item>Mladen Galović</item>
      <item>Jovan Eraković</item>
      <item>Snežana Erlić</item>
      <item>Reza Fajdiga</item>
      <item>Arnold Ferk</item>
      <item>Anton Franki</item>
      <item>Verica Galina</item>
      <item>Nada Kruljac</item>
      <item>Nedeljka Marković</item>
      <item>Marija Kuzmić</item>
      <item>Marica Lakić</item>
      <item>Zorica Leber</item>
      <item>Željka Lekić</item>
      <item>Silvija Lerga</item>
      <item>Vesna Lipovac</item>
      <item>Adema Lovrić</item>
      <item>Mira Lovrović</item>
      <item>Vesna Lučić</item>
      <item>Nada Ludvig</item>
      <item>Goran Ludvig</item>
      <item>Milan Lukanović</item>
      <item>Miljenko Majcen</item>
      <item>Karmen Mandekić</item>
      <item>Sanjin Maravić</item>
      <item>Anto Marić</item>
      <item>Izabella Markelić</item>
      <item>Verona Medić</item>
      <item>Angelo Mian</item>
      <item>Predrag Miculinić</item>
      <item>Vladimir Miculinić</item>
      <item>Josip Mikin</item>
      <item>Jelka Milković</item>
      <item>Tomislav Milković</item>
      <item>Grozdana Milolaža</item>
      <item>Silvana Milošević</item>
      <item>Sonja Mohorovičić</item>
      <item>Ljiljana Mrčela</item>
      <item>Mladen Nakićen</item>
      <item>Zdravka Nazalević</item>
      <item>Ljubica Olujić</item>
      <item>Milenka Omelić</item>
      <item>Vlasta Murgić</item>
      <item>Dragan Ostojić</item>
      <item>Ružica Pašić</item>
      <item>Igor Paulinić</item>
      <item>Breda Rozman-Pavešić</item>
      <item>Andrej Pavešić</item>
      <item>Nives Pavlešić</item>
      <item>Ante Peran</item>
      <item>Zoran Perić</item>
      <item>Anka Pešić</item>
      <item>Ksenija Pešušić</item>
      <item>Željka Petešić</item>
      <item>Anita Petrović</item>
      <item>Miko Petrović</item>
      <item>Suzana Petrović</item>
      <item>Katarina Pletikosa</item>
      <item>Milan Popović</item>
      <item>Mandica Pramparo</item>
      <item>Dragan Puž</item>
      <item>Vojislav Radalj</item>
      <item>Kristina Radanec</item>
      <item>Žarko Ratković</item>
      <item>Alen Relić</item>
      <item>Nada Roch</item>
      <item>Alan Thomas Roško</item>
      <item>Mirjana Rumora</item>
      <item>Josip Sakić</item>
      <item>Mile Sakić</item>
      <item>Radovan Sakić</item>
      <item>Nevenka Samaržija</item>
      <item>Nenad Savanović</item>
      <item>Nikolina Savanović</item>
      <item>Ljubica Savić</item>
      <item>Stipe Sertić</item>
      <item>Agneza Sironić</item>
      <item>Ružica Skoblar</item>
      <item>Anica Smolčić</item>
      <item>Gordana Sochor</item>
      <item>Mara Spajić</item>
      <item>Robert Srdoč</item>
      <item>Liljana Stambul</item>
      <item>Dragan Starčević</item>
      <item>Irena Stevanović</item>
      <item>Marijan Stipančić</item>
      <item>Sabina Stojanović</item>
      <item>Marija Sučić</item>
      <item>Dušan Surina</item>
      <item>Smilja Surina</item>
      <item>Alojzije Šegrt</item>
      <item>Marina Šepac</item>
      <item>Milbert Šimanić</item>
      <item>Marina Širola</item>
      <item>Laura Škerl</item>
      <item>Milica Šubat</item>
      <item>Radmila Šušnjar</item>
      <item>Anamarija Tabula</item>
      <item>Margita Tomljanović</item>
      <item>Slavica Tomljenović</item>
      <item>Biserka Tonsa</item>
      <item>Goran Tuk</item>
      <item>Biserka Turk</item>
      <item>Anita Turković Pavičić</item>
      <item>Ines Vaci</item>
      <item>Jasna Valušek</item>
      <item>Diana Valzania</item>
      <item>Dragan Vekić</item>
      <item>Đorđo Vergić</item>
      <item>Darko Vičić</item>
      <item>Dušan Vidović</item>
      <item>Anka Vignjević</item>
      <item>Sidonija Vinter</item>
      <item>Gordana Viskov</item>
      <item>Mladen Vlah</item>
      <item>Maja Volarić</item>
      <item>Mile Vorkapić</item>
      <item>Sonja Volf</item>
      <item>Marko Vranić</item>
      <item>Nevenka Vranić</item>
      <item>Marijan Vrbos</item>
      <item>Radmila Vučković</item>
      <item>Izabela Vukelić</item>
      <item>Juraj Vukelić</item>
      <item>Ana Vukić</item>
      <item>Marina Vuletić</item>
      <item>Vlado Weiss</item>
      <item>Ivanka Zaborac</item>
      <item>Miranda Zakarija</item>
      <item>Ivan Zec</item>
      <item>Nadica Zednik</item>
      <item>Ana Zlendić</item>
      <item>Ivan Zoretić</item>
      <item>Milka Zrnić</item>
      <item>Boris Žic</item>
      <item>Jasna Žic</item>
      <item>Milan Pokmajević</item>
      <item>Jela Dobrić</item>
      <item>Ana Grginčić</item>
      <item>OSIMPEX - d.o.o. za unutarnju i vanjsku trgovinu</item>
      <item>Katica Simčevski</item>
      <item>Ilonka Pavelić</item>
      <item>Frane Trošelj</item>
      <item>Antun Ožanić</item>
    </izvorni_sadrzaj>
    <derivirana_varijabla naziv="DomainObject.Predmet.OstaliListFormated_1"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  <item>Pave Abramović</item>
      <item>Vinko Andrijčić</item>
      <item>Damir Antunović</item>
      <item>Lilijana Augustin</item>
      <item>Gordana Azinović</item>
      <item>Ivan Ažić</item>
      <item>Šima Babić</item>
      <item>Sanja Babić</item>
      <item>Anita Balen</item>
      <item>Marina Ban</item>
      <item>Slobodan Banašin</item>
      <item>Ante Banić</item>
      <item>Josipa Barak</item>
      <item>Ljiljana Barak</item>
      <item>Braco Baričević</item>
      <item>Mauricio Bastiancich</item>
      <item>Elio Belak</item>
      <item>Radojka Benić</item>
      <item>Luciana Berković</item>
      <item>Ive Bilen</item>
      <item>Nadija Bilen-Križanec</item>
      <item>Zdenko Bodakoš</item>
      <item>Čedomir Borčić</item>
      <item>Vesna Bosak</item>
      <item>Antonija-Nada Božić</item>
      <item>Slobodan Božić</item>
      <item>Nedeljka Bradanović</item>
      <item>Gordana Brašnić</item>
      <item>Zlatan Bratina</item>
      <item>Zoran Brdar</item>
      <item>Klaudio Brljafa</item>
      <item>Vladimir Brenko</item>
      <item>Rade Bunjevac</item>
      <item>Gordana Buratović</item>
      <item>Ernada Burek Bećirović</item>
      <item>Ljubomir Kremenović</item>
      <item>Zora Butorac</item>
      <item>Jelena Carević</item>
      <item>Ruža Cattarinuzzi</item>
      <item>Željko Cergnar</item>
      <item>Ivan Cicvarić</item>
      <item>Boris Crnić</item>
      <item>Milka Crnković</item>
      <item>Vitomir Csorba</item>
      <item>Damir Cuculić</item>
      <item>Milvana Čabrijan</item>
      <item>Dubravka Čargonja</item>
      <item>Marinka Čaušević</item>
      <item>Mirjana Čulina</item>
      <item>Jadranka Radošević</item>
      <item>Ahmet Didić</item>
      <item>Ljubica Doljak</item>
      <item>Željko Domitrović</item>
      <item>Stoja Drača</item>
      <item>Radojka Duković</item>
      <item>Zorana Duković</item>
      <item>Josipa Ivanišević</item>
      <item>Žarko Dumenčić</item>
      <item>Mate Dundović</item>
      <item>Vesna Dunić-bačić</item>
      <item>Dušan Đogo</item>
      <item>Jadranka Đukić</item>
      <item>Mladen Galović</item>
      <item>Jovan Eraković</item>
      <item>Snežana Erlić</item>
      <item>Reza Fajdiga</item>
      <item>Arnold Ferk</item>
      <item>Anton Franki</item>
      <item>Verica Galina</item>
      <item>Nada Kruljac</item>
      <item>Nedeljka Marković</item>
      <item>Marija Kuzmić</item>
      <item>Marica Lakić</item>
      <item>Zorica Leber</item>
      <item>Željka Lekić</item>
      <item>Silvija Lerga</item>
      <item>Vesna Lipovac</item>
      <item>Adema Lovrić</item>
      <item>Mira Lovrović</item>
      <item>Vesna Lučić</item>
      <item>Nada Ludvig</item>
      <item>Goran Ludvig</item>
      <item>Milan Lukanović</item>
      <item>Miljenko Majcen</item>
      <item>Karmen Mandekić</item>
      <item>Sanjin Maravić</item>
      <item>Anto Marić</item>
      <item>Izabella Markelić</item>
      <item>Verona Medić</item>
      <item>Angelo Mian</item>
      <item>Predrag Miculinić</item>
      <item>Vladimir Miculinić</item>
      <item>Josip Mikin</item>
      <item>Jelka Milković</item>
      <item>Tomislav Milković</item>
      <item>Grozdana Milolaža</item>
      <item>Silvana Milošević</item>
      <item>Sonja Mohorovičić</item>
      <item>Ljiljana Mrčela</item>
      <item>Mladen Nakićen</item>
      <item>Zdravka Nazalević</item>
      <item>Ljubica Olujić</item>
      <item>Milenka Omelić</item>
      <item>Vlasta Murgić</item>
      <item>Dragan Ostojić</item>
      <item>Ružica Pašić</item>
      <item>Igor Paulinić</item>
      <item>Breda Rozman-Pavešić</item>
      <item>Andrej Pavešić</item>
      <item>Nives Pavlešić</item>
      <item>Ante Peran</item>
      <item>Zoran Perić</item>
      <item>Anka Pešić</item>
      <item>Ksenija Pešušić</item>
      <item>Željka Petešić</item>
      <item>Anita Petrović</item>
      <item>Miko Petrović</item>
      <item>Suzana Petrović</item>
      <item>Katarina Pletikosa</item>
      <item>Milan Popović</item>
      <item>Mandica Pramparo</item>
      <item>Dragan Puž</item>
      <item>Vojislav Radalj</item>
      <item>Kristina Radanec</item>
      <item>Žarko Ratković</item>
      <item>Alen Relić</item>
      <item>Nada Roch</item>
      <item>Alan Thomas Roško</item>
      <item>Mirjana Rumora</item>
      <item>Josip Sakić</item>
      <item>Mile Sakić</item>
      <item>Radovan Sakić</item>
      <item>Nevenka Samaržija</item>
      <item>Nenad Savanović</item>
      <item>Nikolina Savanović</item>
      <item>Ljubica Savić</item>
      <item>Stipe Sertić</item>
      <item>Agneza Sironić</item>
      <item>Ružica Skoblar</item>
      <item>Anica Smolčić</item>
      <item>Gordana Sochor</item>
      <item>Mara Spajić</item>
      <item>Robert Srdoč</item>
      <item>Liljana Stambul</item>
      <item>Dragan Starčević</item>
      <item>Irena Stevanović</item>
      <item>Marijan Stipančić</item>
      <item>Sabina Stojanović</item>
      <item>Marija Sučić</item>
      <item>Dušan Surina</item>
      <item>Smilja Surina</item>
      <item>Alojzije Šegrt</item>
      <item>Marina Šepac</item>
      <item>Milbert Šimanić</item>
      <item>Marina Širola</item>
      <item>Laura Škerl</item>
      <item>Milica Šubat</item>
      <item>Radmila Šušnjar</item>
      <item>Anamarija Tabula</item>
      <item>Margita Tomljanović</item>
      <item>Slavica Tomljenović</item>
      <item>Biserka Tonsa</item>
      <item>Goran Tuk</item>
      <item>Biserka Turk</item>
      <item>Anita Turković Pavičić</item>
      <item>Ines Vaci</item>
      <item>Jasna Valušek</item>
      <item>Diana Valzania</item>
      <item>Dragan Vekić</item>
      <item>Đorđo Vergić</item>
      <item>Darko Vičić</item>
      <item>Dušan Vidović</item>
      <item>Anka Vignjević</item>
      <item>Sidonija Vinter</item>
      <item>Gordana Viskov</item>
      <item>Mladen Vlah</item>
      <item>Maja Volarić</item>
      <item>Mile Vorkapić</item>
      <item>Sonja Volf</item>
      <item>Marko Vranić</item>
      <item>Nevenka Vranić</item>
      <item>Marijan Vrbos</item>
      <item>Radmila Vučković</item>
      <item>Izabela Vukelić</item>
      <item>Juraj Vukelić</item>
      <item>Ana Vukić</item>
      <item>Marina Vuletić</item>
      <item>Vlado Weiss</item>
      <item>Ivanka Zaborac</item>
      <item>Miranda Zakarija</item>
      <item>Ivan Zec</item>
      <item>Nadica Zednik</item>
      <item>Ana Zlendić</item>
      <item>Ivan Zoretić</item>
      <item>Milka Zrnić</item>
      <item>Boris Žic</item>
      <item>Jasna Žic</item>
      <item>Milan Pokmajević</item>
      <item>Jela Dobrić</item>
      <item>Ana Grginčić</item>
      <item>OSIMPEX - d.o.o. za unutarnju i vanjsku trgovinu</item>
      <item>Katica Simčevski</item>
      <item>Ilonka Pavelić</item>
      <item>Frane Trošelj</item>
      <item>Antun Ožanić</item>
    </derivirana_varijabla>
  </DomainObject.Predmet.OstaliListFormated>
  <DomainObject.Predmet.OstaliListFormatedOIB>
    <izvorni_sadrzaj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Špalj, OIB 36408267403</item>
      <item>Marija Jurković</item>
      <item>Đuro Vograniću</item>
      <item>Franjo Kraljić</item>
      <item>Zorica Pavlović</item>
      <item>Vesna Blažek</item>
      <item>Marinko Linić, OIB 16553854565</item>
      <item>Ante Brakus</item>
      <item>Anton Kovač</item>
      <item>Radojka Iskra</item>
      <item>Karmela Špalj, OIB 91071467451</item>
      <item>Nikola Gvozden</item>
      <item>Vladimir Legac</item>
      <item>Tomislav Kremenović</item>
      <item>Alesandra Tau</item>
      <item>Engebert Weiss, OIB 31268956712</item>
      <item>Dorotea Žic, OIB 06536794478</item>
      <item>Danijela Zidarić</item>
      <item>Jadranka Polić, OIB 22162281774</item>
      <item>Katica Marković, OIB 94988362012</item>
      <item>Darinka Juričev Ivin</item>
      <item>Dubravka Čargonja</item>
      <item>Zdenka Starčević</item>
      <item>Irena Abramović</item>
      <item>Katica Krikšić</item>
      <item>Suzana Rilko, OIB 77403775998</item>
      <item>Rozalija Štokić, OIB 23924434103</item>
      <item>Mirna Kučan, OIB 47881319285</item>
      <item>Branka Frigan</item>
      <item>Bruno Vagaja, OIB 25823490850</item>
      <item>Svjetlana Reinić, OIB 05052071488</item>
      <item>Sandra Rajčić Klapan</item>
      <item>Krunoslava Rumac, OIB 90498058157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  <item>Pave Abramović, OIB 17644082257</item>
      <item>Vinko Andrijčić, OIB 62808832719</item>
      <item>Damir Antunović, OIB 25332956727</item>
      <item>Lilijana Augustin, OIB 12365783008</item>
      <item>Gordana Azinović, OIB 12669569335</item>
      <item>Ivan Ažić, OIB 53451600492</item>
      <item>Šima Babić, OIB 70882195185</item>
      <item>Sanja Babić, OIB 95180155449</item>
      <item>Anita Balen, OIB 19746601617</item>
      <item>Marina Ban, OIB 94209878025</item>
      <item>Slobodan Banašin, OIB 61319994678</item>
      <item>Ante Banić, OIB 11612757977</item>
      <item>Josipa Barak, OIB 38292221551</item>
      <item>Ljiljana Barak, OIB 05727273308</item>
      <item>Braco Baričević, OIB 12833770553</item>
      <item>Mauricio Bastiancich, OIB 11170003706</item>
      <item>Elio Belak, OIB 96141783297</item>
      <item>Radojka Benić, OIB 28863435311</item>
      <item>Luciana Berković, OIB 52065646589</item>
      <item>Ive Bilen, OIB 49459470039</item>
      <item>Nadija Bilen-Križanec, OIB 01839519849</item>
      <item>Zdenko Bodakoš, OIB 59287542407</item>
      <item>Čedomir Borčić, OIB 79612712260</item>
      <item>Vesna Bosak, OIB 02352532521</item>
      <item>Antonija-Nada Božić, OIB 21158498114</item>
      <item>Slobodan Božić, OIB 87875241755</item>
      <item>Nedeljka Bradanović, OIB 98664836371</item>
      <item>Gordana Brašnić, OIB 62526330231</item>
      <item>Zlatan Bratina, OIB 13238933791</item>
      <item>Zoran Brdar, OIB 71042541419</item>
      <item>Klaudio Brljafa, OIB 12508836356</item>
      <item>Vladimir Brenko, OIB 59381266040</item>
      <item>Rade Bunjevac, OIB 27606476304</item>
      <item>Gordana Buratović, OIB 24902281402</item>
      <item>Ernada Burek Bećirović, OIB 05349704291</item>
      <item>Ljubomir Kremenović, OIB 37621014118</item>
      <item>Zora Butorac, OIB 49579717459</item>
      <item>Jelena Carević, OIB 69801796757</item>
      <item>Ruža Cattarinuzzi, OIB 11339522794</item>
      <item>Željko Cergnar, OIB 35358295562</item>
      <item>Ivan Cicvarić, OIB 81146351134</item>
      <item>Boris Crnić, OIB 30002265925</item>
      <item>Milka Crnković, OIB 20711617243</item>
      <item>Vitomir Csorba, OIB 72281766935</item>
      <item>Damir Cuculić, OIB 61246905397</item>
      <item>Milvana Čabrijan, OIB 76283413080</item>
      <item>Dubravka Čargonja, OIB 65205222341</item>
      <item>Marinka Čaušević, OIB 51765527840</item>
      <item>Mirjana Čulina, OIB 30425569537</item>
      <item>Jadranka Radošević, OIB 58098084042</item>
      <item>Ahmet Didić, OIB 69157716173</item>
      <item>Ljubica Doljak, OIB 74399338880</item>
      <item>Željko Domitrović, OIB 59684424075</item>
      <item>Stoja Drača, OIB 80344187440</item>
      <item>Radojka Duković, OIB 00629323636</item>
      <item>Zorana Duković, OIB 33604761859</item>
      <item>Josipa Ivanišević, OIB 90577378450</item>
      <item>Žarko Dumenčić, OIB 23948262479</item>
      <item>Mate Dundović, OIB 57071796302</item>
      <item>Vesna Dunić-bačić, OIB 14285029326</item>
      <item>Dušan Đogo, OIB 04472395355</item>
      <item>Jadranka Đukić, OIB 73857839189</item>
      <item>Mladen Galović, OIB 71438831471</item>
      <item>Jovan Eraković, OIB 44116068329</item>
      <item>Snežana Erlić, OIB 24511147332</item>
      <item>Reza Fajdiga, OIB </item>
      <item>Arnold Ferk, OIB 46687545302</item>
      <item>Anton Franki, OIB 91392221144</item>
      <item>Verica Galina, OIB 86606757275</item>
      <item>Nada Kruljac, OIB 00262142321</item>
      <item>Nedeljka Marković, OIB 08811554244</item>
      <item>Marija Kuzmić, OIB 68362654493</item>
      <item>Marica Lakić, OIB 40265061474</item>
      <item>Zorica Leber, OIB 87796106891</item>
      <item>Željka Lekić, OIB 46205160191</item>
      <item>Silvija Lerga, OIB 49268757404</item>
      <item>Vesna Lipovac, OIB 37090195603</item>
      <item>Adema Lovrić, OIB 80969742684</item>
      <item>Mira Lovrović, OIB 96737474322</item>
      <item>Vesna Lučić, OIB 48224033639</item>
      <item>Nada Ludvig, OIB 49597765707</item>
      <item>Goran Ludvig, OIB 37275663866</item>
      <item>Milan Lukanović, OIB 42349621897</item>
      <item>Miljenko Majcen, OIB 59249228585</item>
      <item>Karmen Mandekić, OIB 61211973896</item>
      <item>Sanjin Maravić, OIB 53980604218</item>
      <item>Anto Marić, OIB 02452820290</item>
      <item>Izabella Markelić, OIB 63738600676</item>
      <item>Verona Medić, OIB 91564611168</item>
      <item>Angelo Mian, OIB 48133038150</item>
      <item>Predrag Miculinić, OIB 92126825909</item>
      <item>Vladimir Miculinić, OIB 97661947761</item>
      <item>Josip Mikin, OIB 43744077288</item>
      <item>Jelka Milković, OIB 52940826733</item>
      <item>Tomislav Milković, OIB 00642791670</item>
      <item>Grozdana Milolaža, OIB 11749204362</item>
      <item>Silvana Milošević, OIB 79378866773</item>
      <item>Sonja Mohorovičić, OIB 86964509585</item>
      <item>Ljiljana Mrčela, OIB 06605812939</item>
      <item>Mladen Nakićen, OIB 06023523260</item>
      <item>Zdravka Nazalević, OIB 07883725889</item>
      <item>Ljubica Olujić, OIB 78120501901</item>
      <item>Milenka Omelić, OIB 74693554881</item>
      <item>Vlasta Murgić, OIB 77099402252</item>
      <item>Dragan Ostojić, OIB 33098989018</item>
      <item>Ružica Pašić, OIB 49103014402</item>
      <item>Igor Paulinić, OIB 62535588357</item>
      <item>Breda Rozman-Pavešić, OIB 24304794214</item>
      <item>Andrej Pavešić, OIB 92040028964</item>
      <item>Nives Pavlešić, OIB 01774727961</item>
      <item>Ante Peran, OIB 22290855207</item>
      <item>Zoran Perić, OIB 78203627439</item>
      <item>Anka Pešić, OIB 17490612378</item>
      <item>Ksenija Pešušić, OIB 04610926013</item>
      <item>Željka Petešić, OIB 59126385800</item>
      <item>Anita Petrović, OIB 85602945736</item>
      <item>Miko Petrović, OIB 99756657607</item>
      <item>Suzana Petrović, OIB 36412192494</item>
      <item>Katarina Pletikosa, OIB 89450662060</item>
      <item>Milan Popović, OIB 32596816498</item>
      <item>Mandica Pramparo, OIB 77646396086</item>
      <item>Dragan Puž, OIB 65163916827</item>
      <item>Vojislav Radalj, OIB 32561156795</item>
      <item>Kristina Radanec, OIB 14716284304</item>
      <item>Žarko Ratković, OIB 95587848976</item>
      <item>Alen Relić, OIB 64981117563</item>
      <item>Nada Roch, OIB 72951572447</item>
      <item>Alan Thomas Roško, OIB 72296414705</item>
      <item>Mirjana Rumora, OIB 66717024604</item>
      <item>Josip Sakić, OIB 27092463304</item>
      <item>Mile Sakić, OIB 20115195864</item>
      <item>Radovan Sakić, OIB 92885813505</item>
      <item>Nevenka Samaržija, OIB 84464356181</item>
      <item>Nenad Savanović, OIB 09858121880</item>
      <item>Nikolina Savanović, OIB 27098348048</item>
      <item>Ljubica Savić, OIB 20373807105</item>
      <item>Stipe Sertić, OIB 19308296726</item>
      <item>Agneza Sironić, OIB 14744860161</item>
      <item>Ružica Skoblar, OIB 01529849019</item>
      <item>Anica Smolčić, OIB 96136888761</item>
      <item>Gordana Sochor, OIB 85353512554</item>
      <item>Mara Spajić, OIB 27528905057</item>
      <item>Robert Srdoč, OIB 54178910361</item>
      <item>Liljana Stambul, OIB 98936081948</item>
      <item>Dragan Starčević, OIB 63365878139</item>
      <item>Irena Stevanović, OIB 50654589251</item>
      <item>Marijan Stipančić, OIB 04902703007</item>
      <item>Sabina Stojanović, OIB 58575038078</item>
      <item>Marija Sučić, OIB 83675547136</item>
      <item>Dušan Surina, OIB 84594362417</item>
      <item>Smilja Surina, OIB 89451405738</item>
      <item>Alojzije Šegrt, OIB 89912667867</item>
      <item>Marina Šepac, OIB 10863262949</item>
      <item>Milbert Šimanić, OIB 79002313510</item>
      <item>Marina Širola, OIB 11498027172</item>
      <item>Laura Škerl, OIB 72885473184</item>
      <item>Milica Šubat, OIB 49400942301</item>
      <item>Radmila Šušnjar, OIB 44473540227</item>
      <item>Anamarija Tabula, OIB 35786417600</item>
      <item>Margita Tomljanović, OIB 85651113494</item>
      <item>Slavica Tomljenović, OIB 02015053601</item>
      <item>Biserka Tonsa, OIB 11408620584</item>
      <item>Goran Tuk, OIB 44831804015</item>
      <item>Biserka Turk, OIB 93102214917</item>
      <item>Anita Turković Pavičić, OIB 07462652458</item>
      <item>Ines Vaci, OIB 63330674122</item>
      <item>Jasna Valušek, OIB 73904703103</item>
      <item>Diana Valzania, OIB 35190935188</item>
      <item>Dragan Vekić, OIB 12004092741</item>
      <item>Đorđo Vergić, OIB 84494659374</item>
      <item>Darko Vičić, OIB 18844074311</item>
      <item>Dušan Vidović, OIB 15243672058</item>
      <item>Anka Vignjević, OIB 30391103478</item>
      <item>Sidonija Vinter, OIB 40083585272</item>
      <item>Gordana Viskov, OIB 24241308330</item>
      <item>Mladen Vlah, OIB 48093935534</item>
      <item>Maja Volarić, OIB 28890010195</item>
      <item>Mile Vorkapić, OIB 49352047171</item>
      <item>Sonja Volf, OIB 91507573499</item>
      <item>Marko Vranić, OIB 28108087182</item>
      <item>Nevenka Vranić, OIB 58569938435</item>
      <item>Marijan Vrbos, OIB 98016224123</item>
      <item>Radmila Vučković, OIB 26237157662</item>
      <item>Izabela Vukelić, OIB 51314745688</item>
      <item>Juraj Vukelić, OIB 48880252551</item>
      <item>Ana Vukić, OIB 22067915408</item>
      <item>Marina Vuletić, OIB 28257516414</item>
      <item>Vlado Weiss, OIB 44753918180</item>
      <item>Ivanka Zaborac, OIB 23099919009</item>
      <item>Miranda Zakarija, OIB 48378552073</item>
      <item>Ivan Zec, OIB 66300701498</item>
      <item>Nadica Zednik, OIB 35144444897</item>
      <item>Ana Zlendić, OIB 02553980513</item>
      <item>Ivan Zoretić, OIB 21553001558</item>
      <item>Milka Zrnić, OIB 53792847178</item>
      <item>Boris Žic, OIB 38975138585</item>
      <item>Jasna Žic, OIB 45980904059</item>
      <item>Milan Pokmajević, OIB </item>
      <item>Jela Dobrić, OIB 80315415223</item>
      <item>Ana Grginčić, OIB 65853159676</item>
      <item>OSIMPEX - d.o.o. za unutarnju i vanjsku trgovinu, OIB 17937349035</item>
      <item>Katica Simčevski, OIB 77610299963</item>
      <item>Ilonka Pavelić</item>
      <item>Frane Trošelj, OIB 36147933178</item>
      <item>Antun Ožanić, OIB 55298672364</item>
    </izvorni_sadrzaj>
    <derivirana_varijabla naziv="DomainObject.Predmet.OstaliListFormatedOIB_1"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Špalj, OIB 36408267403</item>
      <item>Marija Jurković</item>
      <item>Đuro Vograniću</item>
      <item>Franjo Kraljić</item>
      <item>Zorica Pavlović</item>
      <item>Vesna Blažek</item>
      <item>Marinko Linić, OIB 16553854565</item>
      <item>Ante Brakus</item>
      <item>Anton Kovač</item>
      <item>Radojka Iskra</item>
      <item>Karmela Špalj, OIB 91071467451</item>
      <item>Nikola Gvozden</item>
      <item>Vladimir Legac</item>
      <item>Tomislav Kremenović</item>
      <item>Alesandra Tau</item>
      <item>Engebert Weiss, OIB 31268956712</item>
      <item>Dorotea Žic, OIB 06536794478</item>
      <item>Danijela Zidarić</item>
      <item>Jadranka Polić, OIB 22162281774</item>
      <item>Katica Marković, OIB 94988362012</item>
      <item>Darinka Juričev Ivin</item>
      <item>Dubravka Čargonja</item>
      <item>Zdenka Starčević</item>
      <item>Irena Abramović</item>
      <item>Katica Krikšić</item>
      <item>Suzana Rilko, OIB 77403775998</item>
      <item>Rozalija Štokić, OIB 23924434103</item>
      <item>Mirna Kučan, OIB 47881319285</item>
      <item>Branka Frigan</item>
      <item>Bruno Vagaja, OIB 25823490850</item>
      <item>Svjetlana Reinić, OIB 05052071488</item>
      <item>Sandra Rajčić Klapan</item>
      <item>Krunoslava Rumac, OIB 90498058157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  <item>Pave Abramović, OIB 17644082257</item>
      <item>Vinko Andrijčić, OIB 62808832719</item>
      <item>Damir Antunović, OIB 25332956727</item>
      <item>Lilijana Augustin, OIB 12365783008</item>
      <item>Gordana Azinović, OIB 12669569335</item>
      <item>Ivan Ažić, OIB 53451600492</item>
      <item>Šima Babić, OIB 70882195185</item>
      <item>Sanja Babić, OIB 95180155449</item>
      <item>Anita Balen, OIB 19746601617</item>
      <item>Marina Ban, OIB 94209878025</item>
      <item>Slobodan Banašin, OIB 61319994678</item>
      <item>Ante Banić, OIB 11612757977</item>
      <item>Josipa Barak, OIB 38292221551</item>
      <item>Ljiljana Barak, OIB 05727273308</item>
      <item>Braco Baričević, OIB 12833770553</item>
      <item>Mauricio Bastiancich, OIB 11170003706</item>
      <item>Elio Belak, OIB 96141783297</item>
      <item>Radojka Benić, OIB 28863435311</item>
      <item>Luciana Berković, OIB 52065646589</item>
      <item>Ive Bilen, OIB 49459470039</item>
      <item>Nadija Bilen-Križanec, OIB 01839519849</item>
      <item>Zdenko Bodakoš, OIB 59287542407</item>
      <item>Čedomir Borčić, OIB 79612712260</item>
      <item>Vesna Bosak, OIB 02352532521</item>
      <item>Antonija-Nada Božić, OIB 21158498114</item>
      <item>Slobodan Božić, OIB 87875241755</item>
      <item>Nedeljka Bradanović, OIB 98664836371</item>
      <item>Gordana Brašnić, OIB 62526330231</item>
      <item>Zlatan Bratina, OIB 13238933791</item>
      <item>Zoran Brdar, OIB 71042541419</item>
      <item>Klaudio Brljafa, OIB 12508836356</item>
      <item>Vladimir Brenko, OIB 59381266040</item>
      <item>Rade Bunjevac, OIB 27606476304</item>
      <item>Gordana Buratović, OIB 24902281402</item>
      <item>Ernada Burek Bećirović, OIB 05349704291</item>
      <item>Ljubomir Kremenović, OIB 37621014118</item>
      <item>Zora Butorac, OIB 49579717459</item>
      <item>Jelena Carević, OIB 69801796757</item>
      <item>Ruža Cattarinuzzi, OIB 11339522794</item>
      <item>Željko Cergnar, OIB 35358295562</item>
      <item>Ivan Cicvarić, OIB 81146351134</item>
      <item>Boris Crnić, OIB 30002265925</item>
      <item>Milka Crnković, OIB 20711617243</item>
      <item>Vitomir Csorba, OIB 72281766935</item>
      <item>Damir Cuculić, OIB 61246905397</item>
      <item>Milvana Čabrijan, OIB 76283413080</item>
      <item>Dubravka Čargonja, OIB 65205222341</item>
      <item>Marinka Čaušević, OIB 51765527840</item>
      <item>Mirjana Čulina, OIB 30425569537</item>
      <item>Jadranka Radošević, OIB 58098084042</item>
      <item>Ahmet Didić, OIB 69157716173</item>
      <item>Ljubica Doljak, OIB 74399338880</item>
      <item>Željko Domitrović, OIB 59684424075</item>
      <item>Stoja Drača, OIB 80344187440</item>
      <item>Radojka Duković, OIB 00629323636</item>
      <item>Zorana Duković, OIB 33604761859</item>
      <item>Josipa Ivanišević, OIB 90577378450</item>
      <item>Žarko Dumenčić, OIB 23948262479</item>
      <item>Mate Dundović, OIB 57071796302</item>
      <item>Vesna Dunić-bačić, OIB 14285029326</item>
      <item>Dušan Đogo, OIB 04472395355</item>
      <item>Jadranka Đukić, OIB 73857839189</item>
      <item>Mladen Galović, OIB 71438831471</item>
      <item>Jovan Eraković, OIB 44116068329</item>
      <item>Snežana Erlić, OIB 24511147332</item>
      <item>Reza Fajdiga, OIB </item>
      <item>Arnold Ferk, OIB 46687545302</item>
      <item>Anton Franki, OIB 91392221144</item>
      <item>Verica Galina, OIB 86606757275</item>
      <item>Nada Kruljac, OIB 00262142321</item>
      <item>Nedeljka Marković, OIB 08811554244</item>
      <item>Marija Kuzmić, OIB 68362654493</item>
      <item>Marica Lakić, OIB 40265061474</item>
      <item>Zorica Leber, OIB 87796106891</item>
      <item>Željka Lekić, OIB 46205160191</item>
      <item>Silvija Lerga, OIB 49268757404</item>
      <item>Vesna Lipovac, OIB 37090195603</item>
      <item>Adema Lovrić, OIB 80969742684</item>
      <item>Mira Lovrović, OIB 96737474322</item>
      <item>Vesna Lučić, OIB 48224033639</item>
      <item>Nada Ludvig, OIB 49597765707</item>
      <item>Goran Ludvig, OIB 37275663866</item>
      <item>Milan Lukanović, OIB 42349621897</item>
      <item>Miljenko Majcen, OIB 59249228585</item>
      <item>Karmen Mandekić, OIB 61211973896</item>
      <item>Sanjin Maravić, OIB 53980604218</item>
      <item>Anto Marić, OIB 02452820290</item>
      <item>Izabella Markelić, OIB 63738600676</item>
      <item>Verona Medić, OIB 91564611168</item>
      <item>Angelo Mian, OIB 48133038150</item>
      <item>Predrag Miculinić, OIB 92126825909</item>
      <item>Vladimir Miculinić, OIB 97661947761</item>
      <item>Josip Mikin, OIB 43744077288</item>
      <item>Jelka Milković, OIB 52940826733</item>
      <item>Tomislav Milković, OIB 00642791670</item>
      <item>Grozdana Milolaža, OIB 11749204362</item>
      <item>Silvana Milošević, OIB 79378866773</item>
      <item>Sonja Mohorovičić, OIB 86964509585</item>
      <item>Ljiljana Mrčela, OIB 06605812939</item>
      <item>Mladen Nakićen, OIB 06023523260</item>
      <item>Zdravka Nazalević, OIB 07883725889</item>
      <item>Ljubica Olujić, OIB 78120501901</item>
      <item>Milenka Omelić, OIB 74693554881</item>
      <item>Vlasta Murgić, OIB 77099402252</item>
      <item>Dragan Ostojić, OIB 33098989018</item>
      <item>Ružica Pašić, OIB 49103014402</item>
      <item>Igor Paulinić, OIB 62535588357</item>
      <item>Breda Rozman-Pavešić, OIB 24304794214</item>
      <item>Andrej Pavešić, OIB 92040028964</item>
      <item>Nives Pavlešić, OIB 01774727961</item>
      <item>Ante Peran, OIB 22290855207</item>
      <item>Zoran Perić, OIB 78203627439</item>
      <item>Anka Pešić, OIB 17490612378</item>
      <item>Ksenija Pešušić, OIB 04610926013</item>
      <item>Željka Petešić, OIB 59126385800</item>
      <item>Anita Petrović, OIB 85602945736</item>
      <item>Miko Petrović, OIB 99756657607</item>
      <item>Suzana Petrović, OIB 36412192494</item>
      <item>Katarina Pletikosa, OIB 89450662060</item>
      <item>Milan Popović, OIB 32596816498</item>
      <item>Mandica Pramparo, OIB 77646396086</item>
      <item>Dragan Puž, OIB 65163916827</item>
      <item>Vojislav Radalj, OIB 32561156795</item>
      <item>Kristina Radanec, OIB 14716284304</item>
      <item>Žarko Ratković, OIB 95587848976</item>
      <item>Alen Relić, OIB 64981117563</item>
      <item>Nada Roch, OIB 72951572447</item>
      <item>Alan Thomas Roško, OIB 72296414705</item>
      <item>Mirjana Rumora, OIB 66717024604</item>
      <item>Josip Sakić, OIB 27092463304</item>
      <item>Mile Sakić, OIB 20115195864</item>
      <item>Radovan Sakić, OIB 92885813505</item>
      <item>Nevenka Samaržija, OIB 84464356181</item>
      <item>Nenad Savanović, OIB 09858121880</item>
      <item>Nikolina Savanović, OIB 27098348048</item>
      <item>Ljubica Savić, OIB 20373807105</item>
      <item>Stipe Sertić, OIB 19308296726</item>
      <item>Agneza Sironić, OIB 14744860161</item>
      <item>Ružica Skoblar, OIB 01529849019</item>
      <item>Anica Smolčić, OIB 96136888761</item>
      <item>Gordana Sochor, OIB 85353512554</item>
      <item>Mara Spajić, OIB 27528905057</item>
      <item>Robert Srdoč, OIB 54178910361</item>
      <item>Liljana Stambul, OIB 98936081948</item>
      <item>Dragan Starčević, OIB 63365878139</item>
      <item>Irena Stevanović, OIB 50654589251</item>
      <item>Marijan Stipančić, OIB 04902703007</item>
      <item>Sabina Stojanović, OIB 58575038078</item>
      <item>Marija Sučić, OIB 83675547136</item>
      <item>Dušan Surina, OIB 84594362417</item>
      <item>Smilja Surina, OIB 89451405738</item>
      <item>Alojzije Šegrt, OIB 89912667867</item>
      <item>Marina Šepac, OIB 10863262949</item>
      <item>Milbert Šimanić, OIB 79002313510</item>
      <item>Marina Širola, OIB 11498027172</item>
      <item>Laura Škerl, OIB 72885473184</item>
      <item>Milica Šubat, OIB 49400942301</item>
      <item>Radmila Šušnjar, OIB 44473540227</item>
      <item>Anamarija Tabula, OIB 35786417600</item>
      <item>Margita Tomljanović, OIB 85651113494</item>
      <item>Slavica Tomljenović, OIB 02015053601</item>
      <item>Biserka Tonsa, OIB 11408620584</item>
      <item>Goran Tuk, OIB 44831804015</item>
      <item>Biserka Turk, OIB 93102214917</item>
      <item>Anita Turković Pavičić, OIB 07462652458</item>
      <item>Ines Vaci, OIB 63330674122</item>
      <item>Jasna Valušek, OIB 73904703103</item>
      <item>Diana Valzania, OIB 35190935188</item>
      <item>Dragan Vekić, OIB 12004092741</item>
      <item>Đorđo Vergić, OIB 84494659374</item>
      <item>Darko Vičić, OIB 18844074311</item>
      <item>Dušan Vidović, OIB 15243672058</item>
      <item>Anka Vignjević, OIB 30391103478</item>
      <item>Sidonija Vinter, OIB 40083585272</item>
      <item>Gordana Viskov, OIB 24241308330</item>
      <item>Mladen Vlah, OIB 48093935534</item>
      <item>Maja Volarić, OIB 28890010195</item>
      <item>Mile Vorkapić, OIB 49352047171</item>
      <item>Sonja Volf, OIB 91507573499</item>
      <item>Marko Vranić, OIB 28108087182</item>
      <item>Nevenka Vranić, OIB 58569938435</item>
      <item>Marijan Vrbos, OIB 98016224123</item>
      <item>Radmila Vučković, OIB 26237157662</item>
      <item>Izabela Vukelić, OIB 51314745688</item>
      <item>Juraj Vukelić, OIB 48880252551</item>
      <item>Ana Vukić, OIB 22067915408</item>
      <item>Marina Vuletić, OIB 28257516414</item>
      <item>Vlado Weiss, OIB 44753918180</item>
      <item>Ivanka Zaborac, OIB 23099919009</item>
      <item>Miranda Zakarija, OIB 48378552073</item>
      <item>Ivan Zec, OIB 66300701498</item>
      <item>Nadica Zednik, OIB 35144444897</item>
      <item>Ana Zlendić, OIB 02553980513</item>
      <item>Ivan Zoretić, OIB 21553001558</item>
      <item>Milka Zrnić, OIB 53792847178</item>
      <item>Boris Žic, OIB 38975138585</item>
      <item>Jasna Žic, OIB 45980904059</item>
      <item>Milan Pokmajević, OIB </item>
      <item>Jela Dobrić, OIB 80315415223</item>
      <item>Ana Grginčić, OIB 65853159676</item>
      <item>OSIMPEX - d.o.o. za unutarnju i vanjsku trgovinu, OIB 17937349035</item>
      <item>Katica Simčevski, OIB 77610299963</item>
      <item>Ilonka Pavelić</item>
      <item>Frane Trošelj, OIB 36147933178</item>
      <item>Antun Ožanić, OIB 55298672364</item>
    </derivirana_varijabla>
  </DomainObject.Predmet.OstaliListFormatedOIB>
  <DomainObject.Predmet.OstaliListFormatedWithAdress>
    <izvorni_sadrzaj>
      <item>GRADSKA BANKA d.d., TRG ANTE STARČEVIĆA 7, 31000 Osijek</item>
      <item>ANTUN OŽANIĆ, ANDRIJE PERUČA 5, 51000 Rijeka</item>
      <item>Milan Dokmanović, Ćićarijska 45, 51000 Rijeka</item>
      <item>Nevenka Stašić, Balači 10, 51414 Ičići</item>
      <item>Marica Dokmanović, Ćićarijska 45, 51000 Rijeka</item>
      <item>Nataša Sinožić, S. Krautzeka 92c, 51000 Rijeka</item>
      <item>Marica Ganić, Podhum, 51218 Dražice</item>
      <item>Tomislav Špalj, Ružić Selo 186, 51226 Hreljin</item>
      <item>Marija Jurković, Emilija Randića 14, 51000 Rijeka</item>
      <item>Đuro Vograniću, Mate Lovraka 6, Rijeka</item>
      <item>Franjo Kraljić, Moše Albaharija 8/3, Rijeka</item>
      <item>Zorica Pavlović, Verdijeva 11, Rijeka</item>
      <item>Vesna Blažek, Zastenice, 51219 Čavle</item>
      <item>Marinko Linić, Drežničkih boraca 32, 51218 Dražice Dražice</item>
      <item>Ante Brakus, B. Bačića 22a, Rijeka</item>
      <item>Anton Kovač, Irene Tome 4, Rijeka</item>
      <item>Radojka Iskra, Crnčićeva 9, Rijeka</item>
      <item>Karmela Špalj, Ružić Selo 186, 51226 Hreljin</item>
      <item>Nikola Gvozden, Braće Stipčić 9, Rijeka</item>
      <item>Vladimir Legac, Zlobin, 51226 Hreljin</item>
      <item>Tomislav Kremenović, 51000 Rijeka</item>
      <item>Alesandra Tau, Dr Jože Grabovšeka 13, 51000 Rijeka</item>
      <item>Engebert Weiss, Ružić Selo 93, 51226 Hreljin</item>
      <item>Dorotea Žic, Švalbina 3, 51000 Rijeka</item>
      <item>Danijela Zidarić, Braće Blečića 2, Rijeka</item>
      <item>Jadranka Polić, Mavrinci 63, 51219 Čavle</item>
      <item>Katica Marković, Brig 13, 51000 Rijeka Rijeka</item>
      <item>Darinka Juričev Ivin, Zagrebačka 16, Rijeka</item>
      <item>Dubravka Čargonja, Brig 7, Rijeka</item>
      <item>Zdenka Starčević, Gušć 9, 51000 Rijeka</item>
      <item>Irena Abramović, Ratka Petrovića 15, Rijeka</item>
      <item>Katica Krikšić, Ćićarijska 11, 51000 Rijeka</item>
      <item>Suzana Rilko, Brig 71/3, 51000 Rijeka</item>
      <item>Rozalija Štokić, Pod Ohrušvom 6, 51000 Rijeka</item>
      <item>Mirna Kučan, Hreljin 29, 51226 Hreljin</item>
      <item>Branka Frigan, Pilepići 10, Rijeka</item>
      <item>Bruno Vagaja, J.P. Kamova 14/1, 51000 Rijeka</item>
      <item>Svjetlana Reinić, Tina Ujevića 2d, 51000 Rijeka</item>
      <item>Sandra Rajčić Klapan, Braće Fućak 5, Rijeka</item>
      <item>Krunoslava Rumac, Braće Fućak 5, 51000 Rijeka</item>
      <item>Alka Volarić, Verdijeva 11, Rijeka</item>
      <item>Doris Vujnović, Dolac 14, 51000 Rijeka</item>
      <item>Velimir Knežević, A.B.Šimića 50, 51000 Rijeka</item>
      <item>Nataša Sinožić, S. Krautzeka 92c, 51000 Rijeka</item>
      <item>ZZ ZANATOPREMA - Ilonka Pavelić, Vukovarska 7a, 51000 Rijeka</item>
      <item>CROATIA OSIGURANJE d.d. Rijeka Maja Walter Vengust, Korzo 35, 51000 Rijeka</item>
      <item>POREZNA UPRAVA RIJEKA Ksenija Luštica, Riva 6, 51000 Rijeka</item>
      <item>Marin Glavočić, Croatia osiguranje d.d. Filijala Korzo, Korzo 39, 51000 Rijeka</item>
      <item>Zagrebačka banka d.d., Trg bana Josipa Jelačića 10, 10000 Zagreb</item>
      <item>Pave Abramović, Dinka Šimunovića 2, 51215 Kastav</item>
      <item>Vinko Andrijčić, Draga Bašćanska 157, 51500 Krk</item>
      <item>Damir Antunović, Vitezićeva 4, 51000 Rijeka</item>
      <item>Lilijana Augustin, Šmogorska Cesta 43, 51211 Matulji</item>
      <item>Gordana Azinović, Antuna Barca 12, 51000 Rijeka</item>
      <item>Ivan Ažić, Ažić Lokva 20, 53270 Senj</item>
      <item>Šima Babić, Škurinjskih Žrtava 9, 51000 Rijeka</item>
      <item>Sanja Babić, Zdravka Kučića 9, 51000 Rijeka</item>
      <item>Anita Balen, Hahlić 19, 51000 Rijeka</item>
      <item>Marina Ban, Konjuh 2, 51218 Grobnik</item>
      <item>Slobodan Banašin, Švalbina 13, 51000 Rijeka</item>
      <item>Ante Banić, Pilepići 29, 51000 Rijeka</item>
      <item>Josipa Barak, Pod Ohrušvom 15c, 51000 Rijeka</item>
      <item>Ljiljana Barak, Rudno 21, 51215 Kastav</item>
      <item>Braco Baričević, Škrljevo 1, 51226 Škrljevo</item>
      <item>Mauricio Bastiancich, Ede Jardasa 16, 51000 Rijeka</item>
      <item>Elio Belak, Franje Čandeka 38a, 51000 Rijeka</item>
      <item>Radojka Benić, Škurinjskih Žrtava 32, 51000 Rijeka</item>
      <item>Luciana Berković, Zvonimirova 48, 51000 Rijeka</item>
      <item>Ive Bilen, Krasica 176a, 51226 Krasica</item>
      <item>Nadija Bilen-Križanec, Antuna Marčelje Viškovića 10, 51000 Rijeka</item>
      <item>Zdenko Bodakoš, Bartolovo 14, 51000 Rijeka</item>
      <item>Čedomir Borčić, Blaža Polića 4, 51000 Rijeka</item>
      <item>Vesna Bosak, Franje Račkoga 56, 51000 Rijeka</item>
      <item>Antonija-Nada Božić, Ćićarijska 8, 51000 Rijeka</item>
      <item>Slobodan Božić, Blažićevo A 31, 51000 Rijeka</item>
      <item>Nedeljka Bradanović, Škurinjskih Žrtava 5, 51000 Rijeka</item>
      <item>Gordana Brašnić, Milana Rustanbega 27, 51000 Rijeka</item>
      <item>Zlatan Bratina, Trinajstići 13, 51215 Kastav</item>
      <item>Zoran Brdar, Kačani 104, 51218 Grobnik</item>
      <item>Klaudio Brljafa, Bok 25, 51000 Rijeka</item>
      <item>Vladimir Brenko, Zvonimirova 20, 51000 Rijeka</item>
      <item>Rade Bunjevac, Donji Jugi 17, 51216 Viškovo</item>
      <item>Gordana Buratović, Antuna Dalmatina 7, 51000 Rijeka</item>
      <item>Ernada Burek Bećirović, Vukovarska 1, 51000 Rijeka</item>
      <item>Ljubomir Kremenović, Primorska 15, 10000 Zagreb</item>
      <item>Zora Butorac, Plitvička 4, 51000 Rijeka</item>
      <item>Jelena Carević, Franje Matkovića 11, 51000 Rijeka</item>
      <item>Ruža Cattarinuzzi, Giuseppea Carabina 3, 51000 Rijeka</item>
      <item>Željko Cergnar, Pod Vrh 19, 51218 Cernik</item>
      <item>Ivan Cicvarić, Ante Jakšića 9, 10000 Zagreb</item>
      <item>Boris Crnić, Kvaternikova 62b, 51000 Rijeka</item>
      <item>Milka Crnković, Tina Ujevića 35, 51000 Rijeka</item>
      <item>Vitomir Csorba, Naselje Vulkan 4, 51000 Rijeka</item>
      <item>Damir Cuculić, Kukuljanovo 24, 51227 Kukuljanovo</item>
      <item>Milvana Čabrijan, Cernik 37, 51218 Cernik</item>
      <item>Dubravka Čargonja, Brig 7, 51000 Rijeka</item>
      <item>Marinka Čaušević, Krimeja 22, 51000 Rijeka</item>
      <item>Mirjana Čulina, Drenovski put 43, 51000 Rijeka</item>
      <item>Jadranka Radošević, Saršoni 7, 51216 Saršoni</item>
      <item>Ahmet Didić, Škrljevo 176, 51226 Škrljevo</item>
      <item>Ljubica Doljak, Mavrinci 24a, 51218 Mavrinci</item>
      <item>Željko Domitrović, Škrljevo 229, 51226 Škrljevo</item>
      <item>Stoja Drača, Brdo 8, 51000 Rijeka</item>
      <item>Radojka Duković, Pavla Radića 52, 51260 Crikvenica</item>
      <item>Zorana Duković, Gršćaki 26, 47250 Gršćaki</item>
      <item>Josipa Ivanišević, Barci 85, 51244 Grižane-Belgrad</item>
      <item>Žarko Dumenčić, Vukovarska 20, 51000 Rijeka</item>
      <item>Mate Dundović, Orlići 7d, 51000 Rijeka</item>
      <item>Vesna Dunić-bačić, Cambierieva Ulica 1, 51000 Rijeka</item>
      <item>Dušan Đogo, Donji Kašić 139, 23420 Donji Kašić</item>
      <item>Jadranka Đukić, Mornarska 309, 51222 Bakar</item>
      <item>Mladen Galović, Mihanovićeva 38, 51000 Rijeka</item>
      <item>Jovan Eraković, Bezjaki 37, 51216 Marinići</item>
      <item>Snežana Erlić, Crnčićeva 7, 51000 Rijeka</item>
      <item>Reza Fajdiga, Bok 25, 51000 Rijeka</item>
      <item>Arnold Ferk, Ive Šodića 10, 51000 Kostrena</item>
      <item>Anton Franki, Brgučena 25, 51511 Omišalj</item>
      <item>Verica Galina, Štivar 7, 51215 Kastav</item>
      <item>Nada Kruljac, Bok 25, 51000 Rijeka</item>
      <item>Nedeljka Marković, Nadin 152a, 23223 Nadin</item>
      <item>Marija Kuzmić, Vrtače 86, 51216 Marčelji</item>
      <item>Marica Lakić, Jurjenići 34, 51215 Kastav</item>
      <item>Zorica Leber, Blažićevo D 23, 51000 Rijeka</item>
      <item>Željka Lekić, Braće Fućak 4, 51000 Rijeka</item>
      <item>Silvija Lerga, Ratka Petrovića 25, 51000 Rijeka</item>
      <item>Vesna Lipovac, Antuna Barca 4, 51000 Rijeka</item>
      <item>Adema Lovrić, Bošket 5, 51000 Rijeka</item>
      <item>Mira Lovrović, Bok 25, 51000 Rijeka</item>
      <item>Vesna Lučić, Kosi 81, 51216 Kosi</item>
      <item>Nada Ludvig, Slavka Krautzeka 92b, 51000 Rijeka</item>
      <item>Goran Ludvig, Zdravka Kučića 37, 51000 Rijeka</item>
      <item>Milan Lukanović, Bobovac 2, 51218 Čavle</item>
      <item>Miljenko Majcen, Ladeti 60, 51410 Poljane</item>
      <item>Karmen Mandekić, Emilija Randića 8, 51000 Rijeka</item>
      <item>Sanjin Maravić, Sveti Petar 9, 51417 Mošćenička Draga</item>
      <item>Anto Marić, Dr. Luje Naletilića Odvojak 30, 10000 Zagreb</item>
      <item>Izabella Markelić, Tkalačka 3, 51000 Rijeka</item>
      <item>Verona Medić, Drage Gervaisa 22, 51000 Rijeka</item>
      <item>Angelo Mian, Petra Jurčića 6, 51000 Rijeka</item>
      <item>Predrag Miculinić, Saverovac 2, 51218 Cernik</item>
      <item>Vladimir Miculinić, Orišji 4, 51218 Čavle</item>
      <item>Josip Mikin, Fiorella La Guardia 8, 51000 Rijeka</item>
      <item>Jelka Milković, Krasica 77c, 51226 Krasica</item>
      <item>Tomislav Milković, Draga 10c, 51216 Marinići</item>
      <item>Grozdana Milolaža, Cesta 43.istarske Divizije 12, 51415 Lovran</item>
      <item>Silvana Milošević, Osječka 14, 51000 Rijeka</item>
      <item>Sonja Mohorovičić, Jušići 112, 51213 Jurdani</item>
      <item>Ljiljana Mrčela, Ivana Gundulića 23, 32000 Vukovar</item>
      <item>Mladen Nakićen, Pulac 45, 51000 Rijeka</item>
      <item>Zdravka Nazalević, Antuna Barca 3b, 51000 Rijeka</item>
      <item>Ljubica Olujić, Blažićevo B 6, 51000 Rijeka</item>
      <item>Milenka Omelić, Emilija Randića 16, 51000 Rijeka</item>
      <item>Vlasta Murgić, Svilno 46, 51219 Čavle</item>
      <item>Dragan Ostojić, Kukuljanovo 190, 51227 Kukuljanovo</item>
      <item>Ružica Pašić, Gustava Krkleca 16, 51000 Rijeka</item>
      <item>Igor Paulinić, Franje Čandeka 23b, 51000 Rijeka</item>
      <item>Breda Rozman-Pavešić, Kukuljanovo 213a, 51227 Kukuljanovo</item>
      <item>Andrej Pavešić, Janka Polića Kamova 97, 51000 Rijeka</item>
      <item>Nives Pavlešić, Galija 30, 51500 Krk</item>
      <item>Ante Peran, Meštrovićeva 11, 51000 Rijeka</item>
      <item>Zoran Perić, Zdravka Kučića 3, 51000 Rijeka</item>
      <item>Anka Pešić, Ciottina 14, 51000 Rijeka</item>
      <item>Ksenija Pešušić, Franje Petrića 3b, 23000 Zadar</item>
      <item>Željka Petešić, Burićeva 4, 51262 Šmrika</item>
      <item>Anita Petrović, Hahlić 17, 51000 Rijeka</item>
      <item>Miko Petrović, Fiorella La Guardia 9, 51000 Rijeka</item>
      <item>Suzana Petrović, Dobriše Cesarića 3, 51000 Rijeka</item>
      <item>Katarina Pletikosa, Zorzići 69, 51216 Viškovo</item>
      <item>Milan Popović, Vrandučka 22, 10000 Zagreb</item>
      <item>Mandica Pramparo, Osječka 30, 51000 Rijeka</item>
      <item>Dragan Puž, Omladinska Ulica 8, 51410 Ičići</item>
      <item>Vojislav Radalj, Put Luskino 31, 51211 Matulji</item>
      <item>Kristina Radanec, Hreljin 288, 51226 Hreljin</item>
      <item>Žarko Ratković, Ilije Garašanina 8 E, 78000 Banja Luka</item>
      <item>Alen Relić, Crnčićeva 7/252, 51000 Rijeka</item>
      <item>Nada Roch, Pionirska 9c, 51000 Rijeka</item>
      <item>Alan Thomas Roško, Braće Pavlinića 13, 51000 Rijeka</item>
      <item>Mirjana Rumora, Dolac 8, 51000 Rijeka</item>
      <item>Josip Sakić, Čavalsko 9, 51000 Rijeka</item>
      <item>Mile Sakić, Braće Cetina 5a, 51000 Rijeka</item>
      <item>Radovan Sakić, Hahlić 19, 51000 Rijeka</item>
      <item>Nevenka Samaržija, Tizianova 1, 51000 Rijeka</item>
      <item>Nenad Savanović, Uspon Ladislava Tomee 5, 51000 Rijeka</item>
      <item>Nikolina Savanović, Uspon Ladislava Tomee 5, 51000 Rijeka</item>
      <item>Ljubica Savić, Podugrinac 14, 51250 Bribir</item>
      <item>Stipe Sertić, Petra Kružića 28, 53270 Senj</item>
      <item>Agneza Sironić, Šetalište 13.divizije 24, 51000 Rijeka</item>
      <item>Ružica Skoblar, Skoblari 45, 23233 Privlaka</item>
      <item>Anica Smolčić, Nikole Cara 1, 51000 Rijeka</item>
      <item>Gordana Sochor, Drage Gervaisa 37, 51000 Rijeka</item>
      <item>Mara Spajić, Budicinova 4, 51000 Rijeka</item>
      <item>Robert Srdoč, Žarka Pezelja 6, 51000 Kostrena</item>
      <item>Liljana Stambul, Mučići 42, 51211 Matulji</item>
      <item>Dragan Starčević, Tijani 17, 51000 Rijeka</item>
      <item>Irena Stevanović, Fiorella La Guardia 1b, 51000 Rijeka</item>
      <item>Marijan Stipančić, Zagrebačka 10, 51000 Rijeka</item>
      <item>Sabina Stojanović, Trpimirova 2, 51000 Rijeka</item>
      <item>Marija Sučić, Rastočine 6, 51000 Rijeka</item>
      <item>Dušan Surina, Antuna Barca 10a, 51000 Rijeka</item>
      <item>Smilja Surina, Mihelići 5, 51211 Matulji</item>
      <item>Alojzije Šegrt, Matije Gupca 16, 51000 Rijeka</item>
      <item>Marina Šepac, Drenovski Put 59, 51000 Rijeka</item>
      <item>Milbert Šimanić, Rubeši 133a, 51215 Kastav</item>
      <item>Marina Širola, Stane Vončine 5, 51000 Rijeka</item>
      <item>Laura Škerl, Bok 28, 51000 Rijeka</item>
      <item>Milica Šubat, Glavani 90, 51000 Kostrena</item>
      <item>Radmila Šušnjar, Hahlić 23, 51000 Rijeka</item>
      <item>Anamarija Tabula, Starci 4, 51000 Rijeka</item>
      <item>Margita Tomljanović, Paulinska 11, 53270 Senj</item>
      <item>Slavica Tomljenović, Kumičićeva 13, 51000 Rijeka</item>
      <item>Biserka Tonsa, Emilija Randića 4, 51000 Rijeka</item>
      <item>Goran Tuk, Stanka Frankovića 28, 51000 Rijeka</item>
      <item>Biserka Turk, Ciottina 12, 51000 Rijeka</item>
      <item>Anita Turković Pavičić, Pasjak 7, 51214 Šapjane</item>
      <item>Ines Vaci, Matuljska Cesta 8, 51410 Opatija</item>
      <item>Jasna Valušek, Zagrad 64, 51410 Veprinac</item>
      <item>Diana Valzania, Alessandra Manzonia 5, 51000 Rijeka</item>
      <item>Dragan Vekić, Kraška 12 A, 51000 Rijeka</item>
      <item>Đorđo Vergić, Saršoni 48, 51216 Viškovo</item>
      <item>Darko Vičić, Kvaternikova 62/III, 51000 Rijeka</item>
      <item>Dušan Vidović, Žminjska 14, 51000 Rijeka</item>
      <item>Anka Vignjević, Ulica Put Brdo 9a, 51211 Matulji</item>
      <item>Sidonija Vinter, Vinka Benca 2, 51000 Rijeka</item>
      <item>Gordana Viskov, Škurinjska Cesta 18, 51000 Rijeka</item>
      <item>Mladen Vlah, R. K. Jeretova 3, 51410 Opatija</item>
      <item>Maja Volarić, Verdijeva 11, 51000 Rijeka</item>
      <item>Mile Vorkapić, Korzo 35, 51000 Rijeka</item>
      <item>Sonja Volf, Ante Kovačića 4, 51000 Rijeka</item>
      <item>Marko Vranić, Franca Prešerna 42, 51000 Rijeka</item>
      <item>Nevenka Vranić, Hahlić 19, 51000 Rijeka</item>
      <item>Marijan Vrbos, Antuna Barca 16, 51000 Rijeka</item>
      <item>Radmila Vučković, Stupari 2/B, 51216 Viškovo</item>
      <item>Izabela Vukelić, Krasica 120c, 51226 Krasica</item>
      <item>Juraj Vukelić, Šibenska 1, 51000 Rijeka</item>
      <item>Ana Vukić, Ratka Petrovića 4, 51000 Rijeka</item>
      <item>Marina Vuletić, Krimeja 22, 51000 Rijeka</item>
      <item>Vlado Weiss, Krasica 89, 51226 Krasica</item>
      <item>Ivanka Zaborac, Slavka Krautzeka 57, 51000 Rijeka</item>
      <item>Miranda Zakarija, Čavle 199, 51218 Čavle</item>
      <item>Ivan Zec, Skrpčići 2c, 51500 Krk</item>
      <item>Nadica Zednik, Labinska 12, 51000 Rijeka</item>
      <item>Ana Zlendić, Škurinjskih Žrtava 24, 51000 Rijeka</item>
      <item>Ivan Zoretić, Zoretići 23, 51218 Dražice</item>
      <item>Milka Zrnić, Rikarda Benčića 11, 51000 Rijeka</item>
      <item>Boris Žic, Ulica Žrtava Fašizma 20, 51211 Matulji</item>
      <item>Jasna Žic, Žrtava Fašizma 15, 51000 Rijeka</item>
      <item>Milan Pokmajević, Fara 48, 51262 Kraljevica</item>
      <item>Jela Dobrić, Žarka Pezelja 4, 51000 Kostrena</item>
      <item>Ana Grginčić, Škrljevo 279, 51226 Škrljevo</item>
      <item>OSIMPEX - d.o.o. za unutarnju i vanjsku trgovinu, Europske Avenije 2, 31000 Osijek</item>
      <item>Katica Simčevski, Dolac 9, 51000 Rijeka</item>
      <item>Ilonka Pavelić, Udatnog 10, 51000 Rijeka</item>
      <item>Frane Trošelj, Ratka Petrovića 22, 51000 Rijeka</item>
      <item>Antun Ožanić, Andrije Peruča 5, 51000 Rijeka</item>
    </izvorni_sadrzaj>
    <derivirana_varijabla naziv="DomainObject.Predmet.OstaliListFormatedWithAdress_1">
      <item>GRADSKA BANKA d.d., TRG ANTE STARČEVIĆA 7, 31000 Osijek</item>
      <item>ANTUN OŽANIĆ, ANDRIJE PERUČA 5, 51000 Rijeka</item>
      <item>Milan Dokmanović, Ćićarijska 45, 51000 Rijeka</item>
      <item>Nevenka Stašić, Balači 10, 51414 Ičići</item>
      <item>Marica Dokmanović, Ćićarijska 45, 51000 Rijeka</item>
      <item>Nataša Sinožić, S. Krautzeka 92c, 51000 Rijeka</item>
      <item>Marica Ganić, Podhum, 51218 Dražice</item>
      <item>Tomislav Špalj, Ružić Selo 186, 51226 Hreljin</item>
      <item>Marija Jurković, Emilija Randića 14, 51000 Rijeka</item>
      <item>Đuro Vograniću, Mate Lovraka 6, Rijeka</item>
      <item>Franjo Kraljić, Moše Albaharija 8/3, Rijeka</item>
      <item>Zorica Pavlović, Verdijeva 11, Rijeka</item>
      <item>Vesna Blažek, Zastenice, 51219 Čavle</item>
      <item>Marinko Linić, Drežničkih boraca 32, 51218 Dražice Dražice</item>
      <item>Ante Brakus, B. Bačića 22a, Rijeka</item>
      <item>Anton Kovač, Irene Tome 4, Rijeka</item>
      <item>Radojka Iskra, Crnčićeva 9, Rijeka</item>
      <item>Karmela Špalj, Ružić Selo 186, 51226 Hreljin</item>
      <item>Nikola Gvozden, Braće Stipčić 9, Rijeka</item>
      <item>Vladimir Legac, Zlobin, 51226 Hreljin</item>
      <item>Tomislav Kremenović, 51000 Rijeka</item>
      <item>Alesandra Tau, Dr Jože Grabovšeka 13, 51000 Rijeka</item>
      <item>Engebert Weiss, Ružić Selo 93, 51226 Hreljin</item>
      <item>Dorotea Žic, Švalbina 3, 51000 Rijeka</item>
      <item>Danijela Zidarić, Braće Blečića 2, Rijeka</item>
      <item>Jadranka Polić, Mavrinci 63, 51219 Čavle</item>
      <item>Katica Marković, Brig 13, 51000 Rijeka Rijeka</item>
      <item>Darinka Juričev Ivin, Zagrebačka 16, Rijeka</item>
      <item>Dubravka Čargonja, Brig 7, Rijeka</item>
      <item>Zdenka Starčević, Gušć 9, 51000 Rijeka</item>
      <item>Irena Abramović, Ratka Petrovića 15, Rijeka</item>
      <item>Katica Krikšić, Ćićarijska 11, 51000 Rijeka</item>
      <item>Suzana Rilko, Brig 71/3, 51000 Rijeka</item>
      <item>Rozalija Štokić, Pod Ohrušvom 6, 51000 Rijeka</item>
      <item>Mirna Kučan, Hreljin 29, 51226 Hreljin</item>
      <item>Branka Frigan, Pilepići 10, Rijeka</item>
      <item>Bruno Vagaja, J.P. Kamova 14/1, 51000 Rijeka</item>
      <item>Svjetlana Reinić, Tina Ujevića 2d, 51000 Rijeka</item>
      <item>Sandra Rajčić Klapan, Braće Fućak 5, Rijeka</item>
      <item>Krunoslava Rumac, Braće Fućak 5, 51000 Rijeka</item>
      <item>Alka Volarić, Verdijeva 11, Rijeka</item>
      <item>Doris Vujnović, Dolac 14, 51000 Rijeka</item>
      <item>Velimir Knežević, A.B.Šimića 50, 51000 Rijeka</item>
      <item>Nataša Sinožić, S. Krautzeka 92c, 51000 Rijeka</item>
      <item>ZZ ZANATOPREMA - Ilonka Pavelić, Vukovarska 7a, 51000 Rijeka</item>
      <item>CROATIA OSIGURANJE d.d. Rijeka Maja Walter Vengust, Korzo 35, 51000 Rijeka</item>
      <item>POREZNA UPRAVA RIJEKA Ksenija Luštica, Riva 6, 51000 Rijeka</item>
      <item>Marin Glavočić, Croatia osiguranje d.d. Filijala Korzo, Korzo 39, 51000 Rijeka</item>
      <item>Zagrebačka banka d.d., Trg bana Josipa Jelačića 10, 10000 Zagreb</item>
      <item>Pave Abramović, Dinka Šimunovića 2, 51215 Kastav</item>
      <item>Vinko Andrijčić, Draga Bašćanska 157, 51500 Krk</item>
      <item>Damir Antunović, Vitezićeva 4, 51000 Rijeka</item>
      <item>Lilijana Augustin, Šmogorska Cesta 43, 51211 Matulji</item>
      <item>Gordana Azinović, Antuna Barca 12, 51000 Rijeka</item>
      <item>Ivan Ažić, Ažić Lokva 20, 53270 Senj</item>
      <item>Šima Babić, Škurinjskih Žrtava 9, 51000 Rijeka</item>
      <item>Sanja Babić, Zdravka Kučića 9, 51000 Rijeka</item>
      <item>Anita Balen, Hahlić 19, 51000 Rijeka</item>
      <item>Marina Ban, Konjuh 2, 51218 Grobnik</item>
      <item>Slobodan Banašin, Švalbina 13, 51000 Rijeka</item>
      <item>Ante Banić, Pilepići 29, 51000 Rijeka</item>
      <item>Josipa Barak, Pod Ohrušvom 15c, 51000 Rijeka</item>
      <item>Ljiljana Barak, Rudno 21, 51215 Kastav</item>
      <item>Braco Baričević, Škrljevo 1, 51226 Škrljevo</item>
      <item>Mauricio Bastiancich, Ede Jardasa 16, 51000 Rijeka</item>
      <item>Elio Belak, Franje Čandeka 38a, 51000 Rijeka</item>
      <item>Radojka Benić, Škurinjskih Žrtava 32, 51000 Rijeka</item>
      <item>Luciana Berković, Zvonimirova 48, 51000 Rijeka</item>
      <item>Ive Bilen, Krasica 176a, 51226 Krasica</item>
      <item>Nadija Bilen-Križanec, Antuna Marčelje Viškovića 10, 51000 Rijeka</item>
      <item>Zdenko Bodakoš, Bartolovo 14, 51000 Rijeka</item>
      <item>Čedomir Borčić, Blaža Polića 4, 51000 Rijeka</item>
      <item>Vesna Bosak, Franje Račkoga 56, 51000 Rijeka</item>
      <item>Antonija-Nada Božić, Ćićarijska 8, 51000 Rijeka</item>
      <item>Slobodan Božić, Blažićevo A 31, 51000 Rijeka</item>
      <item>Nedeljka Bradanović, Škurinjskih Žrtava 5, 51000 Rijeka</item>
      <item>Gordana Brašnić, Milana Rustanbega 27, 51000 Rijeka</item>
      <item>Zlatan Bratina, Trinajstići 13, 51215 Kastav</item>
      <item>Zoran Brdar, Kačani 104, 51218 Grobnik</item>
      <item>Klaudio Brljafa, Bok 25, 51000 Rijeka</item>
      <item>Vladimir Brenko, Zvonimirova 20, 51000 Rijeka</item>
      <item>Rade Bunjevac, Donji Jugi 17, 51216 Viškovo</item>
      <item>Gordana Buratović, Antuna Dalmatina 7, 51000 Rijeka</item>
      <item>Ernada Burek Bećirović, Vukovarska 1, 51000 Rijeka</item>
      <item>Ljubomir Kremenović, Primorska 15, 10000 Zagreb</item>
      <item>Zora Butorac, Plitvička 4, 51000 Rijeka</item>
      <item>Jelena Carević, Franje Matkovića 11, 51000 Rijeka</item>
      <item>Ruža Cattarinuzzi, Giuseppea Carabina 3, 51000 Rijeka</item>
      <item>Željko Cergnar, Pod Vrh 19, 51218 Cernik</item>
      <item>Ivan Cicvarić, Ante Jakšića 9, 10000 Zagreb</item>
      <item>Boris Crnić, Kvaternikova 62b, 51000 Rijeka</item>
      <item>Milka Crnković, Tina Ujevića 35, 51000 Rijeka</item>
      <item>Vitomir Csorba, Naselje Vulkan 4, 51000 Rijeka</item>
      <item>Damir Cuculić, Kukuljanovo 24, 51227 Kukuljanovo</item>
      <item>Milvana Čabrijan, Cernik 37, 51218 Cernik</item>
      <item>Dubravka Čargonja, Brig 7, 51000 Rijeka</item>
      <item>Marinka Čaušević, Krimeja 22, 51000 Rijeka</item>
      <item>Mirjana Čulina, Drenovski put 43, 51000 Rijeka</item>
      <item>Jadranka Radošević, Saršoni 7, 51216 Saršoni</item>
      <item>Ahmet Didić, Škrljevo 176, 51226 Škrljevo</item>
      <item>Ljubica Doljak, Mavrinci 24a, 51218 Mavrinci</item>
      <item>Željko Domitrović, Škrljevo 229, 51226 Škrljevo</item>
      <item>Stoja Drača, Brdo 8, 51000 Rijeka</item>
      <item>Radojka Duković, Pavla Radića 52, 51260 Crikvenica</item>
      <item>Zorana Duković, Gršćaki 26, 47250 Gršćaki</item>
      <item>Josipa Ivanišević, Barci 85, 51244 Grižane-Belgrad</item>
      <item>Žarko Dumenčić, Vukovarska 20, 51000 Rijeka</item>
      <item>Mate Dundović, Orlići 7d, 51000 Rijeka</item>
      <item>Vesna Dunić-bačić, Cambierieva Ulica 1, 51000 Rijeka</item>
      <item>Dušan Đogo, Donji Kašić 139, 23420 Donji Kašić</item>
      <item>Jadranka Đukić, Mornarska 309, 51222 Bakar</item>
      <item>Mladen Galović, Mihanovićeva 38, 51000 Rijeka</item>
      <item>Jovan Eraković, Bezjaki 37, 51216 Marinići</item>
      <item>Snežana Erlić, Crnčićeva 7, 51000 Rijeka</item>
      <item>Reza Fajdiga, Bok 25, 51000 Rijeka</item>
      <item>Arnold Ferk, Ive Šodića 10, 51000 Kostrena</item>
      <item>Anton Franki, Brgučena 25, 51511 Omišalj</item>
      <item>Verica Galina, Štivar 7, 51215 Kastav</item>
      <item>Nada Kruljac, Bok 25, 51000 Rijeka</item>
      <item>Nedeljka Marković, Nadin 152a, 23223 Nadin</item>
      <item>Marija Kuzmić, Vrtače 86, 51216 Marčelji</item>
      <item>Marica Lakić, Jurjenići 34, 51215 Kastav</item>
      <item>Zorica Leber, Blažićevo D 23, 51000 Rijeka</item>
      <item>Željka Lekić, Braće Fućak 4, 51000 Rijeka</item>
      <item>Silvija Lerga, Ratka Petrovića 25, 51000 Rijeka</item>
      <item>Vesna Lipovac, Antuna Barca 4, 51000 Rijeka</item>
      <item>Adema Lovrić, Bošket 5, 51000 Rijeka</item>
      <item>Mira Lovrović, Bok 25, 51000 Rijeka</item>
      <item>Vesna Lučić, Kosi 81, 51216 Kosi</item>
      <item>Nada Ludvig, Slavka Krautzeka 92b, 51000 Rijeka</item>
      <item>Goran Ludvig, Zdravka Kučića 37, 51000 Rijeka</item>
      <item>Milan Lukanović, Bobovac 2, 51218 Čavle</item>
      <item>Miljenko Majcen, Ladeti 60, 51410 Poljane</item>
      <item>Karmen Mandekić, Emilija Randića 8, 51000 Rijeka</item>
      <item>Sanjin Maravić, Sveti Petar 9, 51417 Mošćenička Draga</item>
      <item>Anto Marić, Dr. Luje Naletilića Odvojak 30, 10000 Zagreb</item>
      <item>Izabella Markelić, Tkalačka 3, 51000 Rijeka</item>
      <item>Verona Medić, Drage Gervaisa 22, 51000 Rijeka</item>
      <item>Angelo Mian, Petra Jurčića 6, 51000 Rijeka</item>
      <item>Predrag Miculinić, Saverovac 2, 51218 Cernik</item>
      <item>Vladimir Miculinić, Orišji 4, 51218 Čavle</item>
      <item>Josip Mikin, Fiorella La Guardia 8, 51000 Rijeka</item>
      <item>Jelka Milković, Krasica 77c, 51226 Krasica</item>
      <item>Tomislav Milković, Draga 10c, 51216 Marinići</item>
      <item>Grozdana Milolaža, Cesta 43.istarske Divizije 12, 51415 Lovran</item>
      <item>Silvana Milošević, Osječka 14, 51000 Rijeka</item>
      <item>Sonja Mohorovičić, Jušići 112, 51213 Jurdani</item>
      <item>Ljiljana Mrčela, Ivana Gundulića 23, 32000 Vukovar</item>
      <item>Mladen Nakićen, Pulac 45, 51000 Rijeka</item>
      <item>Zdravka Nazalević, Antuna Barca 3b, 51000 Rijeka</item>
      <item>Ljubica Olujić, Blažićevo B 6, 51000 Rijeka</item>
      <item>Milenka Omelić, Emilija Randića 16, 51000 Rijeka</item>
      <item>Vlasta Murgić, Svilno 46, 51219 Čavle</item>
      <item>Dragan Ostojić, Kukuljanovo 190, 51227 Kukuljanovo</item>
      <item>Ružica Pašić, Gustava Krkleca 16, 51000 Rijeka</item>
      <item>Igor Paulinić, Franje Čandeka 23b, 51000 Rijeka</item>
      <item>Breda Rozman-Pavešić, Kukuljanovo 213a, 51227 Kukuljanovo</item>
      <item>Andrej Pavešić, Janka Polića Kamova 97, 51000 Rijeka</item>
      <item>Nives Pavlešić, Galija 30, 51500 Krk</item>
      <item>Ante Peran, Meštrovićeva 11, 51000 Rijeka</item>
      <item>Zoran Perić, Zdravka Kučića 3, 51000 Rijeka</item>
      <item>Anka Pešić, Ciottina 14, 51000 Rijeka</item>
      <item>Ksenija Pešušić, Franje Petrića 3b, 23000 Zadar</item>
      <item>Željka Petešić, Burićeva 4, 51262 Šmrika</item>
      <item>Anita Petrović, Hahlić 17, 51000 Rijeka</item>
      <item>Miko Petrović, Fiorella La Guardia 9, 51000 Rijeka</item>
      <item>Suzana Petrović, Dobriše Cesarića 3, 51000 Rijeka</item>
      <item>Katarina Pletikosa, Zorzići 69, 51216 Viškovo</item>
      <item>Milan Popović, Vrandučka 22, 10000 Zagreb</item>
      <item>Mandica Pramparo, Osječka 30, 51000 Rijeka</item>
      <item>Dragan Puž, Omladinska Ulica 8, 51410 Ičići</item>
      <item>Vojislav Radalj, Put Luskino 31, 51211 Matulji</item>
      <item>Kristina Radanec, Hreljin 288, 51226 Hreljin</item>
      <item>Žarko Ratković, Ilije Garašanina 8 E, 78000 Banja Luka</item>
      <item>Alen Relić, Crnčićeva 7/252, 51000 Rijeka</item>
      <item>Nada Roch, Pionirska 9c, 51000 Rijeka</item>
      <item>Alan Thomas Roško, Braće Pavlinića 13, 51000 Rijeka</item>
      <item>Mirjana Rumora, Dolac 8, 51000 Rijeka</item>
      <item>Josip Sakić, Čavalsko 9, 51000 Rijeka</item>
      <item>Mile Sakić, Braće Cetina 5a, 51000 Rijeka</item>
      <item>Radovan Sakić, Hahlić 19, 51000 Rijeka</item>
      <item>Nevenka Samaržija, Tizianova 1, 51000 Rijeka</item>
      <item>Nenad Savanović, Uspon Ladislava Tomee 5, 51000 Rijeka</item>
      <item>Nikolina Savanović, Uspon Ladislava Tomee 5, 51000 Rijeka</item>
      <item>Ljubica Savić, Podugrinac 14, 51250 Bribir</item>
      <item>Stipe Sertić, Petra Kružića 28, 53270 Senj</item>
      <item>Agneza Sironić, Šetalište 13.divizije 24, 51000 Rijeka</item>
      <item>Ružica Skoblar, Skoblari 45, 23233 Privlaka</item>
      <item>Anica Smolčić, Nikole Cara 1, 51000 Rijeka</item>
      <item>Gordana Sochor, Drage Gervaisa 37, 51000 Rijeka</item>
      <item>Mara Spajić, Budicinova 4, 51000 Rijeka</item>
      <item>Robert Srdoč, Žarka Pezelja 6, 51000 Kostrena</item>
      <item>Liljana Stambul, Mučići 42, 51211 Matulji</item>
      <item>Dragan Starčević, Tijani 17, 51000 Rijeka</item>
      <item>Irena Stevanović, Fiorella La Guardia 1b, 51000 Rijeka</item>
      <item>Marijan Stipančić, Zagrebačka 10, 51000 Rijeka</item>
      <item>Sabina Stojanović, Trpimirova 2, 51000 Rijeka</item>
      <item>Marija Sučić, Rastočine 6, 51000 Rijeka</item>
      <item>Dušan Surina, Antuna Barca 10a, 51000 Rijeka</item>
      <item>Smilja Surina, Mihelići 5, 51211 Matulji</item>
      <item>Alojzije Šegrt, Matije Gupca 16, 51000 Rijeka</item>
      <item>Marina Šepac, Drenovski Put 59, 51000 Rijeka</item>
      <item>Milbert Šimanić, Rubeši 133a, 51215 Kastav</item>
      <item>Marina Širola, Stane Vončine 5, 51000 Rijeka</item>
      <item>Laura Škerl, Bok 28, 51000 Rijeka</item>
      <item>Milica Šubat, Glavani 90, 51000 Kostrena</item>
      <item>Radmila Šušnjar, Hahlić 23, 51000 Rijeka</item>
      <item>Anamarija Tabula, Starci 4, 51000 Rijeka</item>
      <item>Margita Tomljanović, Paulinska 11, 53270 Senj</item>
      <item>Slavica Tomljenović, Kumičićeva 13, 51000 Rijeka</item>
      <item>Biserka Tonsa, Emilija Randića 4, 51000 Rijeka</item>
      <item>Goran Tuk, Stanka Frankovića 28, 51000 Rijeka</item>
      <item>Biserka Turk, Ciottina 12, 51000 Rijeka</item>
      <item>Anita Turković Pavičić, Pasjak 7, 51214 Šapjane</item>
      <item>Ines Vaci, Matuljska Cesta 8, 51410 Opatija</item>
      <item>Jasna Valušek, Zagrad 64, 51410 Veprinac</item>
      <item>Diana Valzania, Alessandra Manzonia 5, 51000 Rijeka</item>
      <item>Dragan Vekić, Kraška 12 A, 51000 Rijeka</item>
      <item>Đorđo Vergić, Saršoni 48, 51216 Viškovo</item>
      <item>Darko Vičić, Kvaternikova 62/III, 51000 Rijeka</item>
      <item>Dušan Vidović, Žminjska 14, 51000 Rijeka</item>
      <item>Anka Vignjević, Ulica Put Brdo 9a, 51211 Matulji</item>
      <item>Sidonija Vinter, Vinka Benca 2, 51000 Rijeka</item>
      <item>Gordana Viskov, Škurinjska Cesta 18, 51000 Rijeka</item>
      <item>Mladen Vlah, R. K. Jeretova 3, 51410 Opatija</item>
      <item>Maja Volarić, Verdijeva 11, 51000 Rijeka</item>
      <item>Mile Vorkapić, Korzo 35, 51000 Rijeka</item>
      <item>Sonja Volf, Ante Kovačića 4, 51000 Rijeka</item>
      <item>Marko Vranić, Franca Prešerna 42, 51000 Rijeka</item>
      <item>Nevenka Vranić, Hahlić 19, 51000 Rijeka</item>
      <item>Marijan Vrbos, Antuna Barca 16, 51000 Rijeka</item>
      <item>Radmila Vučković, Stupari 2/B, 51216 Viškovo</item>
      <item>Izabela Vukelić, Krasica 120c, 51226 Krasica</item>
      <item>Juraj Vukelić, Šibenska 1, 51000 Rijeka</item>
      <item>Ana Vukić, Ratka Petrovića 4, 51000 Rijeka</item>
      <item>Marina Vuletić, Krimeja 22, 51000 Rijeka</item>
      <item>Vlado Weiss, Krasica 89, 51226 Krasica</item>
      <item>Ivanka Zaborac, Slavka Krautzeka 57, 51000 Rijeka</item>
      <item>Miranda Zakarija, Čavle 199, 51218 Čavle</item>
      <item>Ivan Zec, Skrpčići 2c, 51500 Krk</item>
      <item>Nadica Zednik, Labinska 12, 51000 Rijeka</item>
      <item>Ana Zlendić, Škurinjskih Žrtava 24, 51000 Rijeka</item>
      <item>Ivan Zoretić, Zoretići 23, 51218 Dražice</item>
      <item>Milka Zrnić, Rikarda Benčića 11, 51000 Rijeka</item>
      <item>Boris Žic, Ulica Žrtava Fašizma 20, 51211 Matulji</item>
      <item>Jasna Žic, Žrtava Fašizma 15, 51000 Rijeka</item>
      <item>Milan Pokmajević, Fara 48, 51262 Kraljevica</item>
      <item>Jela Dobrić, Žarka Pezelja 4, 51000 Kostrena</item>
      <item>Ana Grginčić, Škrljevo 279, 51226 Škrljevo</item>
      <item>OSIMPEX - d.o.o. za unutarnju i vanjsku trgovinu, Europske Avenije 2, 31000 Osijek</item>
      <item>Katica Simčevski, Dolac 9, 51000 Rijeka</item>
      <item>Ilonka Pavelić, Udatnog 10, 51000 Rijeka</item>
      <item>Frane Trošelj, Ratka Petrovića 22, 51000 Rijeka</item>
      <item>Antun Ožanić, Andrije Peruča 5, 51000 Rijeka</item>
    </derivirana_varijabla>
  </DomainObject.Predmet.OstaliListFormatedWithAdress>
  <DomainObject.Predmet.OstaliListFormatedWithAdressOIB>
    <izvorni_sadrzaj>
      <item>GRADSKA BANKA d.d., TRG ANTE STARČEVIĆA 7, 31000 Osijek</item>
      <item>ANTUN OŽANIĆ, ANDRIJE PERUČA 5, 51000 Rijeka</item>
      <item>Milan Dokmanović, Ćićarijska 45, 51000 Rijeka</item>
      <item>Nevenka Stašić, Balači 10, 51414 Ičići</item>
      <item>Marica Dokmanović, Ćićarijska 45, 51000 Rijeka</item>
      <item>Nataša Sinožić, S. Krautzeka 92c, 51000 Rijeka</item>
      <item>Marica Ganić, Podhum, 51218 Dražice</item>
      <item>Tomislav Špalj, OIB 36408267403, Ružić Selo 186, 51226 Hreljin</item>
      <item>Marija Jurković, Emilija Randića 14, 51000 Rijeka</item>
      <item>Đuro Vograniću, Mate Lovraka 6, Rijeka</item>
      <item>Franjo Kraljić, Moše Albaharija 8/3, Rijeka</item>
      <item>Zorica Pavlović, Verdijeva 11, Rijeka</item>
      <item>Vesna Blažek, Zastenice, 51219 Čavle</item>
      <item>Marinko Linić, OIB 16553854565, Drežničkih boraca 32, 51218 Dražice Dražice</item>
      <item>Ante Brakus, B. Bačića 22a, Rijeka</item>
      <item>Anton Kovač, Irene Tome 4, Rijeka</item>
      <item>Radojka Iskra, Crnčićeva 9, Rijeka</item>
      <item>Karmela Špalj, OIB 91071467451, Ružić Selo 186, 51226 Hreljin</item>
      <item>Nikola Gvozden, Braće Stipčić 9, Rijeka</item>
      <item>Vladimir Legac, Zlobin, 51226 Hreljin</item>
      <item>Tomislav Kremenović, 51000 Rijeka</item>
      <item>Alesandra Tau, Dr Jože Grabovšeka 13, 51000 Rijeka</item>
      <item>Engebert Weiss, OIB 31268956712, Ružić Selo 93, 51226 Hreljin</item>
      <item>Dorotea Žic, OIB 06536794478, Švalbina 3, 51000 Rijeka</item>
      <item>Danijela Zidarić, Braće Blečića 2, Rijeka</item>
      <item>Jadranka Polić, OIB 22162281774, Mavrinci 63, 51219 Čavle</item>
      <item>Katica Marković, OIB 94988362012, Brig 13, 51000 Rijeka Rijeka</item>
      <item>Darinka Juričev Ivin, Zagrebačka 16, Rijeka</item>
      <item>Dubravka Čargonja, Brig 7, Rijeka</item>
      <item>Zdenka Starčević, Gušć 9, 51000 Rijeka</item>
      <item>Irena Abramović, Ratka Petrovića 15, Rijeka</item>
      <item>Katica Krikšić, Ćićarijska 11, 51000 Rijeka</item>
      <item>Suzana Rilko, OIB 77403775998, Brig 71/3, 51000 Rijeka</item>
      <item>Rozalija Štokić, OIB 23924434103, Pod Ohrušvom 6, 51000 Rijeka</item>
      <item>Mirna Kučan, OIB 47881319285, Hreljin 29, 51226 Hreljin</item>
      <item>Branka Frigan, Pilepići 10, Rijeka</item>
      <item>Bruno Vagaja, OIB 25823490850, J.P. Kamova 14/1, 51000 Rijeka</item>
      <item>Svjetlana Reinić, OIB 05052071488, Tina Ujevića 2d, 51000 Rijeka</item>
      <item>Sandra Rajčić Klapan, Braće Fućak 5, Rijeka</item>
      <item>Krunoslava Rumac, OIB 90498058157, Braće Fućak 5, 51000 Rijeka</item>
      <item>Alka Volarić, Verdijeva 11, Rijeka</item>
      <item>Doris Vujnović, Dolac 14, 51000 Rijeka</item>
      <item>Velimir Knežević, A.B.Šimića 50, 51000 Rijeka</item>
      <item>Nataša Sinožić, S. Krautzeka 92c, 51000 Rijeka</item>
      <item>ZZ ZANATOPREMA - Ilonka Pavelić, Vukovarska 7a, 51000 Rijeka</item>
      <item>CROATIA OSIGURANJE d.d. Rijeka Maja Walter Vengust, Korzo 35, 51000 Rijeka</item>
      <item>POREZNA UPRAVA RIJEKA Ksenija Luštica, Riva 6, 51000 Rijeka</item>
      <item>Marin Glavočić, Croatia osiguranje d.d. Filijala Korzo, Korzo 39, 51000 Rijeka</item>
      <item>Zagrebačka banka d.d., Trg bana Josipa Jelačića 10, 10000 Zagreb</item>
      <item>Pave Abramović, OIB 17644082257, Dinka Šimunovića 2, 51215 Kastav</item>
      <item>Vinko Andrijčić, OIB 62808832719, Draga Bašćanska 157, 51500 Krk</item>
      <item>Damir Antunović, OIB 25332956727, Vitezićeva 4, 51000 Rijeka</item>
      <item>Lilijana Augustin, OIB 12365783008, Šmogorska Cesta 43, 51211 Matulji</item>
      <item>Gordana Azinović, OIB 12669569335, Antuna Barca 12, 51000 Rijeka</item>
      <item>Ivan Ažić, OIB 53451600492, Ažić Lokva 20, 53270 Senj</item>
      <item>Šima Babić, OIB 70882195185, Škurinjskih Žrtava 9, 51000 Rijeka</item>
      <item>Sanja Babić, OIB 95180155449, Zdravka Kučića 9, 51000 Rijeka</item>
      <item>Anita Balen, OIB 19746601617, Hahlić 19, 51000 Rijeka</item>
      <item>Marina Ban, OIB 94209878025, Konjuh 2, 51218 Grobnik</item>
      <item>Slobodan Banašin, OIB 61319994678, Švalbina 13, 51000 Rijeka</item>
      <item>Ante Banić, OIB 11612757977, Pilepići 29, 51000 Rijeka</item>
      <item>Josipa Barak, OIB 38292221551, Pod Ohrušvom 15c, 51000 Rijeka</item>
      <item>Ljiljana Barak, OIB 05727273308, Rudno 21, 51215 Kastav</item>
      <item>Braco Baričević, OIB 12833770553, Škrljevo 1, 51226 Škrljevo</item>
      <item>Mauricio Bastiancich, OIB 11170003706, Ede Jardasa 16, 51000 Rijeka</item>
      <item>Elio Belak, OIB 96141783297, Franje Čandeka 38a, 51000 Rijeka</item>
      <item>Radojka Benić, OIB 28863435311, Škurinjskih Žrtava 32, 51000 Rijeka</item>
      <item>Luciana Berković, OIB 52065646589, Zvonimirova 48, 51000 Rijeka</item>
      <item>Ive Bilen, OIB 49459470039, Krasica 176a, 51226 Krasica</item>
      <item>Nadija Bilen-Križanec, OIB 01839519849, Antuna Marčelje Viškovića 10, 51000 Rijeka</item>
      <item>Zdenko Bodakoš, OIB 59287542407, Bartolovo 14, 51000 Rijeka</item>
      <item>Čedomir Borčić, OIB 79612712260, Blaža Polića 4, 51000 Rijeka</item>
      <item>Vesna Bosak, OIB 02352532521, Franje Račkoga 56, 51000 Rijeka</item>
      <item>Antonija-Nada Božić, OIB 21158498114, Ćićarijska 8, 51000 Rijeka</item>
      <item>Slobodan Božić, OIB 87875241755, Blažićevo A 31, 51000 Rijeka</item>
      <item>Nedeljka Bradanović, OIB 98664836371, Škurinjskih Žrtava 5, 51000 Rijeka</item>
      <item>Gordana Brašnić, OIB 62526330231, Milana Rustanbega 27, 51000 Rijeka</item>
      <item>Zlatan Bratina, OIB 13238933791, Trinajstići 13, 51215 Kastav</item>
      <item>Zoran Brdar, OIB 71042541419, Kačani 104, 51218 Grobnik</item>
      <item>Klaudio Brljafa, OIB 12508836356, Bok 25, 51000 Rijeka</item>
      <item>Vladimir Brenko, OIB 59381266040, Zvonimirova 20, 51000 Rijeka</item>
      <item>Rade Bunjevac, OIB 27606476304, Donji Jugi 17, 51216 Viškovo</item>
      <item>Gordana Buratović, OIB 24902281402, Antuna Dalmatina 7, 51000 Rijeka</item>
      <item>Ernada Burek Bećirović, OIB 05349704291, Vukovarska 1, 51000 Rijeka</item>
      <item>Ljubomir Kremenović, OIB 37621014118, Primorska 15, 10000 Zagreb</item>
      <item>Zora Butorac, OIB 49579717459, Plitvička 4, 51000 Rijeka</item>
      <item>Jelena Carević, OIB 69801796757, Franje Matkovića 11, 51000 Rijeka</item>
      <item>Ruža Cattarinuzzi, OIB 11339522794, Giuseppea Carabina 3, 51000 Rijeka</item>
      <item>Željko Cergnar, OIB 35358295562, Pod Vrh 19, 51218 Cernik</item>
      <item>Ivan Cicvarić, OIB 81146351134, Ante Jakšića 9, 10000 Zagreb</item>
      <item>Boris Crnić, OIB 30002265925, Kvaternikova 62b, 51000 Rijeka</item>
      <item>Milka Crnković, OIB 20711617243, Tina Ujevića 35, 51000 Rijeka</item>
      <item>Vitomir Csorba, OIB 72281766935, Naselje Vulkan 4, 51000 Rijeka</item>
      <item>Damir Cuculić, OIB 61246905397, Kukuljanovo 24, 51227 Kukuljanovo</item>
      <item>Milvana Čabrijan, OIB 76283413080, Cernik 37, 51218 Cernik</item>
      <item>Dubravka Čargonja, OIB 65205222341, Brig 7, 51000 Rijeka</item>
      <item>Marinka Čaušević, OIB 51765527840, Krimeja 22, 51000 Rijeka</item>
      <item>Mirjana Čulina, OIB 30425569537, Drenovski put 43, 51000 Rijeka</item>
      <item>Jadranka Radošević, OIB 58098084042, Saršoni 7, 51216 Saršoni</item>
      <item>Ahmet Didić, OIB 69157716173, Škrljevo 176, 51226 Škrljevo</item>
      <item>Ljubica Doljak, OIB 74399338880, Mavrinci 24a, 51218 Mavrinci</item>
      <item>Željko Domitrović, OIB 59684424075, Škrljevo 229, 51226 Škrljevo</item>
      <item>Stoja Drača, OIB 80344187440, Brdo 8, 51000 Rijeka</item>
      <item>Radojka Duković, OIB 00629323636, Pavla Radića 52, 51260 Crikvenica</item>
      <item>Zorana Duković, OIB 33604761859, Gršćaki 26, 47250 Gršćaki</item>
      <item>Josipa Ivanišević, OIB 90577378450, Barci 85, 51244 Grižane-Belgrad</item>
      <item>Žarko Dumenčić, OIB 23948262479, Vukovarska 20, 51000 Rijeka</item>
      <item>Mate Dundović, OIB 57071796302, Orlići 7d, 51000 Rijeka</item>
      <item>Vesna Dunić-bačić, OIB 14285029326, Cambierieva Ulica 1, 51000 Rijeka</item>
      <item>Dušan Đogo, OIB 04472395355, Donji Kašić 139, 23420 Donji Kašić</item>
      <item>Jadranka Đukić, OIB 73857839189, Mornarska 309, 51222 Bakar</item>
      <item>Mladen Galović, OIB 71438831471, Mihanovićeva 38, 51000 Rijeka</item>
      <item>Jovan Eraković, OIB 44116068329, Bezjaki 37, 51216 Marinići</item>
      <item>Snežana Erlić, OIB 24511147332, Crnčićeva 7, 51000 Rijeka</item>
      <item>Reza Fajdiga, OIB , Bok 25, 51000 Rijeka</item>
      <item>Arnold Ferk, OIB 46687545302, Ive Šodića 10, 51000 Kostrena</item>
      <item>Anton Franki, OIB 91392221144, Brgučena 25, 51511 Omišalj</item>
      <item>Verica Galina, OIB 86606757275, Štivar 7, 51215 Kastav</item>
      <item>Nada Kruljac, OIB 00262142321, Bok 25, 51000 Rijeka</item>
      <item>Nedeljka Marković, OIB 08811554244, Nadin 152a, 23223 Nadin</item>
      <item>Marija Kuzmić, OIB 68362654493, Vrtače 86, 51216 Marčelji</item>
      <item>Marica Lakić, OIB 40265061474, Jurjenići 34, 51215 Kastav</item>
      <item>Zorica Leber, OIB 87796106891, Blažićevo D 23, 51000 Rijeka</item>
      <item>Željka Lekić, OIB 46205160191, Braće Fućak 4, 51000 Rijeka</item>
      <item>Silvija Lerga, OIB 49268757404, Ratka Petrovića 25, 51000 Rijeka</item>
      <item>Vesna Lipovac, OIB 37090195603, Antuna Barca 4, 51000 Rijeka</item>
      <item>Adema Lovrić, OIB 80969742684, Bošket 5, 51000 Rijeka</item>
      <item>Mira Lovrović, OIB 96737474322, Bok 25, 51000 Rijeka</item>
      <item>Vesna Lučić, OIB 48224033639, Kosi 81, 51216 Kosi</item>
      <item>Nada Ludvig, OIB 49597765707, Slavka Krautzeka 92b, 51000 Rijeka</item>
      <item>Goran Ludvig, OIB 37275663866, Zdravka Kučića 37, 51000 Rijeka</item>
      <item>Milan Lukanović, OIB 42349621897, Bobovac 2, 51218 Čavle</item>
      <item>Miljenko Majcen, OIB 59249228585, Ladeti 60, 51410 Poljane</item>
      <item>Karmen Mandekić, OIB 61211973896, Emilija Randića 8, 51000 Rijeka</item>
      <item>Sanjin Maravić, OIB 53980604218, Sveti Petar 9, 51417 Mošćenička Draga</item>
      <item>Anto Marić, OIB 02452820290, Dr. Luje Naletilića Odvojak 30, 10000 Zagreb</item>
      <item>Izabella Markelić, OIB 63738600676, Tkalačka 3, 51000 Rijeka</item>
      <item>Verona Medić, OIB 91564611168, Drage Gervaisa 22, 51000 Rijeka</item>
      <item>Angelo Mian, OIB 48133038150, Petra Jurčića 6, 51000 Rijeka</item>
      <item>Predrag Miculinić, OIB 92126825909, Saverovac 2, 51218 Cernik</item>
      <item>Vladimir Miculinić, OIB 97661947761, Orišji 4, 51218 Čavle</item>
      <item>Josip Mikin, OIB 43744077288, Fiorella La Guardia 8, 51000 Rijeka</item>
      <item>Jelka Milković, OIB 52940826733, Krasica 77c, 51226 Krasica</item>
      <item>Tomislav Milković, OIB 00642791670, Draga 10c, 51216 Marinići</item>
      <item>Grozdana Milolaža, OIB 11749204362, Cesta 43.istarske Divizije 12, 51415 Lovran</item>
      <item>Silvana Milošević, OIB 79378866773, Osječka 14, 51000 Rijeka</item>
      <item>Sonja Mohorovičić, OIB 86964509585, Jušići 112, 51213 Jurdani</item>
      <item>Ljiljana Mrčela, OIB 06605812939, Ivana Gundulića 23, 32000 Vukovar</item>
      <item>Mladen Nakićen, OIB 06023523260, Pulac 45, 51000 Rijeka</item>
      <item>Zdravka Nazalević, OIB 07883725889, Antuna Barca 3b, 51000 Rijeka</item>
      <item>Ljubica Olujić, OIB 78120501901, Blažićevo B 6, 51000 Rijeka</item>
      <item>Milenka Omelić, OIB 74693554881, Emilija Randića 16, 51000 Rijeka</item>
      <item>Vlasta Murgić, OIB 77099402252, Svilno 46, 51219 Čavle</item>
      <item>Dragan Ostojić, OIB 33098989018, Kukuljanovo 190, 51227 Kukuljanovo</item>
      <item>Ružica Pašić, OIB 49103014402, Gustava Krkleca 16, 51000 Rijeka</item>
      <item>Igor Paulinić, OIB 62535588357, Franje Čandeka 23b, 51000 Rijeka</item>
      <item>Breda Rozman-Pavešić, OIB 24304794214, Kukuljanovo 213a, 51227 Kukuljanovo</item>
      <item>Andrej Pavešić, OIB 92040028964, Janka Polića Kamova 97, 51000 Rijeka</item>
      <item>Nives Pavlešić, OIB 01774727961, Galija 30, 51500 Krk</item>
      <item>Ante Peran, OIB 22290855207, Meštrovićeva 11, 51000 Rijeka</item>
      <item>Zoran Perić, OIB 78203627439, Zdravka Kučića 3, 51000 Rijeka</item>
      <item>Anka Pešić, OIB 17490612378, Ciottina 14, 51000 Rijeka</item>
      <item>Ksenija Pešušić, OIB 04610926013, Franje Petrića 3b, 23000 Zadar</item>
      <item>Željka Petešić, OIB 59126385800, Burićeva 4, 51262 Šmrika</item>
      <item>Anita Petrović, OIB 85602945736, Hahlić 17, 51000 Rijeka</item>
      <item>Miko Petrović, OIB 99756657607, Fiorella La Guardia 9, 51000 Rijeka</item>
      <item>Suzana Petrović, OIB 36412192494, Dobriše Cesarića 3, 51000 Rijeka</item>
      <item>Katarina Pletikosa, OIB 89450662060, Zorzići 69, 51216 Viškovo</item>
      <item>Milan Popović, OIB 32596816498, Vrandučka 22, 10000 Zagreb</item>
      <item>Mandica Pramparo, OIB 77646396086, Osječka 30, 51000 Rijeka</item>
      <item>Dragan Puž, OIB 65163916827, Omladinska Ulica 8, 51410 Ičići</item>
      <item>Vojislav Radalj, OIB 32561156795, Put Luskino 31, 51211 Matulji</item>
      <item>Kristina Radanec, OIB 14716284304, Hreljin 288, 51226 Hreljin</item>
      <item>Žarko Ratković, OIB 95587848976, Ilije Garašanina 8 E, 78000 Banja Luka</item>
      <item>Alen Relić, OIB 64981117563, Crnčićeva 7/252, 51000 Rijeka</item>
      <item>Nada Roch, OIB 72951572447, Pionirska 9c, 51000 Rijeka</item>
      <item>Alan Thomas Roško, OIB 72296414705, Braće Pavlinića 13, 51000 Rijeka</item>
      <item>Mirjana Rumora, OIB 66717024604, Dolac 8, 51000 Rijeka</item>
      <item>Josip Sakić, OIB 27092463304, Čavalsko 9, 51000 Rijeka</item>
      <item>Mile Sakić, OIB 20115195864, Braće Cetina 5a, 51000 Rijeka</item>
      <item>Radovan Sakić, OIB 92885813505, Hahlić 19, 51000 Rijeka</item>
      <item>Nevenka Samaržija, OIB 84464356181, Tizianova 1, 51000 Rijeka</item>
      <item>Nenad Savanović, OIB 09858121880, Uspon Ladislava Tomee 5, 51000 Rijeka</item>
      <item>Nikolina Savanović, OIB 27098348048, Uspon Ladislava Tomee 5, 51000 Rijeka</item>
      <item>Ljubica Savić, OIB 20373807105, Podugrinac 14, 51250 Bribir</item>
      <item>Stipe Sertić, OIB 19308296726, Petra Kružića 28, 53270 Senj</item>
      <item>Agneza Sironić, OIB 14744860161, Šetalište 13.divizije 24, 51000 Rijeka</item>
      <item>Ružica Skoblar, OIB 01529849019, Skoblari 45, 23233 Privlaka</item>
      <item>Anica Smolčić, OIB 96136888761, Nikole Cara 1, 51000 Rijeka</item>
      <item>Gordana Sochor, OIB 85353512554, Drage Gervaisa 37, 51000 Rijeka</item>
      <item>Mara Spajić, OIB 27528905057, Budicinova 4, 51000 Rijeka</item>
      <item>Robert Srdoč, OIB 54178910361, Žarka Pezelja 6, 51000 Kostrena</item>
      <item>Liljana Stambul, OIB 98936081948, Mučići 42, 51211 Matulji</item>
      <item>Dragan Starčević, OIB 63365878139, Tijani 17, 51000 Rijeka</item>
      <item>Irena Stevanović, OIB 50654589251, Fiorella La Guardia 1b, 51000 Rijeka</item>
      <item>Marijan Stipančić, OIB 04902703007, Zagrebačka 10, 51000 Rijeka</item>
      <item>Sabina Stojanović, OIB 58575038078, Trpimirova 2, 51000 Rijeka</item>
      <item>Marija Sučić, OIB 83675547136, Rastočine 6, 51000 Rijeka</item>
      <item>Dušan Surina, OIB 84594362417, Antuna Barca 10a, 51000 Rijeka</item>
      <item>Smilja Surina, OIB 89451405738, Mihelići 5, 51211 Matulji</item>
      <item>Alojzije Šegrt, OIB 89912667867, Matije Gupca 16, 51000 Rijeka</item>
      <item>Marina Šepac, OIB 10863262949, Drenovski Put 59, 51000 Rijeka</item>
      <item>Milbert Šimanić, OIB 79002313510, Rubeši 133a, 51215 Kastav</item>
      <item>Marina Širola, OIB 11498027172, Stane Vončine 5, 51000 Rijeka</item>
      <item>Laura Škerl, OIB 72885473184, Bok 28, 51000 Rijeka</item>
      <item>Milica Šubat, OIB 49400942301, Glavani 90, 51000 Kostrena</item>
      <item>Radmila Šušnjar, OIB 44473540227, Hahlić 23, 51000 Rijeka</item>
      <item>Anamarija Tabula, OIB 35786417600, Starci 4, 51000 Rijeka</item>
      <item>Margita Tomljanović, OIB 85651113494, Paulinska 11, 53270 Senj</item>
      <item>Slavica Tomljenović, OIB 02015053601, Kumičićeva 13, 51000 Rijeka</item>
      <item>Biserka Tonsa, OIB 11408620584, Emilija Randića 4, 51000 Rijeka</item>
      <item>Goran Tuk, OIB 44831804015, Stanka Frankovića 28, 51000 Rijeka</item>
      <item>Biserka Turk, OIB 93102214917, Ciottina 12, 51000 Rijeka</item>
      <item>Anita Turković Pavičić, OIB 07462652458, Pasjak 7, 51214 Šapjane</item>
      <item>Ines Vaci, OIB 63330674122, Matuljska Cesta 8, 51410 Opatija</item>
      <item>Jasna Valušek, OIB 73904703103, Zagrad 64, 51410 Veprinac</item>
      <item>Diana Valzania, OIB 35190935188, Alessandra Manzonia 5, 51000 Rijeka</item>
      <item>Dragan Vekić, OIB 12004092741, Kraška 12 A, 51000 Rijeka</item>
      <item>Đorđo Vergić, OIB 84494659374, Saršoni 48, 51216 Viškovo</item>
      <item>Darko Vičić, OIB 18844074311, Kvaternikova 62/III, 51000 Rijeka</item>
      <item>Dušan Vidović, OIB 15243672058, Žminjska 14, 51000 Rijeka</item>
      <item>Anka Vignjević, OIB 30391103478, Ulica Put Brdo 9a, 51211 Matulji</item>
      <item>Sidonija Vinter, OIB 40083585272, Vinka Benca 2, 51000 Rijeka</item>
      <item>Gordana Viskov, OIB 24241308330, Škurinjska Cesta 18, 51000 Rijeka</item>
      <item>Mladen Vlah, OIB 48093935534, R. K. Jeretova 3, 51410 Opatija</item>
      <item>Maja Volarić, OIB 28890010195, Verdijeva 11, 51000 Rijeka</item>
      <item>Mile Vorkapić, OIB 49352047171, Korzo 35, 51000 Rijeka</item>
      <item>Sonja Volf, OIB 91507573499, Ante Kovačića 4, 51000 Rijeka</item>
      <item>Marko Vranić, OIB 28108087182, Franca Prešerna 42, 51000 Rijeka</item>
      <item>Nevenka Vranić, OIB 58569938435, Hahlić 19, 51000 Rijeka</item>
      <item>Marijan Vrbos, OIB 98016224123, Antuna Barca 16, 51000 Rijeka</item>
      <item>Radmila Vučković, OIB 26237157662, Stupari 2/B, 51216 Viškovo</item>
      <item>Izabela Vukelić, OIB 51314745688, Krasica 120c, 51226 Krasica</item>
      <item>Juraj Vukelić, OIB 48880252551, Šibenska 1, 51000 Rijeka</item>
      <item>Ana Vukić, OIB 22067915408, Ratka Petrovića 4, 51000 Rijeka</item>
      <item>Marina Vuletić, OIB 28257516414, Krimeja 22, 51000 Rijeka</item>
      <item>Vlado Weiss, OIB 44753918180, Krasica 89, 51226 Krasica</item>
      <item>Ivanka Zaborac, OIB 23099919009, Slavka Krautzeka 57, 51000 Rijeka</item>
      <item>Miranda Zakarija, OIB 48378552073, Čavle 199, 51218 Čavle</item>
      <item>Ivan Zec, OIB 66300701498, Skrpčići 2c, 51500 Krk</item>
      <item>Nadica Zednik, OIB 35144444897, Labinska 12, 51000 Rijeka</item>
      <item>Ana Zlendić, OIB 02553980513, Škurinjskih Žrtava 24, 51000 Rijeka</item>
      <item>Ivan Zoretić, OIB 21553001558, Zoretići 23, 51218 Dražice</item>
      <item>Milka Zrnić, OIB 53792847178, Rikarda Benčića 11, 51000 Rijeka</item>
      <item>Boris Žic, OIB 38975138585, Ulica Žrtava Fašizma 20, 51211 Matulji</item>
      <item>Jasna Žic, OIB 45980904059, Žrtava Fašizma 15, 51000 Rijeka</item>
      <item>Milan Pokmajević, OIB , Fara 48, 51262 Kraljevica</item>
      <item>Jela Dobrić, OIB 80315415223, Žarka Pezelja 4, 51000 Kostrena</item>
      <item>Ana Grginčić, OIB 65853159676, Škrljevo 279, 51226 Škrljevo</item>
      <item>OSIMPEX - d.o.o. za unutarnju i vanjsku trgovinu, OIB 17937349035, Europske Avenije 2, 31000 Osijek</item>
      <item>Katica Simčevski, OIB 77610299963, Dolac 9, 51000 Rijeka</item>
      <item>Ilonka Pavelić, Udatnog 10, 51000 Rijeka</item>
      <item>Frane Trošelj, OIB 36147933178, Ratka Petrovića 22, 51000 Rijeka</item>
      <item>Antun Ožanić, OIB 55298672364, Andrije Peruča 5, 51000 Rijeka</item>
    </izvorni_sadrzaj>
    <derivirana_varijabla naziv="DomainObject.Predmet.OstaliListFormatedWithAdressOIB_1">
      <item>GRADSKA BANKA d.d., TRG ANTE STARČEVIĆA 7, 31000 Osijek</item>
      <item>ANTUN OŽANIĆ, ANDRIJE PERUČA 5, 51000 Rijeka</item>
      <item>Milan Dokmanović, Ćićarijska 45, 51000 Rijeka</item>
      <item>Nevenka Stašić, Balači 10, 51414 Ičići</item>
      <item>Marica Dokmanović, Ćićarijska 45, 51000 Rijeka</item>
      <item>Nataša Sinožić, S. Krautzeka 92c, 51000 Rijeka</item>
      <item>Marica Ganić, Podhum, 51218 Dražice</item>
      <item>Tomislav Špalj, OIB 36408267403, Ružić Selo 186, 51226 Hreljin</item>
      <item>Marija Jurković, Emilija Randića 14, 51000 Rijeka</item>
      <item>Đuro Vograniću, Mate Lovraka 6, Rijeka</item>
      <item>Franjo Kraljić, Moše Albaharija 8/3, Rijeka</item>
      <item>Zorica Pavlović, Verdijeva 11, Rijeka</item>
      <item>Vesna Blažek, Zastenice, 51219 Čavle</item>
      <item>Marinko Linić, OIB 16553854565, Drežničkih boraca 32, 51218 Dražice Dražice</item>
      <item>Ante Brakus, B. Bačića 22a, Rijeka</item>
      <item>Anton Kovač, Irene Tome 4, Rijeka</item>
      <item>Radojka Iskra, Crnčićeva 9, Rijeka</item>
      <item>Karmela Špalj, OIB 91071467451, Ružić Selo 186, 51226 Hreljin</item>
      <item>Nikola Gvozden, Braće Stipčić 9, Rijeka</item>
      <item>Vladimir Legac, Zlobin, 51226 Hreljin</item>
      <item>Tomislav Kremenović, 51000 Rijeka</item>
      <item>Alesandra Tau, Dr Jože Grabovšeka 13, 51000 Rijeka</item>
      <item>Engebert Weiss, OIB 31268956712, Ružić Selo 93, 51226 Hreljin</item>
      <item>Dorotea Žic, OIB 06536794478, Švalbina 3, 51000 Rijeka</item>
      <item>Danijela Zidarić, Braće Blečića 2, Rijeka</item>
      <item>Jadranka Polić, OIB 22162281774, Mavrinci 63, 51219 Čavle</item>
      <item>Katica Marković, OIB 94988362012, Brig 13, 51000 Rijeka Rijeka</item>
      <item>Darinka Juričev Ivin, Zagrebačka 16, Rijeka</item>
      <item>Dubravka Čargonja, Brig 7, Rijeka</item>
      <item>Zdenka Starčević, Gušć 9, 51000 Rijeka</item>
      <item>Irena Abramović, Ratka Petrovića 15, Rijeka</item>
      <item>Katica Krikšić, Ćićarijska 11, 51000 Rijeka</item>
      <item>Suzana Rilko, OIB 77403775998, Brig 71/3, 51000 Rijeka</item>
      <item>Rozalija Štokić, OIB 23924434103, Pod Ohrušvom 6, 51000 Rijeka</item>
      <item>Mirna Kučan, OIB 47881319285, Hreljin 29, 51226 Hreljin</item>
      <item>Branka Frigan, Pilepići 10, Rijeka</item>
      <item>Bruno Vagaja, OIB 25823490850, J.P. Kamova 14/1, 51000 Rijeka</item>
      <item>Svjetlana Reinić, OIB 05052071488, Tina Ujevića 2d, 51000 Rijeka</item>
      <item>Sandra Rajčić Klapan, Braće Fućak 5, Rijeka</item>
      <item>Krunoslava Rumac, OIB 90498058157, Braće Fućak 5, 51000 Rijeka</item>
      <item>Alka Volarić, Verdijeva 11, Rijeka</item>
      <item>Doris Vujnović, Dolac 14, 51000 Rijeka</item>
      <item>Velimir Knežević, A.B.Šimića 50, 51000 Rijeka</item>
      <item>Nataša Sinožić, S. Krautzeka 92c, 51000 Rijeka</item>
      <item>ZZ ZANATOPREMA - Ilonka Pavelić, Vukovarska 7a, 51000 Rijeka</item>
      <item>CROATIA OSIGURANJE d.d. Rijeka Maja Walter Vengust, Korzo 35, 51000 Rijeka</item>
      <item>POREZNA UPRAVA RIJEKA Ksenija Luštica, Riva 6, 51000 Rijeka</item>
      <item>Marin Glavočić, Croatia osiguranje d.d. Filijala Korzo, Korzo 39, 51000 Rijeka</item>
      <item>Zagrebačka banka d.d., Trg bana Josipa Jelačića 10, 10000 Zagreb</item>
      <item>Pave Abramović, OIB 17644082257, Dinka Šimunovića 2, 51215 Kastav</item>
      <item>Vinko Andrijčić, OIB 62808832719, Draga Bašćanska 157, 51500 Krk</item>
      <item>Damir Antunović, OIB 25332956727, Vitezićeva 4, 51000 Rijeka</item>
      <item>Lilijana Augustin, OIB 12365783008, Šmogorska Cesta 43, 51211 Matulji</item>
      <item>Gordana Azinović, OIB 12669569335, Antuna Barca 12, 51000 Rijeka</item>
      <item>Ivan Ažić, OIB 53451600492, Ažić Lokva 20, 53270 Senj</item>
      <item>Šima Babić, OIB 70882195185, Škurinjskih Žrtava 9, 51000 Rijeka</item>
      <item>Sanja Babić, OIB 95180155449, Zdravka Kučića 9, 51000 Rijeka</item>
      <item>Anita Balen, OIB 19746601617, Hahlić 19, 51000 Rijeka</item>
      <item>Marina Ban, OIB 94209878025, Konjuh 2, 51218 Grobnik</item>
      <item>Slobodan Banašin, OIB 61319994678, Švalbina 13, 51000 Rijeka</item>
      <item>Ante Banić, OIB 11612757977, Pilepići 29, 51000 Rijeka</item>
      <item>Josipa Barak, OIB 38292221551, Pod Ohrušvom 15c, 51000 Rijeka</item>
      <item>Ljiljana Barak, OIB 05727273308, Rudno 21, 51215 Kastav</item>
      <item>Braco Baričević, OIB 12833770553, Škrljevo 1, 51226 Škrljevo</item>
      <item>Mauricio Bastiancich, OIB 11170003706, Ede Jardasa 16, 51000 Rijeka</item>
      <item>Elio Belak, OIB 96141783297, Franje Čandeka 38a, 51000 Rijeka</item>
      <item>Radojka Benić, OIB 28863435311, Škurinjskih Žrtava 32, 51000 Rijeka</item>
      <item>Luciana Berković, OIB 52065646589, Zvonimirova 48, 51000 Rijeka</item>
      <item>Ive Bilen, OIB 49459470039, Krasica 176a, 51226 Krasica</item>
      <item>Nadija Bilen-Križanec, OIB 01839519849, Antuna Marčelje Viškovića 10, 51000 Rijeka</item>
      <item>Zdenko Bodakoš, OIB 59287542407, Bartolovo 14, 51000 Rijeka</item>
      <item>Čedomir Borčić, OIB 79612712260, Blaža Polića 4, 51000 Rijeka</item>
      <item>Vesna Bosak, OIB 02352532521, Franje Račkoga 56, 51000 Rijeka</item>
      <item>Antonija-Nada Božić, OIB 21158498114, Ćićarijska 8, 51000 Rijeka</item>
      <item>Slobodan Božić, OIB 87875241755, Blažićevo A 31, 51000 Rijeka</item>
      <item>Nedeljka Bradanović, OIB 98664836371, Škurinjskih Žrtava 5, 51000 Rijeka</item>
      <item>Gordana Brašnić, OIB 62526330231, Milana Rustanbega 27, 51000 Rijeka</item>
      <item>Zlatan Bratina, OIB 13238933791, Trinajstići 13, 51215 Kastav</item>
      <item>Zoran Brdar, OIB 71042541419, Kačani 104, 51218 Grobnik</item>
      <item>Klaudio Brljafa, OIB 12508836356, Bok 25, 51000 Rijeka</item>
      <item>Vladimir Brenko, OIB 59381266040, Zvonimirova 20, 51000 Rijeka</item>
      <item>Rade Bunjevac, OIB 27606476304, Donji Jugi 17, 51216 Viškovo</item>
      <item>Gordana Buratović, OIB 24902281402, Antuna Dalmatina 7, 51000 Rijeka</item>
      <item>Ernada Burek Bećirović, OIB 05349704291, Vukovarska 1, 51000 Rijeka</item>
      <item>Ljubomir Kremenović, OIB 37621014118, Primorska 15, 10000 Zagreb</item>
      <item>Zora Butorac, OIB 49579717459, Plitvička 4, 51000 Rijeka</item>
      <item>Jelena Carević, OIB 69801796757, Franje Matkovića 11, 51000 Rijeka</item>
      <item>Ruža Cattarinuzzi, OIB 11339522794, Giuseppea Carabina 3, 51000 Rijeka</item>
      <item>Željko Cergnar, OIB 35358295562, Pod Vrh 19, 51218 Cernik</item>
      <item>Ivan Cicvarić, OIB 81146351134, Ante Jakšića 9, 10000 Zagreb</item>
      <item>Boris Crnić, OIB 30002265925, Kvaternikova 62b, 51000 Rijeka</item>
      <item>Milka Crnković, OIB 20711617243, Tina Ujevića 35, 51000 Rijeka</item>
      <item>Vitomir Csorba, OIB 72281766935, Naselje Vulkan 4, 51000 Rijeka</item>
      <item>Damir Cuculić, OIB 61246905397, Kukuljanovo 24, 51227 Kukuljanovo</item>
      <item>Milvana Čabrijan, OIB 76283413080, Cernik 37, 51218 Cernik</item>
      <item>Dubravka Čargonja, OIB 65205222341, Brig 7, 51000 Rijeka</item>
      <item>Marinka Čaušević, OIB 51765527840, Krimeja 22, 51000 Rijeka</item>
      <item>Mirjana Čulina, OIB 30425569537, Drenovski put 43, 51000 Rijeka</item>
      <item>Jadranka Radošević, OIB 58098084042, Saršoni 7, 51216 Saršoni</item>
      <item>Ahmet Didić, OIB 69157716173, Škrljevo 176, 51226 Škrljevo</item>
      <item>Ljubica Doljak, OIB 74399338880, Mavrinci 24a, 51218 Mavrinci</item>
      <item>Željko Domitrović, OIB 59684424075, Škrljevo 229, 51226 Škrljevo</item>
      <item>Stoja Drača, OIB 80344187440, Brdo 8, 51000 Rijeka</item>
      <item>Radojka Duković, OIB 00629323636, Pavla Radića 52, 51260 Crikvenica</item>
      <item>Zorana Duković, OIB 33604761859, Gršćaki 26, 47250 Gršćaki</item>
      <item>Josipa Ivanišević, OIB 90577378450, Barci 85, 51244 Grižane-Belgrad</item>
      <item>Žarko Dumenčić, OIB 23948262479, Vukovarska 20, 51000 Rijeka</item>
      <item>Mate Dundović, OIB 57071796302, Orlići 7d, 51000 Rijeka</item>
      <item>Vesna Dunić-bačić, OIB 14285029326, Cambierieva Ulica 1, 51000 Rijeka</item>
      <item>Dušan Đogo, OIB 04472395355, Donji Kašić 139, 23420 Donji Kašić</item>
      <item>Jadranka Đukić, OIB 73857839189, Mornarska 309, 51222 Bakar</item>
      <item>Mladen Galović, OIB 71438831471, Mihanovićeva 38, 51000 Rijeka</item>
      <item>Jovan Eraković, OIB 44116068329, Bezjaki 37, 51216 Marinići</item>
      <item>Snežana Erlić, OIB 24511147332, Crnčićeva 7, 51000 Rijeka</item>
      <item>Reza Fajdiga, OIB , Bok 25, 51000 Rijeka</item>
      <item>Arnold Ferk, OIB 46687545302, Ive Šodića 10, 51000 Kostrena</item>
      <item>Anton Franki, OIB 91392221144, Brgučena 25, 51511 Omišalj</item>
      <item>Verica Galina, OIB 86606757275, Štivar 7, 51215 Kastav</item>
      <item>Nada Kruljac, OIB 00262142321, Bok 25, 51000 Rijeka</item>
      <item>Nedeljka Marković, OIB 08811554244, Nadin 152a, 23223 Nadin</item>
      <item>Marija Kuzmić, OIB 68362654493, Vrtače 86, 51216 Marčelji</item>
      <item>Marica Lakić, OIB 40265061474, Jurjenići 34, 51215 Kastav</item>
      <item>Zorica Leber, OIB 87796106891, Blažićevo D 23, 51000 Rijeka</item>
      <item>Željka Lekić, OIB 46205160191, Braće Fućak 4, 51000 Rijeka</item>
      <item>Silvija Lerga, OIB 49268757404, Ratka Petrovića 25, 51000 Rijeka</item>
      <item>Vesna Lipovac, OIB 37090195603, Antuna Barca 4, 51000 Rijeka</item>
      <item>Adema Lovrić, OIB 80969742684, Bošket 5, 51000 Rijeka</item>
      <item>Mira Lovrović, OIB 96737474322, Bok 25, 51000 Rijeka</item>
      <item>Vesna Lučić, OIB 48224033639, Kosi 81, 51216 Kosi</item>
      <item>Nada Ludvig, OIB 49597765707, Slavka Krautzeka 92b, 51000 Rijeka</item>
      <item>Goran Ludvig, OIB 37275663866, Zdravka Kučića 37, 51000 Rijeka</item>
      <item>Milan Lukanović, OIB 42349621897, Bobovac 2, 51218 Čavle</item>
      <item>Miljenko Majcen, OIB 59249228585, Ladeti 60, 51410 Poljane</item>
      <item>Karmen Mandekić, OIB 61211973896, Emilija Randića 8, 51000 Rijeka</item>
      <item>Sanjin Maravić, OIB 53980604218, Sveti Petar 9, 51417 Mošćenička Draga</item>
      <item>Anto Marić, OIB 02452820290, Dr. Luje Naletilića Odvojak 30, 10000 Zagreb</item>
      <item>Izabella Markelić, OIB 63738600676, Tkalačka 3, 51000 Rijeka</item>
      <item>Verona Medić, OIB 91564611168, Drage Gervaisa 22, 51000 Rijeka</item>
      <item>Angelo Mian, OIB 48133038150, Petra Jurčića 6, 51000 Rijeka</item>
      <item>Predrag Miculinić, OIB 92126825909, Saverovac 2, 51218 Cernik</item>
      <item>Vladimir Miculinić, OIB 97661947761, Orišji 4, 51218 Čavle</item>
      <item>Josip Mikin, OIB 43744077288, Fiorella La Guardia 8, 51000 Rijeka</item>
      <item>Jelka Milković, OIB 52940826733, Krasica 77c, 51226 Krasica</item>
      <item>Tomislav Milković, OIB 00642791670, Draga 10c, 51216 Marinići</item>
      <item>Grozdana Milolaža, OIB 11749204362, Cesta 43.istarske Divizije 12, 51415 Lovran</item>
      <item>Silvana Milošević, OIB 79378866773, Osječka 14, 51000 Rijeka</item>
      <item>Sonja Mohorovičić, OIB 86964509585, Jušići 112, 51213 Jurdani</item>
      <item>Ljiljana Mrčela, OIB 06605812939, Ivana Gundulića 23, 32000 Vukovar</item>
      <item>Mladen Nakićen, OIB 06023523260, Pulac 45, 51000 Rijeka</item>
      <item>Zdravka Nazalević, OIB 07883725889, Antuna Barca 3b, 51000 Rijeka</item>
      <item>Ljubica Olujić, OIB 78120501901, Blažićevo B 6, 51000 Rijeka</item>
      <item>Milenka Omelić, OIB 74693554881, Emilija Randića 16, 51000 Rijeka</item>
      <item>Vlasta Murgić, OIB 77099402252, Svilno 46, 51219 Čavle</item>
      <item>Dragan Ostojić, OIB 33098989018, Kukuljanovo 190, 51227 Kukuljanovo</item>
      <item>Ružica Pašić, OIB 49103014402, Gustava Krkleca 16, 51000 Rijeka</item>
      <item>Igor Paulinić, OIB 62535588357, Franje Čandeka 23b, 51000 Rijeka</item>
      <item>Breda Rozman-Pavešić, OIB 24304794214, Kukuljanovo 213a, 51227 Kukuljanovo</item>
      <item>Andrej Pavešić, OIB 92040028964, Janka Polića Kamova 97, 51000 Rijeka</item>
      <item>Nives Pavlešić, OIB 01774727961, Galija 30, 51500 Krk</item>
      <item>Ante Peran, OIB 22290855207, Meštrovićeva 11, 51000 Rijeka</item>
      <item>Zoran Perić, OIB 78203627439, Zdravka Kučića 3, 51000 Rijeka</item>
      <item>Anka Pešić, OIB 17490612378, Ciottina 14, 51000 Rijeka</item>
      <item>Ksenija Pešušić, OIB 04610926013, Franje Petrića 3b, 23000 Zadar</item>
      <item>Željka Petešić, OIB 59126385800, Burićeva 4, 51262 Šmrika</item>
      <item>Anita Petrović, OIB 85602945736, Hahlić 17, 51000 Rijeka</item>
      <item>Miko Petrović, OIB 99756657607, Fiorella La Guardia 9, 51000 Rijeka</item>
      <item>Suzana Petrović, OIB 36412192494, Dobriše Cesarića 3, 51000 Rijeka</item>
      <item>Katarina Pletikosa, OIB 89450662060, Zorzići 69, 51216 Viškovo</item>
      <item>Milan Popović, OIB 32596816498, Vrandučka 22, 10000 Zagreb</item>
      <item>Mandica Pramparo, OIB 77646396086, Osječka 30, 51000 Rijeka</item>
      <item>Dragan Puž, OIB 65163916827, Omladinska Ulica 8, 51410 Ičići</item>
      <item>Vojislav Radalj, OIB 32561156795, Put Luskino 31, 51211 Matulji</item>
      <item>Kristina Radanec, OIB 14716284304, Hreljin 288, 51226 Hreljin</item>
      <item>Žarko Ratković, OIB 95587848976, Ilije Garašanina 8 E, 78000 Banja Luka</item>
      <item>Alen Relić, OIB 64981117563, Crnčićeva 7/252, 51000 Rijeka</item>
      <item>Nada Roch, OIB 72951572447, Pionirska 9c, 51000 Rijeka</item>
      <item>Alan Thomas Roško, OIB 72296414705, Braće Pavlinića 13, 51000 Rijeka</item>
      <item>Mirjana Rumora, OIB 66717024604, Dolac 8, 51000 Rijeka</item>
      <item>Josip Sakić, OIB 27092463304, Čavalsko 9, 51000 Rijeka</item>
      <item>Mile Sakić, OIB 20115195864, Braće Cetina 5a, 51000 Rijeka</item>
      <item>Radovan Sakić, OIB 92885813505, Hahlić 19, 51000 Rijeka</item>
      <item>Nevenka Samaržija, OIB 84464356181, Tizianova 1, 51000 Rijeka</item>
      <item>Nenad Savanović, OIB 09858121880, Uspon Ladislava Tomee 5, 51000 Rijeka</item>
      <item>Nikolina Savanović, OIB 27098348048, Uspon Ladislava Tomee 5, 51000 Rijeka</item>
      <item>Ljubica Savić, OIB 20373807105, Podugrinac 14, 51250 Bribir</item>
      <item>Stipe Sertić, OIB 19308296726, Petra Kružića 28, 53270 Senj</item>
      <item>Agneza Sironić, OIB 14744860161, Šetalište 13.divizije 24, 51000 Rijeka</item>
      <item>Ružica Skoblar, OIB 01529849019, Skoblari 45, 23233 Privlaka</item>
      <item>Anica Smolčić, OIB 96136888761, Nikole Cara 1, 51000 Rijeka</item>
      <item>Gordana Sochor, OIB 85353512554, Drage Gervaisa 37, 51000 Rijeka</item>
      <item>Mara Spajić, OIB 27528905057, Budicinova 4, 51000 Rijeka</item>
      <item>Robert Srdoč, OIB 54178910361, Žarka Pezelja 6, 51000 Kostrena</item>
      <item>Liljana Stambul, OIB 98936081948, Mučići 42, 51211 Matulji</item>
      <item>Dragan Starčević, OIB 63365878139, Tijani 17, 51000 Rijeka</item>
      <item>Irena Stevanović, OIB 50654589251, Fiorella La Guardia 1b, 51000 Rijeka</item>
      <item>Marijan Stipančić, OIB 04902703007, Zagrebačka 10, 51000 Rijeka</item>
      <item>Sabina Stojanović, OIB 58575038078, Trpimirova 2, 51000 Rijeka</item>
      <item>Marija Sučić, OIB 83675547136, Rastočine 6, 51000 Rijeka</item>
      <item>Dušan Surina, OIB 84594362417, Antuna Barca 10a, 51000 Rijeka</item>
      <item>Smilja Surina, OIB 89451405738, Mihelići 5, 51211 Matulji</item>
      <item>Alojzije Šegrt, OIB 89912667867, Matije Gupca 16, 51000 Rijeka</item>
      <item>Marina Šepac, OIB 10863262949, Drenovski Put 59, 51000 Rijeka</item>
      <item>Milbert Šimanić, OIB 79002313510, Rubeši 133a, 51215 Kastav</item>
      <item>Marina Širola, OIB 11498027172, Stane Vončine 5, 51000 Rijeka</item>
      <item>Laura Škerl, OIB 72885473184, Bok 28, 51000 Rijeka</item>
      <item>Milica Šubat, OIB 49400942301, Glavani 90, 51000 Kostrena</item>
      <item>Radmila Šušnjar, OIB 44473540227, Hahlić 23, 51000 Rijeka</item>
      <item>Anamarija Tabula, OIB 35786417600, Starci 4, 51000 Rijeka</item>
      <item>Margita Tomljanović, OIB 85651113494, Paulinska 11, 53270 Senj</item>
      <item>Slavica Tomljenović, OIB 02015053601, Kumičićeva 13, 51000 Rijeka</item>
      <item>Biserka Tonsa, OIB 11408620584, Emilija Randića 4, 51000 Rijeka</item>
      <item>Goran Tuk, OIB 44831804015, Stanka Frankovića 28, 51000 Rijeka</item>
      <item>Biserka Turk, OIB 93102214917, Ciottina 12, 51000 Rijeka</item>
      <item>Anita Turković Pavičić, OIB 07462652458, Pasjak 7, 51214 Šapjane</item>
      <item>Ines Vaci, OIB 63330674122, Matuljska Cesta 8, 51410 Opatija</item>
      <item>Jasna Valušek, OIB 73904703103, Zagrad 64, 51410 Veprinac</item>
      <item>Diana Valzania, OIB 35190935188, Alessandra Manzonia 5, 51000 Rijeka</item>
      <item>Dragan Vekić, OIB 12004092741, Kraška 12 A, 51000 Rijeka</item>
      <item>Đorđo Vergić, OIB 84494659374, Saršoni 48, 51216 Viškovo</item>
      <item>Darko Vičić, OIB 18844074311, Kvaternikova 62/III, 51000 Rijeka</item>
      <item>Dušan Vidović, OIB 15243672058, Žminjska 14, 51000 Rijeka</item>
      <item>Anka Vignjević, OIB 30391103478, Ulica Put Brdo 9a, 51211 Matulji</item>
      <item>Sidonija Vinter, OIB 40083585272, Vinka Benca 2, 51000 Rijeka</item>
      <item>Gordana Viskov, OIB 24241308330, Škurinjska Cesta 18, 51000 Rijeka</item>
      <item>Mladen Vlah, OIB 48093935534, R. K. Jeretova 3, 51410 Opatija</item>
      <item>Maja Volarić, OIB 28890010195, Verdijeva 11, 51000 Rijeka</item>
      <item>Mile Vorkapić, OIB 49352047171, Korzo 35, 51000 Rijeka</item>
      <item>Sonja Volf, OIB 91507573499, Ante Kovačića 4, 51000 Rijeka</item>
      <item>Marko Vranić, OIB 28108087182, Franca Prešerna 42, 51000 Rijeka</item>
      <item>Nevenka Vranić, OIB 58569938435, Hahlić 19, 51000 Rijeka</item>
      <item>Marijan Vrbos, OIB 98016224123, Antuna Barca 16, 51000 Rijeka</item>
      <item>Radmila Vučković, OIB 26237157662, Stupari 2/B, 51216 Viškovo</item>
      <item>Izabela Vukelić, OIB 51314745688, Krasica 120c, 51226 Krasica</item>
      <item>Juraj Vukelić, OIB 48880252551, Šibenska 1, 51000 Rijeka</item>
      <item>Ana Vukić, OIB 22067915408, Ratka Petrovića 4, 51000 Rijeka</item>
      <item>Marina Vuletić, OIB 28257516414, Krimeja 22, 51000 Rijeka</item>
      <item>Vlado Weiss, OIB 44753918180, Krasica 89, 51226 Krasica</item>
      <item>Ivanka Zaborac, OIB 23099919009, Slavka Krautzeka 57, 51000 Rijeka</item>
      <item>Miranda Zakarija, OIB 48378552073, Čavle 199, 51218 Čavle</item>
      <item>Ivan Zec, OIB 66300701498, Skrpčići 2c, 51500 Krk</item>
      <item>Nadica Zednik, OIB 35144444897, Labinska 12, 51000 Rijeka</item>
      <item>Ana Zlendić, OIB 02553980513, Škurinjskih Žrtava 24, 51000 Rijeka</item>
      <item>Ivan Zoretić, OIB 21553001558, Zoretići 23, 51218 Dražice</item>
      <item>Milka Zrnić, OIB 53792847178, Rikarda Benčića 11, 51000 Rijeka</item>
      <item>Boris Žic, OIB 38975138585, Ulica Žrtava Fašizma 20, 51211 Matulji</item>
      <item>Jasna Žic, OIB 45980904059, Žrtava Fašizma 15, 51000 Rijeka</item>
      <item>Milan Pokmajević, OIB , Fara 48, 51262 Kraljevica</item>
      <item>Jela Dobrić, OIB 80315415223, Žarka Pezelja 4, 51000 Kostrena</item>
      <item>Ana Grginčić, OIB 65853159676, Škrljevo 279, 51226 Škrljevo</item>
      <item>OSIMPEX - d.o.o. za unutarnju i vanjsku trgovinu, OIB 17937349035, Europske Avenije 2, 31000 Osijek</item>
      <item>Katica Simčevski, OIB 77610299963, Dolac 9, 51000 Rijeka</item>
      <item>Ilonka Pavelić, Udatnog 10, 51000 Rijeka</item>
      <item>Frane Trošelj, OIB 36147933178, Ratka Petrovića 22, 51000 Rijeka</item>
      <item>Antun Ožanić, OIB 55298672364, Andrije Peruča 5, 51000 Rijeka</item>
    </derivirana_varijabla>
  </DomainObject.Predmet.OstaliListFormatedWithAdressOIB>
  <DomainObject.Predmet.OstaliListNazivFormated>
    <izvorni_sadrzaj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  <item>Pave Abramović</item>
      <item>Vinko Andrijčić</item>
      <item>Damir Antunović</item>
      <item>Lilijana Augustin</item>
      <item>Gordana Azinović</item>
      <item>Ivan Ažić</item>
      <item>Šima Babić</item>
      <item>Sanja Babić</item>
      <item>Anita Balen</item>
      <item>Marina Ban</item>
      <item>Slobodan Banašin</item>
      <item>Ante Banić</item>
      <item>Josipa Barak</item>
      <item>Ljiljana Barak</item>
      <item>Braco Baričević</item>
      <item>Mauricio Bastiancich</item>
      <item>Elio Belak</item>
      <item>Radojka Benić</item>
      <item>Luciana Berković</item>
      <item>Ive Bilen</item>
      <item>Nadija Bilen-Križanec</item>
      <item>Zdenko Bodakoš</item>
      <item>Čedomir Borčić</item>
      <item>Vesna Bosak</item>
      <item>Antonija-Nada Božić</item>
      <item>Slobodan Božić</item>
      <item>Nedeljka Bradanović</item>
      <item>Gordana Brašnić</item>
      <item>Zlatan Bratina</item>
      <item>Zoran Brdar</item>
      <item>Klaudio Brljafa</item>
      <item>Vladimir Brenko</item>
      <item>Rade Bunjevac</item>
      <item>Gordana Buratović</item>
      <item>Ernada Burek Bećirović</item>
      <item>Ljubomir Kremenović</item>
      <item>Zora Butorac</item>
      <item>Jelena Carević</item>
      <item>Ruža Cattarinuzzi</item>
      <item>Željko Cergnar</item>
      <item>Ivan Cicvarić</item>
      <item>Boris Crnić</item>
      <item>Milka Crnković</item>
      <item>Vitomir Csorba</item>
      <item>Damir Cuculić</item>
      <item>Milvana Čabrijan</item>
      <item>Dubravka Čargonja</item>
      <item>Marinka Čaušević</item>
      <item>Mirjana Čulina</item>
      <item>Jadranka Radošević</item>
      <item>Ahmet Didić</item>
      <item>Ljubica Doljak</item>
      <item>Željko Domitrović</item>
      <item>Stoja Drača</item>
      <item>Radojka Duković</item>
      <item>Zorana Duković</item>
      <item>Josipa Ivanišević</item>
      <item>Žarko Dumenčić</item>
      <item>Mate Dundović</item>
      <item>Vesna Dunić-bačić</item>
      <item>Dušan Đogo</item>
      <item>Jadranka Đukić</item>
      <item>Mladen Galović</item>
      <item>Jovan Eraković</item>
      <item>Snežana Erlić</item>
      <item>Reza Fajdiga</item>
      <item>Arnold Ferk</item>
      <item>Anton Franki</item>
      <item>Verica Galina</item>
      <item>Nada Kruljac</item>
      <item>Nedeljka Marković</item>
      <item>Marija Kuzmić</item>
      <item>Marica Lakić</item>
      <item>Zorica Leber</item>
      <item>Željka Lekić</item>
      <item>Silvija Lerga</item>
      <item>Vesna Lipovac</item>
      <item>Adema Lovrić</item>
      <item>Mira Lovrović</item>
      <item>Vesna Lučić</item>
      <item>Nada Ludvig</item>
      <item>Goran Ludvig</item>
      <item>Milan Lukanović</item>
      <item>Miljenko Majcen</item>
      <item>Karmen Mandekić</item>
      <item>Sanjin Maravić</item>
      <item>Anto Marić</item>
      <item>Izabella Markelić</item>
      <item>Verona Medić</item>
      <item>Angelo Mian</item>
      <item>Predrag Miculinić</item>
      <item>Vladimir Miculinić</item>
      <item>Josip Mikin</item>
      <item>Jelka Milković</item>
      <item>Tomislav Milković</item>
      <item>Grozdana Milolaža</item>
      <item>Silvana Milošević</item>
      <item>Sonja Mohorovičić</item>
      <item>Ljiljana Mrčela</item>
      <item>Mladen Nakićen</item>
      <item>Zdravka Nazalević</item>
      <item>Ljubica Olujić</item>
      <item>Milenka Omelić</item>
      <item>Vlasta Murgić</item>
      <item>Dragan Ostojić</item>
      <item>Ružica Pašić</item>
      <item>Igor Paulinić</item>
      <item>Breda Rozman-Pavešić</item>
      <item>Andrej Pavešić</item>
      <item>Nives Pavlešić</item>
      <item>Ante Peran</item>
      <item>Zoran Perić</item>
      <item>Anka Pešić</item>
      <item>Ksenija Pešušić</item>
      <item>Željka Petešić</item>
      <item>Anita Petrović</item>
      <item>Miko Petrović</item>
      <item>Suzana Petrović</item>
      <item>Katarina Pletikosa</item>
      <item>Milan Popović</item>
      <item>Mandica Pramparo</item>
      <item>Dragan Puž</item>
      <item>Vojislav Radalj</item>
      <item>Kristina Radanec</item>
      <item>Žarko Ratković</item>
      <item>Alen Relić</item>
      <item>Nada Roch</item>
      <item>Alan Thomas Roško</item>
      <item>Mirjana Rumora</item>
      <item>Josip Sakić</item>
      <item>Mile Sakić</item>
      <item>Radovan Sakić</item>
      <item>Nevenka Samaržija</item>
      <item>Nenad Savanović</item>
      <item>Nikolina Savanović</item>
      <item>Ljubica Savić</item>
      <item>Stipe Sertić</item>
      <item>Agneza Sironić</item>
      <item>Ružica Skoblar</item>
      <item>Anica Smolčić</item>
      <item>Gordana Sochor</item>
      <item>Mara Spajić</item>
      <item>Robert Srdoč</item>
      <item>Liljana Stambul</item>
      <item>Dragan Starčević</item>
      <item>Irena Stevanović</item>
      <item>Marijan Stipančić</item>
      <item>Sabina Stojanović</item>
      <item>Marija Sučić</item>
      <item>Dušan Surina</item>
      <item>Smilja Surina</item>
      <item>Alojzije Šegrt</item>
      <item>Marina Šepac</item>
      <item>Milbert Šimanić</item>
      <item>Marina Širola</item>
      <item>Laura Škerl</item>
      <item>Milica Šubat</item>
      <item>Radmila Šušnjar</item>
      <item>Anamarija Tabula</item>
      <item>Margita Tomljanović</item>
      <item>Slavica Tomljenović</item>
      <item>Biserka Tonsa</item>
      <item>Goran Tuk</item>
      <item>Biserka Turk</item>
      <item>Anita Turković Pavičić</item>
      <item>Ines Vaci</item>
      <item>Jasna Valušek</item>
      <item>Diana Valzania</item>
      <item>Dragan Vekić</item>
      <item>Đorđo Vergić</item>
      <item>Darko Vičić</item>
      <item>Dušan Vidović</item>
      <item>Anka Vignjević</item>
      <item>Sidonija Vinter</item>
      <item>Gordana Viskov</item>
      <item>Mladen Vlah</item>
      <item>Maja Volarić</item>
      <item>Mile Vorkapić</item>
      <item>Sonja Volf</item>
      <item>Marko Vranić</item>
      <item>Nevenka Vranić</item>
      <item>Marijan Vrbos</item>
      <item>Radmila Vučković</item>
      <item>Izabela Vukelić</item>
      <item>Juraj Vukelić</item>
      <item>Ana Vukić</item>
      <item>Marina Vuletić</item>
      <item>Vlado Weiss</item>
      <item>Ivanka Zaborac</item>
      <item>Miranda Zakarija</item>
      <item>Ivan Zec</item>
      <item>Nadica Zednik</item>
      <item>Ana Zlendić</item>
      <item>Ivan Zoretić</item>
      <item>Milka Zrnić</item>
      <item>Boris Žic</item>
      <item>Jasna Žic</item>
      <item>Milan Pokmajević</item>
      <item>Jela Dobrić</item>
      <item>Ana Grginčić</item>
      <item>OSIMPEX - d.o.o. za unutarnju i vanjsku trgovinu</item>
      <item>Katica Simčevski</item>
      <item>Ilonka Pavelić</item>
      <item>Frane Trošelj</item>
      <item>Antun Ožanić</item>
    </izvorni_sadrzaj>
    <derivirana_varijabla naziv="DomainObject.Predmet.OstaliListNazivFormated_1"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  <item>Pave Abramović</item>
      <item>Vinko Andrijčić</item>
      <item>Damir Antunović</item>
      <item>Lilijana Augustin</item>
      <item>Gordana Azinović</item>
      <item>Ivan Ažić</item>
      <item>Šima Babić</item>
      <item>Sanja Babić</item>
      <item>Anita Balen</item>
      <item>Marina Ban</item>
      <item>Slobodan Banašin</item>
      <item>Ante Banić</item>
      <item>Josipa Barak</item>
      <item>Ljiljana Barak</item>
      <item>Braco Baričević</item>
      <item>Mauricio Bastiancich</item>
      <item>Elio Belak</item>
      <item>Radojka Benić</item>
      <item>Luciana Berković</item>
      <item>Ive Bilen</item>
      <item>Nadija Bilen-Križanec</item>
      <item>Zdenko Bodakoš</item>
      <item>Čedomir Borčić</item>
      <item>Vesna Bosak</item>
      <item>Antonija-Nada Božić</item>
      <item>Slobodan Božić</item>
      <item>Nedeljka Bradanović</item>
      <item>Gordana Brašnić</item>
      <item>Zlatan Bratina</item>
      <item>Zoran Brdar</item>
      <item>Klaudio Brljafa</item>
      <item>Vladimir Brenko</item>
      <item>Rade Bunjevac</item>
      <item>Gordana Buratović</item>
      <item>Ernada Burek Bećirović</item>
      <item>Ljubomir Kremenović</item>
      <item>Zora Butorac</item>
      <item>Jelena Carević</item>
      <item>Ruža Cattarinuzzi</item>
      <item>Željko Cergnar</item>
      <item>Ivan Cicvarić</item>
      <item>Boris Crnić</item>
      <item>Milka Crnković</item>
      <item>Vitomir Csorba</item>
      <item>Damir Cuculić</item>
      <item>Milvana Čabrijan</item>
      <item>Dubravka Čargonja</item>
      <item>Marinka Čaušević</item>
      <item>Mirjana Čulina</item>
      <item>Jadranka Radošević</item>
      <item>Ahmet Didić</item>
      <item>Ljubica Doljak</item>
      <item>Željko Domitrović</item>
      <item>Stoja Drača</item>
      <item>Radojka Duković</item>
      <item>Zorana Duković</item>
      <item>Josipa Ivanišević</item>
      <item>Žarko Dumenčić</item>
      <item>Mate Dundović</item>
      <item>Vesna Dunić-bačić</item>
      <item>Dušan Đogo</item>
      <item>Jadranka Đukić</item>
      <item>Mladen Galović</item>
      <item>Jovan Eraković</item>
      <item>Snežana Erlić</item>
      <item>Reza Fajdiga</item>
      <item>Arnold Ferk</item>
      <item>Anton Franki</item>
      <item>Verica Galina</item>
      <item>Nada Kruljac</item>
      <item>Nedeljka Marković</item>
      <item>Marija Kuzmić</item>
      <item>Marica Lakić</item>
      <item>Zorica Leber</item>
      <item>Željka Lekić</item>
      <item>Silvija Lerga</item>
      <item>Vesna Lipovac</item>
      <item>Adema Lovrić</item>
      <item>Mira Lovrović</item>
      <item>Vesna Lučić</item>
      <item>Nada Ludvig</item>
      <item>Goran Ludvig</item>
      <item>Milan Lukanović</item>
      <item>Miljenko Majcen</item>
      <item>Karmen Mandekić</item>
      <item>Sanjin Maravić</item>
      <item>Anto Marić</item>
      <item>Izabella Markelić</item>
      <item>Verona Medić</item>
      <item>Angelo Mian</item>
      <item>Predrag Miculinić</item>
      <item>Vladimir Miculinić</item>
      <item>Josip Mikin</item>
      <item>Jelka Milković</item>
      <item>Tomislav Milković</item>
      <item>Grozdana Milolaža</item>
      <item>Silvana Milošević</item>
      <item>Sonja Mohorovičić</item>
      <item>Ljiljana Mrčela</item>
      <item>Mladen Nakićen</item>
      <item>Zdravka Nazalević</item>
      <item>Ljubica Olujić</item>
      <item>Milenka Omelić</item>
      <item>Vlasta Murgić</item>
      <item>Dragan Ostojić</item>
      <item>Ružica Pašić</item>
      <item>Igor Paulinić</item>
      <item>Breda Rozman-Pavešić</item>
      <item>Andrej Pavešić</item>
      <item>Nives Pavlešić</item>
      <item>Ante Peran</item>
      <item>Zoran Perić</item>
      <item>Anka Pešić</item>
      <item>Ksenija Pešušić</item>
      <item>Željka Petešić</item>
      <item>Anita Petrović</item>
      <item>Miko Petrović</item>
      <item>Suzana Petrović</item>
      <item>Katarina Pletikosa</item>
      <item>Milan Popović</item>
      <item>Mandica Pramparo</item>
      <item>Dragan Puž</item>
      <item>Vojislav Radalj</item>
      <item>Kristina Radanec</item>
      <item>Žarko Ratković</item>
      <item>Alen Relić</item>
      <item>Nada Roch</item>
      <item>Alan Thomas Roško</item>
      <item>Mirjana Rumora</item>
      <item>Josip Sakić</item>
      <item>Mile Sakić</item>
      <item>Radovan Sakić</item>
      <item>Nevenka Samaržija</item>
      <item>Nenad Savanović</item>
      <item>Nikolina Savanović</item>
      <item>Ljubica Savić</item>
      <item>Stipe Sertić</item>
      <item>Agneza Sironić</item>
      <item>Ružica Skoblar</item>
      <item>Anica Smolčić</item>
      <item>Gordana Sochor</item>
      <item>Mara Spajić</item>
      <item>Robert Srdoč</item>
      <item>Liljana Stambul</item>
      <item>Dragan Starčević</item>
      <item>Irena Stevanović</item>
      <item>Marijan Stipančić</item>
      <item>Sabina Stojanović</item>
      <item>Marija Sučić</item>
      <item>Dušan Surina</item>
      <item>Smilja Surina</item>
      <item>Alojzije Šegrt</item>
      <item>Marina Šepac</item>
      <item>Milbert Šimanić</item>
      <item>Marina Širola</item>
      <item>Laura Škerl</item>
      <item>Milica Šubat</item>
      <item>Radmila Šušnjar</item>
      <item>Anamarija Tabula</item>
      <item>Margita Tomljanović</item>
      <item>Slavica Tomljenović</item>
      <item>Biserka Tonsa</item>
      <item>Goran Tuk</item>
      <item>Biserka Turk</item>
      <item>Anita Turković Pavičić</item>
      <item>Ines Vaci</item>
      <item>Jasna Valušek</item>
      <item>Diana Valzania</item>
      <item>Dragan Vekić</item>
      <item>Đorđo Vergić</item>
      <item>Darko Vičić</item>
      <item>Dušan Vidović</item>
      <item>Anka Vignjević</item>
      <item>Sidonija Vinter</item>
      <item>Gordana Viskov</item>
      <item>Mladen Vlah</item>
      <item>Maja Volarić</item>
      <item>Mile Vorkapić</item>
      <item>Sonja Volf</item>
      <item>Marko Vranić</item>
      <item>Nevenka Vranić</item>
      <item>Marijan Vrbos</item>
      <item>Radmila Vučković</item>
      <item>Izabela Vukelić</item>
      <item>Juraj Vukelić</item>
      <item>Ana Vukić</item>
      <item>Marina Vuletić</item>
      <item>Vlado Weiss</item>
      <item>Ivanka Zaborac</item>
      <item>Miranda Zakarija</item>
      <item>Ivan Zec</item>
      <item>Nadica Zednik</item>
      <item>Ana Zlendić</item>
      <item>Ivan Zoretić</item>
      <item>Milka Zrnić</item>
      <item>Boris Žic</item>
      <item>Jasna Žic</item>
      <item>Milan Pokmajević</item>
      <item>Jela Dobrić</item>
      <item>Ana Grginčić</item>
      <item>OSIMPEX - d.o.o. za unutarnju i vanjsku trgovinu</item>
      <item>Katica Simčevski</item>
      <item>Ilonka Pavelić</item>
      <item>Frane Trošelj</item>
      <item>Antun Ožanić</item>
    </derivirana_varijabla>
  </DomainObject.Predmet.OstaliListNazivFormated>
  <DomainObject.Predmet.OstaliListNazivFormatedOIB>
    <izvorni_sadrzaj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Špalj, OIB 36408267403</item>
      <item>Marija Jurković</item>
      <item>Đuro Vograniću</item>
      <item>Franjo Kraljić</item>
      <item>Zorica Pavlović</item>
      <item>Vesna Blažek</item>
      <item>Marinko Linić, OIB 16553854565</item>
      <item>Ante Brakus</item>
      <item>Anton Kovač</item>
      <item>Radojka Iskra</item>
      <item>Karmela Špalj, OIB 91071467451</item>
      <item>Nikola Gvozden</item>
      <item>Vladimir Legac</item>
      <item>Tomislav Kremenović</item>
      <item>Alesandra Tau</item>
      <item>Engebert Weiss, OIB 31268956712</item>
      <item>Dorotea Žic, OIB 06536794478</item>
      <item>Danijela Zidarić</item>
      <item>Jadranka Polić, OIB 22162281774</item>
      <item>Katica Marković, OIB 94988362012</item>
      <item>Darinka Juričev Ivin</item>
      <item>Dubravka Čargonja</item>
      <item>Zdenka Starčević</item>
      <item>Irena Abramović</item>
      <item>Katica Krikšić</item>
      <item>Suzana Rilko, OIB 77403775998</item>
      <item>Rozalija Štokić, OIB 23924434103</item>
      <item>Mirna Kučan, OIB 47881319285</item>
      <item>Branka Frigan</item>
      <item>Bruno Vagaja, OIB 25823490850</item>
      <item>Svjetlana Reinić, OIB 05052071488</item>
      <item>Sandra Rajčić Klapan</item>
      <item>Krunoslava Rumac, OIB 90498058157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  <item>Pave Abramović, OIB 17644082257</item>
      <item>Vinko Andrijčić, OIB 62808832719</item>
      <item>Damir Antunović, OIB 25332956727</item>
      <item>Lilijana Augustin, OIB 12365783008</item>
      <item>Gordana Azinović, OIB 12669569335</item>
      <item>Ivan Ažić, OIB 53451600492</item>
      <item>Šima Babić, OIB 70882195185</item>
      <item>Sanja Babić, OIB 95180155449</item>
      <item>Anita Balen, OIB 19746601617</item>
      <item>Marina Ban, OIB 94209878025</item>
      <item>Slobodan Banašin, OIB 61319994678</item>
      <item>Ante Banić, OIB 11612757977</item>
      <item>Josipa Barak, OIB 38292221551</item>
      <item>Ljiljana Barak, OIB 05727273308</item>
      <item>Braco Baričević, OIB 12833770553</item>
      <item>Mauricio Bastiancich, OIB 11170003706</item>
      <item>Elio Belak, OIB 96141783297</item>
      <item>Radojka Benić, OIB 28863435311</item>
      <item>Luciana Berković, OIB 52065646589</item>
      <item>Ive Bilen, OIB 49459470039</item>
      <item>Nadija Bilen-Križanec, OIB 01839519849</item>
      <item>Zdenko Bodakoš, OIB 59287542407</item>
      <item>Čedomir Borčić, OIB 79612712260</item>
      <item>Vesna Bosak, OIB 02352532521</item>
      <item>Antonija-Nada Božić, OIB 21158498114</item>
      <item>Slobodan Božić, OIB 87875241755</item>
      <item>Nedeljka Bradanović, OIB 98664836371</item>
      <item>Gordana Brašnić, OIB 62526330231</item>
      <item>Zlatan Bratina, OIB 13238933791</item>
      <item>Zoran Brdar, OIB 71042541419</item>
      <item>Klaudio Brljafa, OIB 12508836356</item>
      <item>Vladimir Brenko, OIB 59381266040</item>
      <item>Rade Bunjevac, OIB 27606476304</item>
      <item>Gordana Buratović, OIB 24902281402</item>
      <item>Ernada Burek Bećirović, OIB 05349704291</item>
      <item>Ljubomir Kremenović, OIB 37621014118</item>
      <item>Zora Butorac, OIB 49579717459</item>
      <item>Jelena Carević, OIB 69801796757</item>
      <item>Ruža Cattarinuzzi, OIB 11339522794</item>
      <item>Željko Cergnar, OIB 35358295562</item>
      <item>Ivan Cicvarić, OIB 81146351134</item>
      <item>Boris Crnić, OIB 30002265925</item>
      <item>Milka Crnković, OIB 20711617243</item>
      <item>Vitomir Csorba, OIB 72281766935</item>
      <item>Damir Cuculić, OIB 61246905397</item>
      <item>Milvana Čabrijan, OIB 76283413080</item>
      <item>Dubravka Čargonja, OIB 65205222341</item>
      <item>Marinka Čaušević, OIB 51765527840</item>
      <item>Mirjana Čulina, OIB 30425569537</item>
      <item>Jadranka Radošević, OIB 58098084042</item>
      <item>Ahmet Didić, OIB 69157716173</item>
      <item>Ljubica Doljak, OIB 74399338880</item>
      <item>Željko Domitrović, OIB 59684424075</item>
      <item>Stoja Drača, OIB 80344187440</item>
      <item>Radojka Duković, OIB 00629323636</item>
      <item>Zorana Duković, OIB 33604761859</item>
      <item>Josipa Ivanišević, OIB 90577378450</item>
      <item>Žarko Dumenčić, OIB 23948262479</item>
      <item>Mate Dundović, OIB 57071796302</item>
      <item>Vesna Dunić-bačić, OIB 14285029326</item>
      <item>Dušan Đogo, OIB 04472395355</item>
      <item>Jadranka Đukić, OIB 73857839189</item>
      <item>Mladen Galović, OIB 71438831471</item>
      <item>Jovan Eraković, OIB 44116068329</item>
      <item>Snežana Erlić, OIB 24511147332</item>
      <item>Reza Fajdiga, OIB </item>
      <item>Arnold Ferk, OIB 46687545302</item>
      <item>Anton Franki, OIB 91392221144</item>
      <item>Verica Galina, OIB 86606757275</item>
      <item>Nada Kruljac, OIB 00262142321</item>
      <item>Nedeljka Marković, OIB 08811554244</item>
      <item>Marija Kuzmić, OIB 68362654493</item>
      <item>Marica Lakić, OIB 40265061474</item>
      <item>Zorica Leber, OIB 87796106891</item>
      <item>Željka Lekić, OIB 46205160191</item>
      <item>Silvija Lerga, OIB 49268757404</item>
      <item>Vesna Lipovac, OIB 37090195603</item>
      <item>Adema Lovrić, OIB 80969742684</item>
      <item>Mira Lovrović, OIB 96737474322</item>
      <item>Vesna Lučić, OIB 48224033639</item>
      <item>Nada Ludvig, OIB 49597765707</item>
      <item>Goran Ludvig, OIB 37275663866</item>
      <item>Milan Lukanović, OIB 42349621897</item>
      <item>Miljenko Majcen, OIB 59249228585</item>
      <item>Karmen Mandekić, OIB 61211973896</item>
      <item>Sanjin Maravić, OIB 53980604218</item>
      <item>Anto Marić, OIB 02452820290</item>
      <item>Izabella Markelić, OIB 63738600676</item>
      <item>Verona Medić, OIB 91564611168</item>
      <item>Angelo Mian, OIB 48133038150</item>
      <item>Predrag Miculinić, OIB 92126825909</item>
      <item>Vladimir Miculinić, OIB 97661947761</item>
      <item>Josip Mikin, OIB 43744077288</item>
      <item>Jelka Milković, OIB 52940826733</item>
      <item>Tomislav Milković, OIB 00642791670</item>
      <item>Grozdana Milolaža, OIB 11749204362</item>
      <item>Silvana Milošević, OIB 79378866773</item>
      <item>Sonja Mohorovičić, OIB 86964509585</item>
      <item>Ljiljana Mrčela, OIB 06605812939</item>
      <item>Mladen Nakićen, OIB 06023523260</item>
      <item>Zdravka Nazalević, OIB 07883725889</item>
      <item>Ljubica Olujić, OIB 78120501901</item>
      <item>Milenka Omelić, OIB 74693554881</item>
      <item>Vlasta Murgić, OIB 77099402252</item>
      <item>Dragan Ostojić, OIB 33098989018</item>
      <item>Ružica Pašić, OIB 49103014402</item>
      <item>Igor Paulinić, OIB 62535588357</item>
      <item>Breda Rozman-Pavešić, OIB 24304794214</item>
      <item>Andrej Pavešić, OIB 92040028964</item>
      <item>Nives Pavlešić, OIB 01774727961</item>
      <item>Ante Peran, OIB 22290855207</item>
      <item>Zoran Perić, OIB 78203627439</item>
      <item>Anka Pešić, OIB 17490612378</item>
      <item>Ksenija Pešušić, OIB 04610926013</item>
      <item>Željka Petešić, OIB 59126385800</item>
      <item>Anita Petrović, OIB 85602945736</item>
      <item>Miko Petrović, OIB 99756657607</item>
      <item>Suzana Petrović, OIB 36412192494</item>
      <item>Katarina Pletikosa, OIB 89450662060</item>
      <item>Milan Popović, OIB 32596816498</item>
      <item>Mandica Pramparo, OIB 77646396086</item>
      <item>Dragan Puž, OIB 65163916827</item>
      <item>Vojislav Radalj, OIB 32561156795</item>
      <item>Kristina Radanec, OIB 14716284304</item>
      <item>Žarko Ratković, OIB 95587848976</item>
      <item>Alen Relić, OIB 64981117563</item>
      <item>Nada Roch, OIB 72951572447</item>
      <item>Alan Thomas Roško, OIB 72296414705</item>
      <item>Mirjana Rumora, OIB 66717024604</item>
      <item>Josip Sakić, OIB 27092463304</item>
      <item>Mile Sakić, OIB 20115195864</item>
      <item>Radovan Sakić, OIB 92885813505</item>
      <item>Nevenka Samaržija, OIB 84464356181</item>
      <item>Nenad Savanović, OIB 09858121880</item>
      <item>Nikolina Savanović, OIB 27098348048</item>
      <item>Ljubica Savić, OIB 20373807105</item>
      <item>Stipe Sertić, OIB 19308296726</item>
      <item>Agneza Sironić, OIB 14744860161</item>
      <item>Ružica Skoblar, OIB 01529849019</item>
      <item>Anica Smolčić, OIB 96136888761</item>
      <item>Gordana Sochor, OIB 85353512554</item>
      <item>Mara Spajić, OIB 27528905057</item>
      <item>Robert Srdoč, OIB 54178910361</item>
      <item>Liljana Stambul, OIB 98936081948</item>
      <item>Dragan Starčević, OIB 63365878139</item>
      <item>Irena Stevanović, OIB 50654589251</item>
      <item>Marijan Stipančić, OIB 04902703007</item>
      <item>Sabina Stojanović, OIB 58575038078</item>
      <item>Marija Sučić, OIB 83675547136</item>
      <item>Dušan Surina, OIB 84594362417</item>
      <item>Smilja Surina, OIB 89451405738</item>
      <item>Alojzije Šegrt, OIB 89912667867</item>
      <item>Marina Šepac, OIB 10863262949</item>
      <item>Milbert Šimanić, OIB 79002313510</item>
      <item>Marina Širola, OIB 11498027172</item>
      <item>Laura Škerl, OIB 72885473184</item>
      <item>Milica Šubat, OIB 49400942301</item>
      <item>Radmila Šušnjar, OIB 44473540227</item>
      <item>Anamarija Tabula, OIB 35786417600</item>
      <item>Margita Tomljanović, OIB 85651113494</item>
      <item>Slavica Tomljenović, OIB 02015053601</item>
      <item>Biserka Tonsa, OIB 11408620584</item>
      <item>Goran Tuk, OIB 44831804015</item>
      <item>Biserka Turk, OIB 93102214917</item>
      <item>Anita Turković Pavičić, OIB 07462652458</item>
      <item>Ines Vaci, OIB 63330674122</item>
      <item>Jasna Valušek, OIB 73904703103</item>
      <item>Diana Valzania, OIB 35190935188</item>
      <item>Dragan Vekić, OIB 12004092741</item>
      <item>Đorđo Vergić, OIB 84494659374</item>
      <item>Darko Vičić, OIB 18844074311</item>
      <item>Dušan Vidović, OIB 15243672058</item>
      <item>Anka Vignjević, OIB 30391103478</item>
      <item>Sidonija Vinter, OIB 40083585272</item>
      <item>Gordana Viskov, OIB 24241308330</item>
      <item>Mladen Vlah, OIB 48093935534</item>
      <item>Maja Volarić, OIB 28890010195</item>
      <item>Mile Vorkapić, OIB 49352047171</item>
      <item>Sonja Volf, OIB 91507573499</item>
      <item>Marko Vranić, OIB 28108087182</item>
      <item>Nevenka Vranić, OIB 58569938435</item>
      <item>Marijan Vrbos, OIB 98016224123</item>
      <item>Radmila Vučković, OIB 26237157662</item>
      <item>Izabela Vukelić, OIB 51314745688</item>
      <item>Juraj Vukelić, OIB 48880252551</item>
      <item>Ana Vukić, OIB 22067915408</item>
      <item>Marina Vuletić, OIB 28257516414</item>
      <item>Vlado Weiss, OIB 44753918180</item>
      <item>Ivanka Zaborac, OIB 23099919009</item>
      <item>Miranda Zakarija, OIB 48378552073</item>
      <item>Ivan Zec, OIB 66300701498</item>
      <item>Nadica Zednik, OIB 35144444897</item>
      <item>Ana Zlendić, OIB 02553980513</item>
      <item>Ivan Zoretić, OIB 21553001558</item>
      <item>Milka Zrnić, OIB 53792847178</item>
      <item>Boris Žic, OIB 38975138585</item>
      <item>Jasna Žic, OIB 45980904059</item>
      <item>Milan Pokmajević, OIB </item>
      <item>Jela Dobrić, OIB 80315415223</item>
      <item>Ana Grginčić, OIB 65853159676</item>
      <item>OSIMPEX - d.o.o. za unutarnju i vanjsku trgovinu, OIB 17937349035</item>
      <item>Katica Simčevski, OIB 77610299963</item>
      <item>Ilonka Pavelić</item>
      <item>Frane Trošelj, OIB 36147933178</item>
      <item>Antun Ožanić, OIB 55298672364</item>
    </izvorni_sadrzaj>
    <derivirana_varijabla naziv="DomainObject.Predmet.OstaliListNazivFormatedOIB_1"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Špalj, OIB 36408267403</item>
      <item>Marija Jurković</item>
      <item>Đuro Vograniću</item>
      <item>Franjo Kraljić</item>
      <item>Zorica Pavlović</item>
      <item>Vesna Blažek</item>
      <item>Marinko Linić, OIB 16553854565</item>
      <item>Ante Brakus</item>
      <item>Anton Kovač</item>
      <item>Radojka Iskra</item>
      <item>Karmela Špalj, OIB 91071467451</item>
      <item>Nikola Gvozden</item>
      <item>Vladimir Legac</item>
      <item>Tomislav Kremenović</item>
      <item>Alesandra Tau</item>
      <item>Engebert Weiss, OIB 31268956712</item>
      <item>Dorotea Žic, OIB 06536794478</item>
      <item>Danijela Zidarić</item>
      <item>Jadranka Polić, OIB 22162281774</item>
      <item>Katica Marković, OIB 94988362012</item>
      <item>Darinka Juričev Ivin</item>
      <item>Dubravka Čargonja</item>
      <item>Zdenka Starčević</item>
      <item>Irena Abramović</item>
      <item>Katica Krikšić</item>
      <item>Suzana Rilko, OIB 77403775998</item>
      <item>Rozalija Štokić, OIB 23924434103</item>
      <item>Mirna Kučan, OIB 47881319285</item>
      <item>Branka Frigan</item>
      <item>Bruno Vagaja, OIB 25823490850</item>
      <item>Svjetlana Reinić, OIB 05052071488</item>
      <item>Sandra Rajčić Klapan</item>
      <item>Krunoslava Rumac, OIB 90498058157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  <item>Pave Abramović, OIB 17644082257</item>
      <item>Vinko Andrijčić, OIB 62808832719</item>
      <item>Damir Antunović, OIB 25332956727</item>
      <item>Lilijana Augustin, OIB 12365783008</item>
      <item>Gordana Azinović, OIB 12669569335</item>
      <item>Ivan Ažić, OIB 53451600492</item>
      <item>Šima Babić, OIB 70882195185</item>
      <item>Sanja Babić, OIB 95180155449</item>
      <item>Anita Balen, OIB 19746601617</item>
      <item>Marina Ban, OIB 94209878025</item>
      <item>Slobodan Banašin, OIB 61319994678</item>
      <item>Ante Banić, OIB 11612757977</item>
      <item>Josipa Barak, OIB 38292221551</item>
      <item>Ljiljana Barak, OIB 05727273308</item>
      <item>Braco Baričević, OIB 12833770553</item>
      <item>Mauricio Bastiancich, OIB 11170003706</item>
      <item>Elio Belak, OIB 96141783297</item>
      <item>Radojka Benić, OIB 28863435311</item>
      <item>Luciana Berković, OIB 52065646589</item>
      <item>Ive Bilen, OIB 49459470039</item>
      <item>Nadija Bilen-Križanec, OIB 01839519849</item>
      <item>Zdenko Bodakoš, OIB 59287542407</item>
      <item>Čedomir Borčić, OIB 79612712260</item>
      <item>Vesna Bosak, OIB 02352532521</item>
      <item>Antonija-Nada Božić, OIB 21158498114</item>
      <item>Slobodan Božić, OIB 87875241755</item>
      <item>Nedeljka Bradanović, OIB 98664836371</item>
      <item>Gordana Brašnić, OIB 62526330231</item>
      <item>Zlatan Bratina, OIB 13238933791</item>
      <item>Zoran Brdar, OIB 71042541419</item>
      <item>Klaudio Brljafa, OIB 12508836356</item>
      <item>Vladimir Brenko, OIB 59381266040</item>
      <item>Rade Bunjevac, OIB 27606476304</item>
      <item>Gordana Buratović, OIB 24902281402</item>
      <item>Ernada Burek Bećirović, OIB 05349704291</item>
      <item>Ljubomir Kremenović, OIB 37621014118</item>
      <item>Zora Butorac, OIB 49579717459</item>
      <item>Jelena Carević, OIB 69801796757</item>
      <item>Ruža Cattarinuzzi, OIB 11339522794</item>
      <item>Željko Cergnar, OIB 35358295562</item>
      <item>Ivan Cicvarić, OIB 81146351134</item>
      <item>Boris Crnić, OIB 30002265925</item>
      <item>Milka Crnković, OIB 20711617243</item>
      <item>Vitomir Csorba, OIB 72281766935</item>
      <item>Damir Cuculić, OIB 61246905397</item>
      <item>Milvana Čabrijan, OIB 76283413080</item>
      <item>Dubravka Čargonja, OIB 65205222341</item>
      <item>Marinka Čaušević, OIB 51765527840</item>
      <item>Mirjana Čulina, OIB 30425569537</item>
      <item>Jadranka Radošević, OIB 58098084042</item>
      <item>Ahmet Didić, OIB 69157716173</item>
      <item>Ljubica Doljak, OIB 74399338880</item>
      <item>Željko Domitrović, OIB 59684424075</item>
      <item>Stoja Drača, OIB 80344187440</item>
      <item>Radojka Duković, OIB 00629323636</item>
      <item>Zorana Duković, OIB 33604761859</item>
      <item>Josipa Ivanišević, OIB 90577378450</item>
      <item>Žarko Dumenčić, OIB 23948262479</item>
      <item>Mate Dundović, OIB 57071796302</item>
      <item>Vesna Dunić-bačić, OIB 14285029326</item>
      <item>Dušan Đogo, OIB 04472395355</item>
      <item>Jadranka Đukić, OIB 73857839189</item>
      <item>Mladen Galović, OIB 71438831471</item>
      <item>Jovan Eraković, OIB 44116068329</item>
      <item>Snežana Erlić, OIB 24511147332</item>
      <item>Reza Fajdiga, OIB </item>
      <item>Arnold Ferk, OIB 46687545302</item>
      <item>Anton Franki, OIB 91392221144</item>
      <item>Verica Galina, OIB 86606757275</item>
      <item>Nada Kruljac, OIB 00262142321</item>
      <item>Nedeljka Marković, OIB 08811554244</item>
      <item>Marija Kuzmić, OIB 68362654493</item>
      <item>Marica Lakić, OIB 40265061474</item>
      <item>Zorica Leber, OIB 87796106891</item>
      <item>Željka Lekić, OIB 46205160191</item>
      <item>Silvija Lerga, OIB 49268757404</item>
      <item>Vesna Lipovac, OIB 37090195603</item>
      <item>Adema Lovrić, OIB 80969742684</item>
      <item>Mira Lovrović, OIB 96737474322</item>
      <item>Vesna Lučić, OIB 48224033639</item>
      <item>Nada Ludvig, OIB 49597765707</item>
      <item>Goran Ludvig, OIB 37275663866</item>
      <item>Milan Lukanović, OIB 42349621897</item>
      <item>Miljenko Majcen, OIB 59249228585</item>
      <item>Karmen Mandekić, OIB 61211973896</item>
      <item>Sanjin Maravić, OIB 53980604218</item>
      <item>Anto Marić, OIB 02452820290</item>
      <item>Izabella Markelić, OIB 63738600676</item>
      <item>Verona Medić, OIB 91564611168</item>
      <item>Angelo Mian, OIB 48133038150</item>
      <item>Predrag Miculinić, OIB 92126825909</item>
      <item>Vladimir Miculinić, OIB 97661947761</item>
      <item>Josip Mikin, OIB 43744077288</item>
      <item>Jelka Milković, OIB 52940826733</item>
      <item>Tomislav Milković, OIB 00642791670</item>
      <item>Grozdana Milolaža, OIB 11749204362</item>
      <item>Silvana Milošević, OIB 79378866773</item>
      <item>Sonja Mohorovičić, OIB 86964509585</item>
      <item>Ljiljana Mrčela, OIB 06605812939</item>
      <item>Mladen Nakićen, OIB 06023523260</item>
      <item>Zdravka Nazalević, OIB 07883725889</item>
      <item>Ljubica Olujić, OIB 78120501901</item>
      <item>Milenka Omelić, OIB 74693554881</item>
      <item>Vlasta Murgić, OIB 77099402252</item>
      <item>Dragan Ostojić, OIB 33098989018</item>
      <item>Ružica Pašić, OIB 49103014402</item>
      <item>Igor Paulinić, OIB 62535588357</item>
      <item>Breda Rozman-Pavešić, OIB 24304794214</item>
      <item>Andrej Pavešić, OIB 92040028964</item>
      <item>Nives Pavlešić, OIB 01774727961</item>
      <item>Ante Peran, OIB 22290855207</item>
      <item>Zoran Perić, OIB 78203627439</item>
      <item>Anka Pešić, OIB 17490612378</item>
      <item>Ksenija Pešušić, OIB 04610926013</item>
      <item>Željka Petešić, OIB 59126385800</item>
      <item>Anita Petrović, OIB 85602945736</item>
      <item>Miko Petrović, OIB 99756657607</item>
      <item>Suzana Petrović, OIB 36412192494</item>
      <item>Katarina Pletikosa, OIB 89450662060</item>
      <item>Milan Popović, OIB 32596816498</item>
      <item>Mandica Pramparo, OIB 77646396086</item>
      <item>Dragan Puž, OIB 65163916827</item>
      <item>Vojislav Radalj, OIB 32561156795</item>
      <item>Kristina Radanec, OIB 14716284304</item>
      <item>Žarko Ratković, OIB 95587848976</item>
      <item>Alen Relić, OIB 64981117563</item>
      <item>Nada Roch, OIB 72951572447</item>
      <item>Alan Thomas Roško, OIB 72296414705</item>
      <item>Mirjana Rumora, OIB 66717024604</item>
      <item>Josip Sakić, OIB 27092463304</item>
      <item>Mile Sakić, OIB 20115195864</item>
      <item>Radovan Sakić, OIB 92885813505</item>
      <item>Nevenka Samaržija, OIB 84464356181</item>
      <item>Nenad Savanović, OIB 09858121880</item>
      <item>Nikolina Savanović, OIB 27098348048</item>
      <item>Ljubica Savić, OIB 20373807105</item>
      <item>Stipe Sertić, OIB 19308296726</item>
      <item>Agneza Sironić, OIB 14744860161</item>
      <item>Ružica Skoblar, OIB 01529849019</item>
      <item>Anica Smolčić, OIB 96136888761</item>
      <item>Gordana Sochor, OIB 85353512554</item>
      <item>Mara Spajić, OIB 27528905057</item>
      <item>Robert Srdoč, OIB 54178910361</item>
      <item>Liljana Stambul, OIB 98936081948</item>
      <item>Dragan Starčević, OIB 63365878139</item>
      <item>Irena Stevanović, OIB 50654589251</item>
      <item>Marijan Stipančić, OIB 04902703007</item>
      <item>Sabina Stojanović, OIB 58575038078</item>
      <item>Marija Sučić, OIB 83675547136</item>
      <item>Dušan Surina, OIB 84594362417</item>
      <item>Smilja Surina, OIB 89451405738</item>
      <item>Alojzije Šegrt, OIB 89912667867</item>
      <item>Marina Šepac, OIB 10863262949</item>
      <item>Milbert Šimanić, OIB 79002313510</item>
      <item>Marina Širola, OIB 11498027172</item>
      <item>Laura Škerl, OIB 72885473184</item>
      <item>Milica Šubat, OIB 49400942301</item>
      <item>Radmila Šušnjar, OIB 44473540227</item>
      <item>Anamarija Tabula, OIB 35786417600</item>
      <item>Margita Tomljanović, OIB 85651113494</item>
      <item>Slavica Tomljenović, OIB 02015053601</item>
      <item>Biserka Tonsa, OIB 11408620584</item>
      <item>Goran Tuk, OIB 44831804015</item>
      <item>Biserka Turk, OIB 93102214917</item>
      <item>Anita Turković Pavičić, OIB 07462652458</item>
      <item>Ines Vaci, OIB 63330674122</item>
      <item>Jasna Valušek, OIB 73904703103</item>
      <item>Diana Valzania, OIB 35190935188</item>
      <item>Dragan Vekić, OIB 12004092741</item>
      <item>Đorđo Vergić, OIB 84494659374</item>
      <item>Darko Vičić, OIB 18844074311</item>
      <item>Dušan Vidović, OIB 15243672058</item>
      <item>Anka Vignjević, OIB 30391103478</item>
      <item>Sidonija Vinter, OIB 40083585272</item>
      <item>Gordana Viskov, OIB 24241308330</item>
      <item>Mladen Vlah, OIB 48093935534</item>
      <item>Maja Volarić, OIB 28890010195</item>
      <item>Mile Vorkapić, OIB 49352047171</item>
      <item>Sonja Volf, OIB 91507573499</item>
      <item>Marko Vranić, OIB 28108087182</item>
      <item>Nevenka Vranić, OIB 58569938435</item>
      <item>Marijan Vrbos, OIB 98016224123</item>
      <item>Radmila Vučković, OIB 26237157662</item>
      <item>Izabela Vukelić, OIB 51314745688</item>
      <item>Juraj Vukelić, OIB 48880252551</item>
      <item>Ana Vukić, OIB 22067915408</item>
      <item>Marina Vuletić, OIB 28257516414</item>
      <item>Vlado Weiss, OIB 44753918180</item>
      <item>Ivanka Zaborac, OIB 23099919009</item>
      <item>Miranda Zakarija, OIB 48378552073</item>
      <item>Ivan Zec, OIB 66300701498</item>
      <item>Nadica Zednik, OIB 35144444897</item>
      <item>Ana Zlendić, OIB 02553980513</item>
      <item>Ivan Zoretić, OIB 21553001558</item>
      <item>Milka Zrnić, OIB 53792847178</item>
      <item>Boris Žic, OIB 38975138585</item>
      <item>Jasna Žic, OIB 45980904059</item>
      <item>Milan Pokmajević, OIB </item>
      <item>Jela Dobrić, OIB 80315415223</item>
      <item>Ana Grginčić, OIB 65853159676</item>
      <item>OSIMPEX - d.o.o. za unutarnju i vanjsku trgovinu, OIB 17937349035</item>
      <item>Katica Simčevski, OIB 77610299963</item>
      <item>Ilonka Pavelić</item>
      <item>Frane Trošelj, OIB 36147933178</item>
      <item>Antun Ožanić, OIB 55298672364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2018.</izvorni_sadrzaj>
    <derivirana_varijabla naziv="DomainObject.Datum_1">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GRAD RIJEKA</izvorni_sadrzaj>
    <derivirana_varijabla naziv="DomainObject.Predmet.StrankaIDrugi_1">GRAD RIJEKA</derivirana_varijabla>
  </DomainObject.Predmet.StrankaIDrugi>
  <DomainObject.Predmet.ProtustrankaIDrugi>
    <izvorni_sadrzaj>BRODOMATERIJAL d.d.  Rijeka</izvorni_sadrzaj>
    <derivirana_varijabla naziv="DomainObject.Predmet.ProtustrankaIDrugi_1">BRODOMATERIJAL d.d.  Rijeka</derivirana_varijabla>
  </DomainObject.Predmet.ProtustrankaIDrugi>
  <DomainObject.Predmet.StrankaIDrugiAdressOIB>
    <izvorni_sadrzaj>GRAD RIJEKA, OIB 54382731928, Korzo 16, 51000 Rijeka</izvorni_sadrzaj>
    <derivirana_varijabla naziv="DomainObject.Predmet.StrankaIDrugiAdressOIB_1">GRAD RIJEKA, OIB 54382731928, Korzo 16, 51000 Rijeka</derivirana_varijabla>
  </DomainObject.Predmet.StrankaIDrugiAdressOIB>
  <DomainObject.Predmet.ProtustrankaIDrugiAdressOIB>
    <izvorni_sadrzaj>BRODOMATERIJAL d.d.  Rijeka, OIB 32152751113, Martinšćica bb, 51000 Rijeka</izvorni_sadrzaj>
    <derivirana_varijabla naziv="DomainObject.Predmet.ProtustrankaIDrugiAdressOIB_1">BRODOMATERIJAL d.d.  Rijeka, OIB 32152751113, Martinšćica bb,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 RIJEKA</item>
      <item>BRODOMATERIJAL d.d.  Rijeka</item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  <item>Pave Abramović</item>
      <item>Vinko Andrijčić</item>
      <item>Damir Antunović</item>
      <item>Lilijana Augustin</item>
      <item>Gordana Azinović</item>
      <item>Ivan Ažić</item>
      <item>Šima Babić</item>
      <item>Sanja Babić</item>
      <item>Anita Balen</item>
      <item>Marina Ban</item>
      <item>Slobodan Banašin</item>
      <item>Ante Banić</item>
      <item>Josipa Barak</item>
      <item>Ljiljana Barak</item>
      <item>Braco Baričević</item>
      <item>Mauricio Bastiancich</item>
      <item>Elio Belak</item>
      <item>Radojka Benić</item>
      <item>Luciana Berković</item>
      <item>Ive Bilen</item>
      <item>Nadija Bilen-Križanec</item>
      <item>Zdenko Bodakoš</item>
      <item>Čedomir Borčić</item>
      <item>Vesna Bosak</item>
      <item>Antonija-Nada Božić</item>
      <item>Slobodan Božić</item>
      <item>Nedeljka Bradanović</item>
      <item>Gordana Brašnić</item>
      <item>Zlatan Bratina</item>
      <item>Zoran Brdar</item>
      <item>Klaudio Brljafa</item>
      <item>Vladimir Brenko</item>
      <item>Rade Bunjevac</item>
      <item>Gordana Buratović</item>
      <item>Ernada Burek Bećirović</item>
      <item>Ljubomir Kremenović</item>
      <item>Zora Butorac</item>
      <item>Jelena Carević</item>
      <item>Ruža Cattarinuzzi</item>
      <item>Željko Cergnar</item>
      <item>Ivan Cicvarić</item>
      <item>Boris Crnić</item>
      <item>Milka Crnković</item>
      <item>Vitomir Csorba</item>
      <item>Damir Cuculić</item>
      <item>Milvana Čabrijan</item>
      <item>Dubravka Čargonja</item>
      <item>Marinka Čaušević</item>
      <item>Mirjana Čulina</item>
      <item>Jadranka Radošević</item>
      <item>Ahmet Didić</item>
      <item>Ljubica Doljak</item>
      <item>Željko Domitrović</item>
      <item>Stoja Drača</item>
      <item>Radojka Duković</item>
      <item>Zorana Duković</item>
      <item>Josipa Ivanišević</item>
      <item>Žarko Dumenčić</item>
      <item>Mate Dundović</item>
      <item>Vesna Dunić-bačić</item>
      <item>Dušan Đogo</item>
      <item>Jadranka Đukić</item>
      <item>Mladen Galović</item>
      <item>Jovan Eraković</item>
      <item>Snežana Erlić</item>
      <item>Reza Fajdiga</item>
      <item>Arnold Ferk</item>
      <item>Anton Franki</item>
      <item>Verica Galina</item>
      <item>Nada Kruljac</item>
      <item>Nedeljka Marković</item>
      <item>Marija Kuzmić</item>
      <item>Marica Lakić</item>
      <item>Zorica Leber</item>
      <item>Željka Lekić</item>
      <item>Silvija Lerga</item>
      <item>Vesna Lipovac</item>
      <item>Adema Lovrić</item>
      <item>Mira Lovrović</item>
      <item>Vesna Lučić</item>
      <item>Nada Ludvig</item>
      <item>Goran Ludvig</item>
      <item>Milan Lukanović</item>
      <item>Miljenko Majcen</item>
      <item>Karmen Mandekić</item>
      <item>Sanjin Maravić</item>
      <item>Anto Marić</item>
      <item>Izabella Markelić</item>
      <item>Verona Medić</item>
      <item>Angelo Mian</item>
      <item>Predrag Miculinić</item>
      <item>Vladimir Miculinić</item>
      <item>Josip Mikin</item>
      <item>Jelka Milković</item>
      <item>Tomislav Milković</item>
      <item>Grozdana Milolaža</item>
      <item>Silvana Milošević</item>
      <item>Sonja Mohorovičić</item>
      <item>Ljiljana Mrčela</item>
      <item>Mladen Nakićen</item>
      <item>Zdravka Nazalević</item>
      <item>Ljubica Olujić</item>
      <item>Milenka Omelić</item>
      <item>Vlasta Murgić</item>
      <item>Dragan Ostojić</item>
      <item>Ružica Pašić</item>
      <item>Igor Paulinić</item>
      <item>Breda Rozman-Pavešić</item>
      <item>Andrej Pavešić</item>
      <item>Nives Pavlešić</item>
      <item>Ante Peran</item>
      <item>Zoran Perić</item>
      <item>Anka Pešić</item>
      <item>Ksenija Pešušić</item>
      <item>Željka Petešić</item>
      <item>Anita Petrović</item>
      <item>Miko Petrović</item>
      <item>Suzana Petrović</item>
      <item>Katarina Pletikosa</item>
      <item>Milan Popović</item>
      <item>Mandica Pramparo</item>
      <item>Dragan Puž</item>
      <item>Vojislav Radalj</item>
      <item>Kristina Radanec</item>
      <item>Žarko Ratković</item>
      <item>Alen Relić</item>
      <item>Nada Roch</item>
      <item>Alan Thomas Roško</item>
      <item>Mirjana Rumora</item>
      <item>Josip Sakić</item>
      <item>Mile Sakić</item>
      <item>Radovan Sakić</item>
      <item>Nevenka Samaržija</item>
      <item>Nenad Savanović</item>
      <item>Nikolina Savanović</item>
      <item>Ljubica Savić</item>
      <item>Stipe Sertić</item>
      <item>Agneza Sironić</item>
      <item>Ružica Skoblar</item>
      <item>Anica Smolčić</item>
      <item>Gordana Sochor</item>
      <item>Mara Spajić</item>
      <item>Robert Srdoč</item>
      <item>Liljana Stambul</item>
      <item>Dragan Starčević</item>
      <item>Irena Stevanović</item>
      <item>Marijan Stipančić</item>
      <item>Sabina Stojanović</item>
      <item>Marija Sučić</item>
      <item>Dušan Surina</item>
      <item>Smilja Surina</item>
      <item>Alojzije Šegrt</item>
      <item>Marina Šepac</item>
      <item>Milbert Šimanić</item>
      <item>Marina Širola</item>
      <item>Laura Škerl</item>
      <item>Milica Šubat</item>
      <item>Radmila Šušnjar</item>
      <item>Anamarija Tabula</item>
      <item>Margita Tomljanović</item>
      <item>Slavica Tomljenović</item>
      <item>Biserka Tonsa</item>
      <item>Goran Tuk</item>
      <item>Biserka Turk</item>
      <item>Anita Turković Pavičić</item>
      <item>Ines Vaci</item>
      <item>Jasna Valušek</item>
      <item>Diana Valzania</item>
      <item>Dragan Vekić</item>
      <item>Đorđo Vergić</item>
      <item>Darko Vičić</item>
      <item>Dušan Vidović</item>
      <item>Anka Vignjević</item>
      <item>Sidonija Vinter</item>
      <item>Gordana Viskov</item>
      <item>Mladen Vlah</item>
      <item>Maja Volarić</item>
      <item>Mile Vorkapić</item>
      <item>Sonja Volf</item>
      <item>Marko Vranić</item>
      <item>Nevenka Vranić</item>
      <item>Marijan Vrbos</item>
      <item>Radmila Vučković</item>
      <item>Izabela Vukelić</item>
      <item>Juraj Vukelić</item>
      <item>Ana Vukić</item>
      <item>Marina Vuletić</item>
      <item>Vlado Weiss</item>
      <item>Ivanka Zaborac</item>
      <item>Miranda Zakarija</item>
      <item>Ivan Zec</item>
      <item>Nadica Zednik</item>
      <item>Ana Zlendić</item>
      <item>Ivan Zoretić</item>
      <item>Milka Zrnić</item>
      <item>Boris Žic</item>
      <item>Jasna Žic</item>
      <item>Milan Pokmajević</item>
      <item>Jela Dobrić</item>
      <item>Ana Grginčić</item>
      <item>OSIMPEX - d.o.o. za unutarnju i vanjsku trgovinu</item>
      <item>Katica Simčevski</item>
      <item>Ilonka Pavelić</item>
      <item>Frane Trošelj</item>
      <item>Antun Ožanić</item>
    </izvorni_sadrzaj>
    <derivirana_varijabla naziv="DomainObject.Predmet.SudioniciListNaziv_1">
      <item>GRAD RIJEKA</item>
      <item>BRODOMATERIJAL d.d.  Rijeka</item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  <item>Pave Abramović</item>
      <item>Vinko Andrijčić</item>
      <item>Damir Antunović</item>
      <item>Lilijana Augustin</item>
      <item>Gordana Azinović</item>
      <item>Ivan Ažić</item>
      <item>Šima Babić</item>
      <item>Sanja Babić</item>
      <item>Anita Balen</item>
      <item>Marina Ban</item>
      <item>Slobodan Banašin</item>
      <item>Ante Banić</item>
      <item>Josipa Barak</item>
      <item>Ljiljana Barak</item>
      <item>Braco Baričević</item>
      <item>Mauricio Bastiancich</item>
      <item>Elio Belak</item>
      <item>Radojka Benić</item>
      <item>Luciana Berković</item>
      <item>Ive Bilen</item>
      <item>Nadija Bilen-Križanec</item>
      <item>Zdenko Bodakoš</item>
      <item>Čedomir Borčić</item>
      <item>Vesna Bosak</item>
      <item>Antonija-Nada Božić</item>
      <item>Slobodan Božić</item>
      <item>Nedeljka Bradanović</item>
      <item>Gordana Brašnić</item>
      <item>Zlatan Bratina</item>
      <item>Zoran Brdar</item>
      <item>Klaudio Brljafa</item>
      <item>Vladimir Brenko</item>
      <item>Rade Bunjevac</item>
      <item>Gordana Buratović</item>
      <item>Ernada Burek Bećirović</item>
      <item>Ljubomir Kremenović</item>
      <item>Zora Butorac</item>
      <item>Jelena Carević</item>
      <item>Ruža Cattarinuzzi</item>
      <item>Željko Cergnar</item>
      <item>Ivan Cicvarić</item>
      <item>Boris Crnić</item>
      <item>Milka Crnković</item>
      <item>Vitomir Csorba</item>
      <item>Damir Cuculić</item>
      <item>Milvana Čabrijan</item>
      <item>Dubravka Čargonja</item>
      <item>Marinka Čaušević</item>
      <item>Mirjana Čulina</item>
      <item>Jadranka Radošević</item>
      <item>Ahmet Didić</item>
      <item>Ljubica Doljak</item>
      <item>Željko Domitrović</item>
      <item>Stoja Drača</item>
      <item>Radojka Duković</item>
      <item>Zorana Duković</item>
      <item>Josipa Ivanišević</item>
      <item>Žarko Dumenčić</item>
      <item>Mate Dundović</item>
      <item>Vesna Dunić-bačić</item>
      <item>Dušan Đogo</item>
      <item>Jadranka Đukić</item>
      <item>Mladen Galović</item>
      <item>Jovan Eraković</item>
      <item>Snežana Erlić</item>
      <item>Reza Fajdiga</item>
      <item>Arnold Ferk</item>
      <item>Anton Franki</item>
      <item>Verica Galina</item>
      <item>Nada Kruljac</item>
      <item>Nedeljka Marković</item>
      <item>Marija Kuzmić</item>
      <item>Marica Lakić</item>
      <item>Zorica Leber</item>
      <item>Željka Lekić</item>
      <item>Silvija Lerga</item>
      <item>Vesna Lipovac</item>
      <item>Adema Lovrić</item>
      <item>Mira Lovrović</item>
      <item>Vesna Lučić</item>
      <item>Nada Ludvig</item>
      <item>Goran Ludvig</item>
      <item>Milan Lukanović</item>
      <item>Miljenko Majcen</item>
      <item>Karmen Mandekić</item>
      <item>Sanjin Maravić</item>
      <item>Anto Marić</item>
      <item>Izabella Markelić</item>
      <item>Verona Medić</item>
      <item>Angelo Mian</item>
      <item>Predrag Miculinić</item>
      <item>Vladimir Miculinić</item>
      <item>Josip Mikin</item>
      <item>Jelka Milković</item>
      <item>Tomislav Milković</item>
      <item>Grozdana Milolaža</item>
      <item>Silvana Milošević</item>
      <item>Sonja Mohorovičić</item>
      <item>Ljiljana Mrčela</item>
      <item>Mladen Nakićen</item>
      <item>Zdravka Nazalević</item>
      <item>Ljubica Olujić</item>
      <item>Milenka Omelić</item>
      <item>Vlasta Murgić</item>
      <item>Dragan Ostojić</item>
      <item>Ružica Pašić</item>
      <item>Igor Paulinić</item>
      <item>Breda Rozman-Pavešić</item>
      <item>Andrej Pavešić</item>
      <item>Nives Pavlešić</item>
      <item>Ante Peran</item>
      <item>Zoran Perić</item>
      <item>Anka Pešić</item>
      <item>Ksenija Pešušić</item>
      <item>Željka Petešić</item>
      <item>Anita Petrović</item>
      <item>Miko Petrović</item>
      <item>Suzana Petrović</item>
      <item>Katarina Pletikosa</item>
      <item>Milan Popović</item>
      <item>Mandica Pramparo</item>
      <item>Dragan Puž</item>
      <item>Vojislav Radalj</item>
      <item>Kristina Radanec</item>
      <item>Žarko Ratković</item>
      <item>Alen Relić</item>
      <item>Nada Roch</item>
      <item>Alan Thomas Roško</item>
      <item>Mirjana Rumora</item>
      <item>Josip Sakić</item>
      <item>Mile Sakić</item>
      <item>Radovan Sakić</item>
      <item>Nevenka Samaržija</item>
      <item>Nenad Savanović</item>
      <item>Nikolina Savanović</item>
      <item>Ljubica Savić</item>
      <item>Stipe Sertić</item>
      <item>Agneza Sironić</item>
      <item>Ružica Skoblar</item>
      <item>Anica Smolčić</item>
      <item>Gordana Sochor</item>
      <item>Mara Spajić</item>
      <item>Robert Srdoč</item>
      <item>Liljana Stambul</item>
      <item>Dragan Starčević</item>
      <item>Irena Stevanović</item>
      <item>Marijan Stipančić</item>
      <item>Sabina Stojanović</item>
      <item>Marija Sučić</item>
      <item>Dušan Surina</item>
      <item>Smilja Surina</item>
      <item>Alojzije Šegrt</item>
      <item>Marina Šepac</item>
      <item>Milbert Šimanić</item>
      <item>Marina Širola</item>
      <item>Laura Škerl</item>
      <item>Milica Šubat</item>
      <item>Radmila Šušnjar</item>
      <item>Anamarija Tabula</item>
      <item>Margita Tomljanović</item>
      <item>Slavica Tomljenović</item>
      <item>Biserka Tonsa</item>
      <item>Goran Tuk</item>
      <item>Biserka Turk</item>
      <item>Anita Turković Pavičić</item>
      <item>Ines Vaci</item>
      <item>Jasna Valušek</item>
      <item>Diana Valzania</item>
      <item>Dragan Vekić</item>
      <item>Đorđo Vergić</item>
      <item>Darko Vičić</item>
      <item>Dušan Vidović</item>
      <item>Anka Vignjević</item>
      <item>Sidonija Vinter</item>
      <item>Gordana Viskov</item>
      <item>Mladen Vlah</item>
      <item>Maja Volarić</item>
      <item>Mile Vorkapić</item>
      <item>Sonja Volf</item>
      <item>Marko Vranić</item>
      <item>Nevenka Vranić</item>
      <item>Marijan Vrbos</item>
      <item>Radmila Vučković</item>
      <item>Izabela Vukelić</item>
      <item>Juraj Vukelić</item>
      <item>Ana Vukić</item>
      <item>Marina Vuletić</item>
      <item>Vlado Weiss</item>
      <item>Ivanka Zaborac</item>
      <item>Miranda Zakarija</item>
      <item>Ivan Zec</item>
      <item>Nadica Zednik</item>
      <item>Ana Zlendić</item>
      <item>Ivan Zoretić</item>
      <item>Milka Zrnić</item>
      <item>Boris Žic</item>
      <item>Jasna Žic</item>
      <item>Milan Pokmajević</item>
      <item>Jela Dobrić</item>
      <item>Ana Grginčić</item>
      <item>OSIMPEX - d.o.o. za unutarnju i vanjsku trgovinu</item>
      <item>Katica Simčevski</item>
      <item>Ilonka Pavelić</item>
      <item>Frane Trošelj</item>
      <item>Antun Ožanić</item>
    </derivirana_varijabla>
  </DomainObject.Predmet.SudioniciListNaziv>
  <DomainObject.Predmet.SudioniciListAdressOIB>
    <izvorni_sadrzaj>
      <item>GRAD RIJEKA, OIB 54382731928, Korzo 16,51000 Rijeka</item>
      <item>BRODOMATERIJAL d.d.  Rijeka, OIB 32152751113, Martinšćica bb,51000 Rijeka</item>
      <item>GRADSKA BANKA d.d., TRG ANTE STARČEVIĆA 7,31000 Osijek</item>
      <item>ANTUN OŽANIĆ, ANDRIJE PERUČA 5,51000 Rijeka</item>
      <item>Milan Dokmanović, Ćićarijska 45,51000 Rijeka</item>
      <item>Nevenka Stašić, Balači 10,51414 Ičići</item>
      <item>Marica Dokmanović, Ćićarijska 45,51000 Rijeka</item>
      <item>Nataša Sinožić, S. Krautzeka 92c,51000 Rijeka</item>
      <item>Marica Ganić, Podhum,51218 Dražice</item>
      <item>Tomislav Špalj, OIB 36408267403, Ružić Selo 186,51226 Hreljin</item>
      <item>Marija Jurković, Emilija Randića 14,51000 Rijeka</item>
      <item>Đuro Vograniću, Mate Lovraka 6,Rijeka</item>
      <item>Franjo Kraljić, Moše Albaharija 8/3,Rijeka</item>
      <item>Zorica Pavlović, Verdijeva 11,Rijeka</item>
      <item>Vesna Blažek, Zastenice,51219 Čavle</item>
      <item>Marinko Linić, OIB 16553854565, Drežničkih boraca 32,51218 Dražice Dražice</item>
      <item>Ante Brakus, B. Bačića 22a,Rijeka</item>
      <item>Anton Kovač, Irene Tome 4,Rijeka</item>
      <item>Radojka Iskra, Crnčićeva 9,Rijeka</item>
      <item>Karmela Špalj, OIB 91071467451, Ružić Selo 186,51226 Hreljin</item>
      <item>Nikola Gvozden, Braće Stipčić 9,Rijeka</item>
      <item>Vladimir Legac, Zlobin,51226 Hreljin</item>
      <item>Tomislav Kremenović, 51000 Rijeka</item>
      <item>Alesandra Tau, Dr Jože Grabovšeka 13,51000 Rijeka</item>
      <item>Engebert Weiss, OIB 31268956712, Ružić Selo 93,51226 Hreljin</item>
      <item>Dorotea Žic, OIB 06536794478, Švalbina 3,51000 Rijeka</item>
      <item>Danijela Zidarić, Braće Blečića 2,Rijeka</item>
      <item>Jadranka Polić, OIB 22162281774, Mavrinci 63,51219 Čavle</item>
      <item>Katica Marković, OIB 94988362012, Brig 13,51000 Rijeka Rijeka</item>
      <item>Darinka Juričev Ivin, Zagrebačka 16,Rijeka</item>
      <item>Dubravka Čargonja, Brig 7,Rijeka</item>
      <item>Zdenka Starčević, Gušć 9,51000 Rijeka</item>
      <item>Irena Abramović, Ratka Petrovića 15,Rijeka</item>
      <item>Katica Krikšić, Ćićarijska 11,51000 Rijeka</item>
      <item>Suzana Rilko, OIB 77403775998, Brig 71/3,51000 Rijeka</item>
      <item>Rozalija Štokić, OIB 23924434103, Pod Ohrušvom 6,51000 Rijeka</item>
      <item>Mirna Kučan, OIB 47881319285, Hreljin 29,51226 Hreljin</item>
      <item>Branka Frigan, Pilepići 10,Rijeka</item>
      <item>Bruno Vagaja, OIB 25823490850, J.P. Kamova 14/1,51000 Rijeka</item>
      <item>Svjetlana Reinić, OIB 05052071488, Tina Ujevića 2d,51000 Rijeka</item>
      <item>Sandra Rajčić Klapan, Braće Fućak 5,Rijeka</item>
      <item>Krunoslava Rumac, OIB 90498058157, Braće Fućak 5,51000 Rijeka</item>
      <item>Alka Volarić, Verdijeva 11,Rijeka</item>
      <item>Doris Vujnović, Dolac 14,51000 Rijeka</item>
      <item>Velimir Knežević, A.B.Šimića 50,51000 Rijeka</item>
      <item>Nataša Sinožić, S. Krautzeka 92c,51000 Rijeka</item>
      <item>ZZ ZANATOPREMA - Ilonka Pavelić, Vukovarska 7a,51000 Rijeka</item>
      <item>CROATIA OSIGURANJE d.d. Rijeka Maja Walter Vengust, Korzo 35,51000 Rijeka</item>
      <item>POREZNA UPRAVA RIJEKA Ksenija Luštica, Riva 6,51000 Rijeka</item>
      <item>Marin Glavočić, Croatia osiguranje d.d. Filijala Korzo, Korzo 39,51000 Rijeka</item>
      <item>Zagrebačka banka d.d., Trg bana Josipa Jelačića 10,10000 Zagreb</item>
      <item>Pave Abramović, OIB 17644082257, Dinka Šimunovića 2,51215 Kastav</item>
      <item>Vinko Andrijčić, OIB 62808832719, Draga Bašćanska 157,51500 Krk</item>
      <item>Damir Antunović, OIB 25332956727, Vitezićeva 4,51000 Rijeka</item>
      <item>Lilijana Augustin, OIB 12365783008, Šmogorska Cesta 43,51211 Matulji</item>
      <item>Gordana Azinović, OIB 12669569335, Antuna Barca 12,51000 Rijeka</item>
      <item>Ivan Ažić, OIB 53451600492, Ažić Lokva 20,53270 Senj</item>
      <item>Šima Babić, OIB 70882195185, Škurinjskih Žrtava 9,51000 Rijeka</item>
      <item>Sanja Babić, OIB 95180155449, Zdravka Kučića 9,51000 Rijeka</item>
      <item>Anita Balen, OIB 19746601617, Hahlić 19,51000 Rijeka</item>
      <item>Marina Ban, OIB 94209878025, Konjuh 2,51218 Grobnik</item>
      <item>Slobodan Banašin, OIB 61319994678, Švalbina 13,51000 Rijeka</item>
      <item>Ante Banić, OIB 11612757977, Pilepići 29,51000 Rijeka</item>
      <item>Josipa Barak, OIB 38292221551, Pod Ohrušvom 15c,51000 Rijeka</item>
      <item>Ljiljana Barak, OIB 05727273308, Rudno 21,51215 Kastav</item>
      <item>Braco Baričević, OIB 12833770553, Škrljevo 1,51226 Škrljevo</item>
      <item>Mauricio Bastiancich, OIB 11170003706, Ede Jardasa 16,51000 Rijeka</item>
      <item>Elio Belak, OIB 96141783297, Franje Čandeka 38a,51000 Rijeka</item>
      <item>Radojka Benić, OIB 28863435311, Škurinjskih Žrtava 32,51000 Rijeka</item>
      <item>Luciana Berković, OIB 52065646589, Zvonimirova 48,51000 Rijeka</item>
      <item>Ive Bilen, OIB 49459470039, Krasica 176a,51226 Krasica</item>
      <item>Nadija Bilen-Križanec, OIB 01839519849, Antuna Marčelje Viškovića 10,51000 Rijeka</item>
      <item>Zdenko Bodakoš, OIB 59287542407, Bartolovo 14,51000 Rijeka</item>
      <item>Čedomir Borčić, OIB 79612712260, Blaža Polića 4,51000 Rijeka</item>
      <item>Vesna Bosak, OIB 02352532521, Franje Račkoga 56,51000 Rijeka</item>
      <item>Antonija-Nada Božić, OIB 21158498114, Ćićarijska 8,51000 Rijeka</item>
      <item>Slobodan Božić, OIB 87875241755, Blažićevo A 31,51000 Rijeka</item>
      <item>Nedeljka Bradanović, OIB 98664836371, Škurinjskih Žrtava 5,51000 Rijeka</item>
      <item>Gordana Brašnić, OIB 62526330231, Milana Rustanbega 27,51000 Rijeka</item>
      <item>Zlatan Bratina, OIB 13238933791, Trinajstići 13,51215 Kastav</item>
      <item>Zoran Brdar, OIB 71042541419, Kačani 104,51218 Grobnik</item>
      <item>Klaudio Brljafa, OIB 12508836356, Bok 25,51000 Rijeka</item>
      <item>Vladimir Brenko, OIB 59381266040, Zvonimirova 20,51000 Rijeka</item>
      <item>Rade Bunjevac, OIB 27606476304, Donji Jugi 17,51216 Viškovo</item>
      <item>Gordana Buratović, OIB 24902281402, Antuna Dalmatina 7,51000 Rijeka</item>
      <item>Ernada Burek Bećirović, OIB 05349704291, Vukovarska 1,51000 Rijeka</item>
      <item>Ljubomir Kremenović, OIB 37621014118, Primorska 15,10000 Zagreb</item>
      <item>Zora Butorac, OIB 49579717459, Plitvička 4,51000 Rijeka</item>
      <item>Jelena Carević, OIB 69801796757, Franje Matkovića 11,51000 Rijeka</item>
      <item>Ruža Cattarinuzzi, OIB 11339522794, Giuseppea Carabina 3,51000 Rijeka</item>
      <item>Željko Cergnar, OIB 35358295562, Pod Vrh 19,51218 Cernik</item>
      <item>Ivan Cicvarić, OIB 81146351134, Ante Jakšića 9,10000 Zagreb</item>
      <item>Boris Crnić, OIB 30002265925, Kvaternikova 62b,51000 Rijeka</item>
      <item>Milka Crnković, OIB 20711617243, Tina Ujevića 35,51000 Rijeka</item>
      <item>Vitomir Csorba, OIB 72281766935, Naselje Vulkan 4,51000 Rijeka</item>
      <item>Damir Cuculić, OIB 61246905397, Kukuljanovo 24,51227 Kukuljanovo</item>
      <item>Milvana Čabrijan, OIB 76283413080, Cernik 37,51218 Cernik</item>
      <item>Dubravka Čargonja, OIB 65205222341, Brig 7,51000 Rijeka</item>
      <item>Marinka Čaušević, OIB 51765527840, Krimeja 22,51000 Rijeka</item>
      <item>Mirjana Čulina, OIB 30425569537, Drenovski put 43,51000 Rijeka</item>
      <item>Jadranka Radošević, OIB 58098084042, Saršoni 7,51216 Saršoni</item>
      <item>Ahmet Didić, OIB 69157716173, Škrljevo 176,51226 Škrljevo</item>
      <item>Ljubica Doljak, OIB 74399338880, Mavrinci 24a,51218 Mavrinci</item>
      <item>Željko Domitrović, OIB 59684424075, Škrljevo 229,51226 Škrljevo</item>
      <item>Stoja Drača, OIB 80344187440, Brdo 8,51000 Rijeka</item>
      <item>Radojka Duković, OIB 00629323636, Pavla Radića 52,51260 Crikvenica</item>
      <item>Zorana Duković, OIB 33604761859, Gršćaki 26,47250 Gršćaki</item>
      <item>Josipa Ivanišević, OIB 90577378450, Barci 85,51244 Grižane-Belgrad</item>
      <item>Žarko Dumenčić, OIB 23948262479, Vukovarska 20,51000 Rijeka</item>
      <item>Mate Dundović, OIB 57071796302, Orlići 7d,51000 Rijeka</item>
      <item>Vesna Dunić-bačić, OIB 14285029326, Cambierieva Ulica 1,51000 Rijeka</item>
      <item>Dušan Đogo, OIB 04472395355, Donji Kašić 139,23420 Donji Kašić</item>
      <item>Jadranka Đukić, OIB 73857839189, Mornarska 309,51222 Bakar</item>
      <item>Mladen Galović, OIB 71438831471, Mihanovićeva 38,51000 Rijeka</item>
      <item>Jovan Eraković, OIB 44116068329, Bezjaki 37,51216 Marinići</item>
      <item>Snežana Erlić, OIB 24511147332, Crnčićeva 7,51000 Rijeka</item>
      <item>Reza Fajdiga, OIB , Bok 25,51000 Rijeka</item>
      <item>Arnold Ferk, OIB 46687545302, Ive Šodića 10,51000 Kostrena</item>
      <item>Anton Franki, OIB 91392221144, Brgučena 25,51511 Omišalj</item>
      <item>Verica Galina, OIB 86606757275, Štivar 7,51215 Kastav</item>
      <item>Nada Kruljac, OIB 00262142321, Bok 25,51000 Rijeka</item>
      <item>Nedeljka Marković, OIB 08811554244, Nadin 152a,23223 Nadin</item>
      <item>Marija Kuzmić, OIB 68362654493, Vrtače 86,51216 Marčelji</item>
      <item>Marica Lakić, OIB 40265061474, Jurjenići 34,51215 Kastav</item>
      <item>Zorica Leber, OIB 87796106891, Blažićevo D 23,51000 Rijeka</item>
      <item>Željka Lekić, OIB 46205160191, Braće Fućak 4,51000 Rijeka</item>
      <item>Silvija Lerga, OIB 49268757404, Ratka Petrovića 25,51000 Rijeka</item>
      <item>Vesna Lipovac, OIB 37090195603, Antuna Barca 4,51000 Rijeka</item>
      <item>Adema Lovrić, OIB 80969742684, Bošket 5,51000 Rijeka</item>
      <item>Mira Lovrović, OIB 96737474322, Bok 25,51000 Rijeka</item>
      <item>Vesna Lučić, OIB 48224033639, Kosi 81,51216 Kosi</item>
      <item>Nada Ludvig, OIB 49597765707, Slavka Krautzeka 92b,51000 Rijeka</item>
      <item>Goran Ludvig, OIB 37275663866, Zdravka Kučića 37,51000 Rijeka</item>
      <item>Milan Lukanović, OIB 42349621897, Bobovac 2,51218 Čavle</item>
      <item>Miljenko Majcen, OIB 59249228585, Ladeti 60,51410 Poljane</item>
      <item>Karmen Mandekić, OIB 61211973896, Emilija Randića 8,51000 Rijeka</item>
      <item>Sanjin Maravić, OIB 53980604218, Sveti Petar 9,51417 Mošćenička Draga</item>
      <item>Anto Marić, OIB 02452820290, Dr. Luje Naletilića Odvojak 30,10000 Zagreb</item>
      <item>Izabella Markelić, OIB 63738600676, Tkalačka 3,51000 Rijeka</item>
      <item>Verona Medić, OIB 91564611168, Drage Gervaisa 22,51000 Rijeka</item>
      <item>Angelo Mian, OIB 48133038150, Petra Jurčića 6,51000 Rijeka</item>
      <item>Predrag Miculinić, OIB 92126825909, Saverovac 2,51218 Cernik</item>
      <item>Vladimir Miculinić, OIB 97661947761, Orišji 4,51218 Čavle</item>
      <item>Josip Mikin, OIB 43744077288, Fiorella La Guardia 8,51000 Rijeka</item>
      <item>Jelka Milković, OIB 52940826733, Krasica 77c,51226 Krasica</item>
      <item>Tomislav Milković, OIB 00642791670, Draga 10c,51216 Marinići</item>
      <item>Grozdana Milolaža, OIB 11749204362, Cesta 43.istarske Divizije 12,51415 Lovran</item>
      <item>Silvana Milošević, OIB 79378866773, Osječka 14,51000 Rijeka</item>
      <item>Sonja Mohorovičić, OIB 86964509585, Jušići 112,51213 Jurdani</item>
      <item>Ljiljana Mrčela, OIB 06605812939, Ivana Gundulića 23,32000 Vukovar</item>
      <item>Mladen Nakićen, OIB 06023523260, Pulac 45,51000 Rijeka</item>
      <item>Zdravka Nazalević, OIB 07883725889, Antuna Barca 3b,51000 Rijeka</item>
      <item>Ljubica Olujić, OIB 78120501901, Blažićevo B 6,51000 Rijeka</item>
      <item>Milenka Omelić, OIB 74693554881, Emilija Randića 16,51000 Rijeka</item>
      <item>Vlasta Murgić, OIB 77099402252, Svilno 46,51219 Čavle</item>
      <item>Dragan Ostojić, OIB 33098989018, Kukuljanovo 190,51227 Kukuljanovo</item>
      <item>Ružica Pašić, OIB 49103014402, Gustava Krkleca 16,51000 Rijeka</item>
      <item>Igor Paulinić, OIB 62535588357, Franje Čandeka 23b,51000 Rijeka</item>
      <item>Breda Rozman-Pavešić, OIB 24304794214, Kukuljanovo 213a,51227 Kukuljanovo</item>
      <item>Andrej Pavešić, OIB 92040028964, Janka Polića Kamova 97,51000 Rijeka</item>
      <item>Nives Pavlešić, OIB 01774727961, Galija 30,51500 Krk</item>
      <item>Ante Peran, OIB 22290855207, Meštrovićeva 11,51000 Rijeka</item>
      <item>Zoran Perić, OIB 78203627439, Zdravka Kučića 3,51000 Rijeka</item>
      <item>Anka Pešić, OIB 17490612378, Ciottina 14,51000 Rijeka</item>
      <item>Ksenija Pešušić, OIB 04610926013, Franje Petrića 3b,23000 Zadar</item>
      <item>Željka Petešić, OIB 59126385800, Burićeva 4,51262 Šmrika</item>
      <item>Anita Petrović, OIB 85602945736, Hahlić 17,51000 Rijeka</item>
      <item>Miko Petrović, OIB 99756657607, Fiorella La Guardia 9,51000 Rijeka</item>
      <item>Suzana Petrović, OIB 36412192494, Dobriše Cesarića 3,51000 Rijeka</item>
      <item>Katarina Pletikosa, OIB 89450662060, Zorzići 69,51216 Viškovo</item>
      <item>Milan Popović, OIB 32596816498, Vrandučka 22,10000 Zagreb</item>
      <item>Mandica Pramparo, OIB 77646396086, Osječka 30,51000 Rijeka</item>
      <item>Dragan Puž, OIB 65163916827, Omladinska Ulica 8,51410 Ičići</item>
      <item>Vojislav Radalj, OIB 32561156795, Put Luskino 31,51211 Matulji</item>
      <item>Kristina Radanec, OIB 14716284304, Hreljin 288,51226 Hreljin</item>
      <item>Žarko Ratković, OIB 95587848976, Ilije Garašanina 8 E,78000 Banja Luka</item>
      <item>Alen Relić, OIB 64981117563, Crnčićeva 7/252,51000 Rijeka</item>
      <item>Nada Roch, OIB 72951572447, Pionirska 9c,51000 Rijeka</item>
      <item>Alan Thomas Roško, OIB 72296414705, Braće Pavlinića 13,51000 Rijeka</item>
      <item>Mirjana Rumora, OIB 66717024604, Dolac 8,51000 Rijeka</item>
      <item>Josip Sakić, OIB 27092463304, Čavalsko 9,51000 Rijeka</item>
      <item>Mile Sakić, OIB 20115195864, Braće Cetina 5a,51000 Rijeka</item>
      <item>Radovan Sakić, OIB 92885813505, Hahlić 19,51000 Rijeka</item>
      <item>Nevenka Samaržija, OIB 84464356181, Tizianova 1,51000 Rijeka</item>
      <item>Nenad Savanović, OIB 09858121880, Uspon Ladislava Tomee 5,51000 Rijeka</item>
      <item>Nikolina Savanović, OIB 27098348048, Uspon Ladislava Tomee 5,51000 Rijeka</item>
      <item>Ljubica Savić, OIB 20373807105, Podugrinac 14,51250 Bribir</item>
      <item>Stipe Sertić, OIB 19308296726, Petra Kružića 28,53270 Senj</item>
      <item>Agneza Sironić, OIB 14744860161, Šetalište 13.divizije 24,51000 Rijeka</item>
      <item>Ružica Skoblar, OIB 01529849019, Skoblari 45,23233 Privlaka</item>
      <item>Anica Smolčić, OIB 96136888761, Nikole Cara 1,51000 Rijeka</item>
      <item>Gordana Sochor, OIB 85353512554, Drage Gervaisa 37,51000 Rijeka</item>
      <item>Mara Spajić, OIB 27528905057, Budicinova 4,51000 Rijeka</item>
      <item>Robert Srdoč, OIB 54178910361, Žarka Pezelja 6,51000 Kostrena</item>
      <item>Liljana Stambul, OIB 98936081948, Mučići 42,51211 Matulji</item>
      <item>Dragan Starčević, OIB 63365878139, Tijani 17,51000 Rijeka</item>
      <item>Irena Stevanović, OIB 50654589251, Fiorella La Guardia 1b,51000 Rijeka</item>
      <item>Marijan Stipančić, OIB 04902703007, Zagrebačka 10,51000 Rijeka</item>
      <item>Sabina Stojanović, OIB 58575038078, Trpimirova 2,51000 Rijeka</item>
      <item>Marija Sučić, OIB 83675547136, Rastočine 6,51000 Rijeka</item>
      <item>Dušan Surina, OIB 84594362417, Antuna Barca 10a,51000 Rijeka</item>
      <item>Smilja Surina, OIB 89451405738, Mihelići 5,51211 Matulji</item>
      <item>Alojzije Šegrt, OIB 89912667867, Matije Gupca 16,51000 Rijeka</item>
      <item>Marina Šepac, OIB 10863262949, Drenovski Put 59,51000 Rijeka</item>
      <item>Milbert Šimanić, OIB 79002313510, Rubeši 133a,51215 Kastav</item>
      <item>Marina Širola, OIB 11498027172, Stane Vončine 5,51000 Rijeka</item>
      <item>Laura Škerl, OIB 72885473184, Bok 28,51000 Rijeka</item>
      <item>Milica Šubat, OIB 49400942301, Glavani 90,51000 Kostrena</item>
      <item>Radmila Šušnjar, OIB 44473540227, Hahlić 23,51000 Rijeka</item>
      <item>Anamarija Tabula, OIB 35786417600, Starci 4,51000 Rijeka</item>
      <item>Margita Tomljanović, OIB 85651113494, Paulinska 11,53270 Senj</item>
      <item>Slavica Tomljenović, OIB 02015053601, Kumičićeva 13,51000 Rijeka</item>
      <item>Biserka Tonsa, OIB 11408620584, Emilija Randića 4,51000 Rijeka</item>
      <item>Goran Tuk, OIB 44831804015, Stanka Frankovića 28,51000 Rijeka</item>
      <item>Biserka Turk, OIB 93102214917, Ciottina 12,51000 Rijeka</item>
      <item>Anita Turković Pavičić, OIB 07462652458, Pasjak 7,51214 Šapjane</item>
      <item>Ines Vaci, OIB 63330674122, Matuljska Cesta 8,51410 Opatija</item>
      <item>Jasna Valušek, OIB 73904703103, Zagrad 64,51410 Veprinac</item>
      <item>Diana Valzania, OIB 35190935188, Alessandra Manzonia 5,51000 Rijeka</item>
      <item>Dragan Vekić, OIB 12004092741, Kraška 12 A,51000 Rijeka</item>
      <item>Đorđo Vergić, OIB 84494659374, Saršoni 48,51216 Viškovo</item>
      <item>Darko Vičić, OIB 18844074311, Kvaternikova 62/III,51000 Rijeka</item>
      <item>Dušan Vidović, OIB 15243672058, Žminjska 14,51000 Rijeka</item>
      <item>Anka Vignjević, OIB 30391103478, Ulica Put Brdo 9a,51211 Matulji</item>
      <item>Sidonija Vinter, OIB 40083585272, Vinka Benca 2,51000 Rijeka</item>
      <item>Gordana Viskov, OIB 24241308330, Škurinjska Cesta 18,51000 Rijeka</item>
      <item>Mladen Vlah, OIB 48093935534, R. K. Jeretova 3,51410 Opatija</item>
      <item>Maja Volarić, OIB 28890010195, Verdijeva 11,51000 Rijeka</item>
      <item>Mile Vorkapić, OIB 49352047171, Korzo 35,51000 Rijeka</item>
      <item>Sonja Volf, OIB 91507573499, Ante Kovačića 4,51000 Rijeka</item>
      <item>Marko Vranić, OIB 28108087182, Franca Prešerna 42,51000 Rijeka</item>
      <item>Nevenka Vranić, OIB 58569938435, Hahlić 19,51000 Rijeka</item>
      <item>Marijan Vrbos, OIB 98016224123, Antuna Barca 16,51000 Rijeka</item>
      <item>Radmila Vučković, OIB 26237157662, Stupari 2/B,51216 Viškovo</item>
      <item>Izabela Vukelić, OIB 51314745688, Krasica 120c,51226 Krasica</item>
      <item>Juraj Vukelić, OIB 48880252551, Šibenska 1,51000 Rijeka</item>
      <item>Ana Vukić, OIB 22067915408, Ratka Petrovića 4,51000 Rijeka</item>
      <item>Marina Vuletić, OIB 28257516414, Krimeja 22,51000 Rijeka</item>
      <item>Vlado Weiss, OIB 44753918180, Krasica 89,51226 Krasica</item>
      <item>Ivanka Zaborac, OIB 23099919009, Slavka Krautzeka 57,51000 Rijeka</item>
      <item>Miranda Zakarija, OIB 48378552073, Čavle 199,51218 Čavle</item>
      <item>Ivan Zec, OIB 66300701498, Skrpčići 2c,51500 Krk</item>
      <item>Nadica Zednik, OIB 35144444897, Labinska 12,51000 Rijeka</item>
      <item>Ana Zlendić, OIB 02553980513, Škurinjskih Žrtava 24,51000 Rijeka</item>
      <item>Ivan Zoretić, OIB 21553001558, Zoretići 23,51218 Dražice</item>
      <item>Milka Zrnić, OIB 53792847178, Rikarda Benčića 11,51000 Rijeka</item>
      <item>Boris Žic, OIB 38975138585, Ulica Žrtava Fašizma 20,51211 Matulji</item>
      <item>Jasna Žic, OIB 45980904059, Žrtava Fašizma 15,51000 Rijeka</item>
      <item>Milan Pokmajević, OIB , Fara 48,51262 Kraljevica</item>
      <item>Jela Dobrić, OIB 80315415223, Žarka Pezelja 4,51000 Kostrena</item>
      <item>Ana Grginčić, OIB 65853159676, Škrljevo 279,51226 Škrljevo</item>
      <item>OSIMPEX - d.o.o. za unutarnju i vanjsku trgovinu, OIB 17937349035, Europske Avenije 2,31000 Osijek</item>
      <item>Katica Simčevski, OIB 77610299963, Dolac 9,51000 Rijeka</item>
      <item>Ilonka Pavelić, Udatnog 10,51000 Rijeka</item>
      <item>Frane Trošelj, OIB 36147933178, Ratka Petrovića 22,51000 Rijeka</item>
      <item>Antun Ožanić, OIB 55298672364, Andrije Peruča 5,51000 Rijeka</item>
    </izvorni_sadrzaj>
    <derivirana_varijabla naziv="DomainObject.Predmet.SudioniciListAdressOIB_1">
      <item>GRAD RIJEKA, OIB 54382731928, Korzo 16,51000 Rijeka</item>
      <item>BRODOMATERIJAL d.d.  Rijeka, OIB 32152751113, Martinšćica bb,51000 Rijeka</item>
      <item>GRADSKA BANKA d.d., TRG ANTE STARČEVIĆA 7,31000 Osijek</item>
      <item>ANTUN OŽANIĆ, ANDRIJE PERUČA 5,51000 Rijeka</item>
      <item>Milan Dokmanović, Ćićarijska 45,51000 Rijeka</item>
      <item>Nevenka Stašić, Balači 10,51414 Ičići</item>
      <item>Marica Dokmanović, Ćićarijska 45,51000 Rijeka</item>
      <item>Nataša Sinožić, S. Krautzeka 92c,51000 Rijeka</item>
      <item>Marica Ganić, Podhum,51218 Dražice</item>
      <item>Tomislav Špalj, OIB 36408267403, Ružić Selo 186,51226 Hreljin</item>
      <item>Marija Jurković, Emilija Randića 14,51000 Rijeka</item>
      <item>Đuro Vograniću, Mate Lovraka 6,Rijeka</item>
      <item>Franjo Kraljić, Moše Albaharija 8/3,Rijeka</item>
      <item>Zorica Pavlović, Verdijeva 11,Rijeka</item>
      <item>Vesna Blažek, Zastenice,51219 Čavle</item>
      <item>Marinko Linić, OIB 16553854565, Drežničkih boraca 32,51218 Dražice Dražice</item>
      <item>Ante Brakus, B. Bačića 22a,Rijeka</item>
      <item>Anton Kovač, Irene Tome 4,Rijeka</item>
      <item>Radojka Iskra, Crnčićeva 9,Rijeka</item>
      <item>Karmela Špalj, OIB 91071467451, Ružić Selo 186,51226 Hreljin</item>
      <item>Nikola Gvozden, Braće Stipčić 9,Rijeka</item>
      <item>Vladimir Legac, Zlobin,51226 Hreljin</item>
      <item>Tomislav Kremenović, 51000 Rijeka</item>
      <item>Alesandra Tau, Dr Jože Grabovšeka 13,51000 Rijeka</item>
      <item>Engebert Weiss, OIB 31268956712, Ružić Selo 93,51226 Hreljin</item>
      <item>Dorotea Žic, OIB 06536794478, Švalbina 3,51000 Rijeka</item>
      <item>Danijela Zidarić, Braće Blečića 2,Rijeka</item>
      <item>Jadranka Polić, OIB 22162281774, Mavrinci 63,51219 Čavle</item>
      <item>Katica Marković, OIB 94988362012, Brig 13,51000 Rijeka Rijeka</item>
      <item>Darinka Juričev Ivin, Zagrebačka 16,Rijeka</item>
      <item>Dubravka Čargonja, Brig 7,Rijeka</item>
      <item>Zdenka Starčević, Gušć 9,51000 Rijeka</item>
      <item>Irena Abramović, Ratka Petrovića 15,Rijeka</item>
      <item>Katica Krikšić, Ćićarijska 11,51000 Rijeka</item>
      <item>Suzana Rilko, OIB 77403775998, Brig 71/3,51000 Rijeka</item>
      <item>Rozalija Štokić, OIB 23924434103, Pod Ohrušvom 6,51000 Rijeka</item>
      <item>Mirna Kučan, OIB 47881319285, Hreljin 29,51226 Hreljin</item>
      <item>Branka Frigan, Pilepići 10,Rijeka</item>
      <item>Bruno Vagaja, OIB 25823490850, J.P. Kamova 14/1,51000 Rijeka</item>
      <item>Svjetlana Reinić, OIB 05052071488, Tina Ujevića 2d,51000 Rijeka</item>
      <item>Sandra Rajčić Klapan, Braće Fućak 5,Rijeka</item>
      <item>Krunoslava Rumac, OIB 90498058157, Braće Fućak 5,51000 Rijeka</item>
      <item>Alka Volarić, Verdijeva 11,Rijeka</item>
      <item>Doris Vujnović, Dolac 14,51000 Rijeka</item>
      <item>Velimir Knežević, A.B.Šimića 50,51000 Rijeka</item>
      <item>Nataša Sinožić, S. Krautzeka 92c,51000 Rijeka</item>
      <item>ZZ ZANATOPREMA - Ilonka Pavelić, Vukovarska 7a,51000 Rijeka</item>
      <item>CROATIA OSIGURANJE d.d. Rijeka Maja Walter Vengust, Korzo 35,51000 Rijeka</item>
      <item>POREZNA UPRAVA RIJEKA Ksenija Luštica, Riva 6,51000 Rijeka</item>
      <item>Marin Glavočić, Croatia osiguranje d.d. Filijala Korzo, Korzo 39,51000 Rijeka</item>
      <item>Zagrebačka banka d.d., Trg bana Josipa Jelačića 10,10000 Zagreb</item>
      <item>Pave Abramović, OIB 17644082257, Dinka Šimunovića 2,51215 Kastav</item>
      <item>Vinko Andrijčić, OIB 62808832719, Draga Bašćanska 157,51500 Krk</item>
      <item>Damir Antunović, OIB 25332956727, Vitezićeva 4,51000 Rijeka</item>
      <item>Lilijana Augustin, OIB 12365783008, Šmogorska Cesta 43,51211 Matulji</item>
      <item>Gordana Azinović, OIB 12669569335, Antuna Barca 12,51000 Rijeka</item>
      <item>Ivan Ažić, OIB 53451600492, Ažić Lokva 20,53270 Senj</item>
      <item>Šima Babić, OIB 70882195185, Škurinjskih Žrtava 9,51000 Rijeka</item>
      <item>Sanja Babić, OIB 95180155449, Zdravka Kučića 9,51000 Rijeka</item>
      <item>Anita Balen, OIB 19746601617, Hahlić 19,51000 Rijeka</item>
      <item>Marina Ban, OIB 94209878025, Konjuh 2,51218 Grobnik</item>
      <item>Slobodan Banašin, OIB 61319994678, Švalbina 13,51000 Rijeka</item>
      <item>Ante Banić, OIB 11612757977, Pilepići 29,51000 Rijeka</item>
      <item>Josipa Barak, OIB 38292221551, Pod Ohrušvom 15c,51000 Rijeka</item>
      <item>Ljiljana Barak, OIB 05727273308, Rudno 21,51215 Kastav</item>
      <item>Braco Baričević, OIB 12833770553, Škrljevo 1,51226 Škrljevo</item>
      <item>Mauricio Bastiancich, OIB 11170003706, Ede Jardasa 16,51000 Rijeka</item>
      <item>Elio Belak, OIB 96141783297, Franje Čandeka 38a,51000 Rijeka</item>
      <item>Radojka Benić, OIB 28863435311, Škurinjskih Žrtava 32,51000 Rijeka</item>
      <item>Luciana Berković, OIB 52065646589, Zvonimirova 48,51000 Rijeka</item>
      <item>Ive Bilen, OIB 49459470039, Krasica 176a,51226 Krasica</item>
      <item>Nadija Bilen-Križanec, OIB 01839519849, Antuna Marčelje Viškovića 10,51000 Rijeka</item>
      <item>Zdenko Bodakoš, OIB 59287542407, Bartolovo 14,51000 Rijeka</item>
      <item>Čedomir Borčić, OIB 79612712260, Blaža Polića 4,51000 Rijeka</item>
      <item>Vesna Bosak, OIB 02352532521, Franje Račkoga 56,51000 Rijeka</item>
      <item>Antonija-Nada Božić, OIB 21158498114, Ćićarijska 8,51000 Rijeka</item>
      <item>Slobodan Božić, OIB 87875241755, Blažićevo A 31,51000 Rijeka</item>
      <item>Nedeljka Bradanović, OIB 98664836371, Škurinjskih Žrtava 5,51000 Rijeka</item>
      <item>Gordana Brašnić, OIB 62526330231, Milana Rustanbega 27,51000 Rijeka</item>
      <item>Zlatan Bratina, OIB 13238933791, Trinajstići 13,51215 Kastav</item>
      <item>Zoran Brdar, OIB 71042541419, Kačani 104,51218 Grobnik</item>
      <item>Klaudio Brljafa, OIB 12508836356, Bok 25,51000 Rijeka</item>
      <item>Vladimir Brenko, OIB 59381266040, Zvonimirova 20,51000 Rijeka</item>
      <item>Rade Bunjevac, OIB 27606476304, Donji Jugi 17,51216 Viškovo</item>
      <item>Gordana Buratović, OIB 24902281402, Antuna Dalmatina 7,51000 Rijeka</item>
      <item>Ernada Burek Bećirović, OIB 05349704291, Vukovarska 1,51000 Rijeka</item>
      <item>Ljubomir Kremenović, OIB 37621014118, Primorska 15,10000 Zagreb</item>
      <item>Zora Butorac, OIB 49579717459, Plitvička 4,51000 Rijeka</item>
      <item>Jelena Carević, OIB 69801796757, Franje Matkovića 11,51000 Rijeka</item>
      <item>Ruža Cattarinuzzi, OIB 11339522794, Giuseppea Carabina 3,51000 Rijeka</item>
      <item>Željko Cergnar, OIB 35358295562, Pod Vrh 19,51218 Cernik</item>
      <item>Ivan Cicvarić, OIB 81146351134, Ante Jakšića 9,10000 Zagreb</item>
      <item>Boris Crnić, OIB 30002265925, Kvaternikova 62b,51000 Rijeka</item>
      <item>Milka Crnković, OIB 20711617243, Tina Ujevića 35,51000 Rijeka</item>
      <item>Vitomir Csorba, OIB 72281766935, Naselje Vulkan 4,51000 Rijeka</item>
      <item>Damir Cuculić, OIB 61246905397, Kukuljanovo 24,51227 Kukuljanovo</item>
      <item>Milvana Čabrijan, OIB 76283413080, Cernik 37,51218 Cernik</item>
      <item>Dubravka Čargonja, OIB 65205222341, Brig 7,51000 Rijeka</item>
      <item>Marinka Čaušević, OIB 51765527840, Krimeja 22,51000 Rijeka</item>
      <item>Mirjana Čulina, OIB 30425569537, Drenovski put 43,51000 Rijeka</item>
      <item>Jadranka Radošević, OIB 58098084042, Saršoni 7,51216 Saršoni</item>
      <item>Ahmet Didić, OIB 69157716173, Škrljevo 176,51226 Škrljevo</item>
      <item>Ljubica Doljak, OIB 74399338880, Mavrinci 24a,51218 Mavrinci</item>
      <item>Željko Domitrović, OIB 59684424075, Škrljevo 229,51226 Škrljevo</item>
      <item>Stoja Drača, OIB 80344187440, Brdo 8,51000 Rijeka</item>
      <item>Radojka Duković, OIB 00629323636, Pavla Radića 52,51260 Crikvenica</item>
      <item>Zorana Duković, OIB 33604761859, Gršćaki 26,47250 Gršćaki</item>
      <item>Josipa Ivanišević, OIB 90577378450, Barci 85,51244 Grižane-Belgrad</item>
      <item>Žarko Dumenčić, OIB 23948262479, Vukovarska 20,51000 Rijeka</item>
      <item>Mate Dundović, OIB 57071796302, Orlići 7d,51000 Rijeka</item>
      <item>Vesna Dunić-bačić, OIB 14285029326, Cambierieva Ulica 1,51000 Rijeka</item>
      <item>Dušan Đogo, OIB 04472395355, Donji Kašić 139,23420 Donji Kašić</item>
      <item>Jadranka Đukić, OIB 73857839189, Mornarska 309,51222 Bakar</item>
      <item>Mladen Galović, OIB 71438831471, Mihanovićeva 38,51000 Rijeka</item>
      <item>Jovan Eraković, OIB 44116068329, Bezjaki 37,51216 Marinići</item>
      <item>Snežana Erlić, OIB 24511147332, Crnčićeva 7,51000 Rijeka</item>
      <item>Reza Fajdiga, OIB , Bok 25,51000 Rijeka</item>
      <item>Arnold Ferk, OIB 46687545302, Ive Šodića 10,51000 Kostrena</item>
      <item>Anton Franki, OIB 91392221144, Brgučena 25,51511 Omišalj</item>
      <item>Verica Galina, OIB 86606757275, Štivar 7,51215 Kastav</item>
      <item>Nada Kruljac, OIB 00262142321, Bok 25,51000 Rijeka</item>
      <item>Nedeljka Marković, OIB 08811554244, Nadin 152a,23223 Nadin</item>
      <item>Marija Kuzmić, OIB 68362654493, Vrtače 86,51216 Marčelji</item>
      <item>Marica Lakić, OIB 40265061474, Jurjenići 34,51215 Kastav</item>
      <item>Zorica Leber, OIB 87796106891, Blažićevo D 23,51000 Rijeka</item>
      <item>Željka Lekić, OIB 46205160191, Braće Fućak 4,51000 Rijeka</item>
      <item>Silvija Lerga, OIB 49268757404, Ratka Petrovića 25,51000 Rijeka</item>
      <item>Vesna Lipovac, OIB 37090195603, Antuna Barca 4,51000 Rijeka</item>
      <item>Adema Lovrić, OIB 80969742684, Bošket 5,51000 Rijeka</item>
      <item>Mira Lovrović, OIB 96737474322, Bok 25,51000 Rijeka</item>
      <item>Vesna Lučić, OIB 48224033639, Kosi 81,51216 Kosi</item>
      <item>Nada Ludvig, OIB 49597765707, Slavka Krautzeka 92b,51000 Rijeka</item>
      <item>Goran Ludvig, OIB 37275663866, Zdravka Kučića 37,51000 Rijeka</item>
      <item>Milan Lukanović, OIB 42349621897, Bobovac 2,51218 Čavle</item>
      <item>Miljenko Majcen, OIB 59249228585, Ladeti 60,51410 Poljane</item>
      <item>Karmen Mandekić, OIB 61211973896, Emilija Randića 8,51000 Rijeka</item>
      <item>Sanjin Maravić, OIB 53980604218, Sveti Petar 9,51417 Mošćenička Draga</item>
      <item>Anto Marić, OIB 02452820290, Dr. Luje Naletilića Odvojak 30,10000 Zagreb</item>
      <item>Izabella Markelić, OIB 63738600676, Tkalačka 3,51000 Rijeka</item>
      <item>Verona Medić, OIB 91564611168, Drage Gervaisa 22,51000 Rijeka</item>
      <item>Angelo Mian, OIB 48133038150, Petra Jurčića 6,51000 Rijeka</item>
      <item>Predrag Miculinić, OIB 92126825909, Saverovac 2,51218 Cernik</item>
      <item>Vladimir Miculinić, OIB 97661947761, Orišji 4,51218 Čavle</item>
      <item>Josip Mikin, OIB 43744077288, Fiorella La Guardia 8,51000 Rijeka</item>
      <item>Jelka Milković, OIB 52940826733, Krasica 77c,51226 Krasica</item>
      <item>Tomislav Milković, OIB 00642791670, Draga 10c,51216 Marinići</item>
      <item>Grozdana Milolaža, OIB 11749204362, Cesta 43.istarske Divizije 12,51415 Lovran</item>
      <item>Silvana Milošević, OIB 79378866773, Osječka 14,51000 Rijeka</item>
      <item>Sonja Mohorovičić, OIB 86964509585, Jušići 112,51213 Jurdani</item>
      <item>Ljiljana Mrčela, OIB 06605812939, Ivana Gundulića 23,32000 Vukovar</item>
      <item>Mladen Nakićen, OIB 06023523260, Pulac 45,51000 Rijeka</item>
      <item>Zdravka Nazalević, OIB 07883725889, Antuna Barca 3b,51000 Rijeka</item>
      <item>Ljubica Olujić, OIB 78120501901, Blažićevo B 6,51000 Rijeka</item>
      <item>Milenka Omelić, OIB 74693554881, Emilija Randića 16,51000 Rijeka</item>
      <item>Vlasta Murgić, OIB 77099402252, Svilno 46,51219 Čavle</item>
      <item>Dragan Ostojić, OIB 33098989018, Kukuljanovo 190,51227 Kukuljanovo</item>
      <item>Ružica Pašić, OIB 49103014402, Gustava Krkleca 16,51000 Rijeka</item>
      <item>Igor Paulinić, OIB 62535588357, Franje Čandeka 23b,51000 Rijeka</item>
      <item>Breda Rozman-Pavešić, OIB 24304794214, Kukuljanovo 213a,51227 Kukuljanovo</item>
      <item>Andrej Pavešić, OIB 92040028964, Janka Polića Kamova 97,51000 Rijeka</item>
      <item>Nives Pavlešić, OIB 01774727961, Galija 30,51500 Krk</item>
      <item>Ante Peran, OIB 22290855207, Meštrovićeva 11,51000 Rijeka</item>
      <item>Zoran Perić, OIB 78203627439, Zdravka Kučića 3,51000 Rijeka</item>
      <item>Anka Pešić, OIB 17490612378, Ciottina 14,51000 Rijeka</item>
      <item>Ksenija Pešušić, OIB 04610926013, Franje Petrića 3b,23000 Zadar</item>
      <item>Željka Petešić, OIB 59126385800, Burićeva 4,51262 Šmrika</item>
      <item>Anita Petrović, OIB 85602945736, Hahlić 17,51000 Rijeka</item>
      <item>Miko Petrović, OIB 99756657607, Fiorella La Guardia 9,51000 Rijeka</item>
      <item>Suzana Petrović, OIB 36412192494, Dobriše Cesarića 3,51000 Rijeka</item>
      <item>Katarina Pletikosa, OIB 89450662060, Zorzići 69,51216 Viškovo</item>
      <item>Milan Popović, OIB 32596816498, Vrandučka 22,10000 Zagreb</item>
      <item>Mandica Pramparo, OIB 77646396086, Osječka 30,51000 Rijeka</item>
      <item>Dragan Puž, OIB 65163916827, Omladinska Ulica 8,51410 Ičići</item>
      <item>Vojislav Radalj, OIB 32561156795, Put Luskino 31,51211 Matulji</item>
      <item>Kristina Radanec, OIB 14716284304, Hreljin 288,51226 Hreljin</item>
      <item>Žarko Ratković, OIB 95587848976, Ilije Garašanina 8 E,78000 Banja Luka</item>
      <item>Alen Relić, OIB 64981117563, Crnčićeva 7/252,51000 Rijeka</item>
      <item>Nada Roch, OIB 72951572447, Pionirska 9c,51000 Rijeka</item>
      <item>Alan Thomas Roško, OIB 72296414705, Braće Pavlinića 13,51000 Rijeka</item>
      <item>Mirjana Rumora, OIB 66717024604, Dolac 8,51000 Rijeka</item>
      <item>Josip Sakić, OIB 27092463304, Čavalsko 9,51000 Rijeka</item>
      <item>Mile Sakić, OIB 20115195864, Braće Cetina 5a,51000 Rijeka</item>
      <item>Radovan Sakić, OIB 92885813505, Hahlić 19,51000 Rijeka</item>
      <item>Nevenka Samaržija, OIB 84464356181, Tizianova 1,51000 Rijeka</item>
      <item>Nenad Savanović, OIB 09858121880, Uspon Ladislava Tomee 5,51000 Rijeka</item>
      <item>Nikolina Savanović, OIB 27098348048, Uspon Ladislava Tomee 5,51000 Rijeka</item>
      <item>Ljubica Savić, OIB 20373807105, Podugrinac 14,51250 Bribir</item>
      <item>Stipe Sertić, OIB 19308296726, Petra Kružića 28,53270 Senj</item>
      <item>Agneza Sironić, OIB 14744860161, Šetalište 13.divizije 24,51000 Rijeka</item>
      <item>Ružica Skoblar, OIB 01529849019, Skoblari 45,23233 Privlaka</item>
      <item>Anica Smolčić, OIB 96136888761, Nikole Cara 1,51000 Rijeka</item>
      <item>Gordana Sochor, OIB 85353512554, Drage Gervaisa 37,51000 Rijeka</item>
      <item>Mara Spajić, OIB 27528905057, Budicinova 4,51000 Rijeka</item>
      <item>Robert Srdoč, OIB 54178910361, Žarka Pezelja 6,51000 Kostrena</item>
      <item>Liljana Stambul, OIB 98936081948, Mučići 42,51211 Matulji</item>
      <item>Dragan Starčević, OIB 63365878139, Tijani 17,51000 Rijeka</item>
      <item>Irena Stevanović, OIB 50654589251, Fiorella La Guardia 1b,51000 Rijeka</item>
      <item>Marijan Stipančić, OIB 04902703007, Zagrebačka 10,51000 Rijeka</item>
      <item>Sabina Stojanović, OIB 58575038078, Trpimirova 2,51000 Rijeka</item>
      <item>Marija Sučić, OIB 83675547136, Rastočine 6,51000 Rijeka</item>
      <item>Dušan Surina, OIB 84594362417, Antuna Barca 10a,51000 Rijeka</item>
      <item>Smilja Surina, OIB 89451405738, Mihelići 5,51211 Matulji</item>
      <item>Alojzije Šegrt, OIB 89912667867, Matije Gupca 16,51000 Rijeka</item>
      <item>Marina Šepac, OIB 10863262949, Drenovski Put 59,51000 Rijeka</item>
      <item>Milbert Šimanić, OIB 79002313510, Rubeši 133a,51215 Kastav</item>
      <item>Marina Širola, OIB 11498027172, Stane Vončine 5,51000 Rijeka</item>
      <item>Laura Škerl, OIB 72885473184, Bok 28,51000 Rijeka</item>
      <item>Milica Šubat, OIB 49400942301, Glavani 90,51000 Kostrena</item>
      <item>Radmila Šušnjar, OIB 44473540227, Hahlić 23,51000 Rijeka</item>
      <item>Anamarija Tabula, OIB 35786417600, Starci 4,51000 Rijeka</item>
      <item>Margita Tomljanović, OIB 85651113494, Paulinska 11,53270 Senj</item>
      <item>Slavica Tomljenović, OIB 02015053601, Kumičićeva 13,51000 Rijeka</item>
      <item>Biserka Tonsa, OIB 11408620584, Emilija Randića 4,51000 Rijeka</item>
      <item>Goran Tuk, OIB 44831804015, Stanka Frankovića 28,51000 Rijeka</item>
      <item>Biserka Turk, OIB 93102214917, Ciottina 12,51000 Rijeka</item>
      <item>Anita Turković Pavičić, OIB 07462652458, Pasjak 7,51214 Šapjane</item>
      <item>Ines Vaci, OIB 63330674122, Matuljska Cesta 8,51410 Opatija</item>
      <item>Jasna Valušek, OIB 73904703103, Zagrad 64,51410 Veprinac</item>
      <item>Diana Valzania, OIB 35190935188, Alessandra Manzonia 5,51000 Rijeka</item>
      <item>Dragan Vekić, OIB 12004092741, Kraška 12 A,51000 Rijeka</item>
      <item>Đorđo Vergić, OIB 84494659374, Saršoni 48,51216 Viškovo</item>
      <item>Darko Vičić, OIB 18844074311, Kvaternikova 62/III,51000 Rijeka</item>
      <item>Dušan Vidović, OIB 15243672058, Žminjska 14,51000 Rijeka</item>
      <item>Anka Vignjević, OIB 30391103478, Ulica Put Brdo 9a,51211 Matulji</item>
      <item>Sidonija Vinter, OIB 40083585272, Vinka Benca 2,51000 Rijeka</item>
      <item>Gordana Viskov, OIB 24241308330, Škurinjska Cesta 18,51000 Rijeka</item>
      <item>Mladen Vlah, OIB 48093935534, R. K. Jeretova 3,51410 Opatija</item>
      <item>Maja Volarić, OIB 28890010195, Verdijeva 11,51000 Rijeka</item>
      <item>Mile Vorkapić, OIB 49352047171, Korzo 35,51000 Rijeka</item>
      <item>Sonja Volf, OIB 91507573499, Ante Kovačića 4,51000 Rijeka</item>
      <item>Marko Vranić, OIB 28108087182, Franca Prešerna 42,51000 Rijeka</item>
      <item>Nevenka Vranić, OIB 58569938435, Hahlić 19,51000 Rijeka</item>
      <item>Marijan Vrbos, OIB 98016224123, Antuna Barca 16,51000 Rijeka</item>
      <item>Radmila Vučković, OIB 26237157662, Stupari 2/B,51216 Viškovo</item>
      <item>Izabela Vukelić, OIB 51314745688, Krasica 120c,51226 Krasica</item>
      <item>Juraj Vukelić, OIB 48880252551, Šibenska 1,51000 Rijeka</item>
      <item>Ana Vukić, OIB 22067915408, Ratka Petrovića 4,51000 Rijeka</item>
      <item>Marina Vuletić, OIB 28257516414, Krimeja 22,51000 Rijeka</item>
      <item>Vlado Weiss, OIB 44753918180, Krasica 89,51226 Krasica</item>
      <item>Ivanka Zaborac, OIB 23099919009, Slavka Krautzeka 57,51000 Rijeka</item>
      <item>Miranda Zakarija, OIB 48378552073, Čavle 199,51218 Čavle</item>
      <item>Ivan Zec, OIB 66300701498, Skrpčići 2c,51500 Krk</item>
      <item>Nadica Zednik, OIB 35144444897, Labinska 12,51000 Rijeka</item>
      <item>Ana Zlendić, OIB 02553980513, Škurinjskih Žrtava 24,51000 Rijeka</item>
      <item>Ivan Zoretić, OIB 21553001558, Zoretići 23,51218 Dražice</item>
      <item>Milka Zrnić, OIB 53792847178, Rikarda Benčića 11,51000 Rijeka</item>
      <item>Boris Žic, OIB 38975138585, Ulica Žrtava Fašizma 20,51211 Matulji</item>
      <item>Jasna Žic, OIB 45980904059, Žrtava Fašizma 15,51000 Rijeka</item>
      <item>Milan Pokmajević, OIB , Fara 48,51262 Kraljevica</item>
      <item>Jela Dobrić, OIB 80315415223, Žarka Pezelja 4,51000 Kostrena</item>
      <item>Ana Grginčić, OIB 65853159676, Škrljevo 279,51226 Škrljevo</item>
      <item>OSIMPEX - d.o.o. za unutarnju i vanjsku trgovinu, OIB 17937349035, Europske Avenije 2,31000 Osijek</item>
      <item>Katica Simčevski, OIB 77610299963, Dolac 9,51000 Rijeka</item>
      <item>Ilonka Pavelić, Udatnog 10,51000 Rijeka</item>
      <item>Frane Trošelj, OIB 36147933178, Ratka Petrovića 22,51000 Rijeka</item>
      <item>Antun Ožanić, OIB 55298672364, Andrije Peruča 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54382731928</item>
      <item>, OIB 32152751113</item>
      <item>, OIB null</item>
      <item>, OIB null</item>
      <item>, OIB null</item>
      <item>, OIB null</item>
      <item>, OIB null</item>
      <item>, OIB null</item>
      <item>, OIB null</item>
      <item>, OIB 36408267403</item>
      <item>, OIB null</item>
      <item>, OIB null</item>
      <item>, OIB null</item>
      <item>, OIB null</item>
      <item>, OIB null</item>
      <item>, OIB 16553854565</item>
      <item>, OIB null</item>
      <item>, OIB null</item>
      <item>, OIB null</item>
      <item>, OIB 91071467451</item>
      <item>, OIB null</item>
      <item>, OIB null</item>
      <item>, OIB null</item>
      <item>, OIB null</item>
      <item>, OIB 31268956712</item>
      <item>, OIB 06536794478</item>
      <item>, OIB null</item>
      <item>, OIB 22162281774</item>
      <item>, OIB 94988362012</item>
      <item>, OIB null</item>
      <item>, OIB null</item>
      <item>, OIB null</item>
      <item>, OIB null</item>
      <item>, OIB null</item>
      <item>, OIB 77403775998</item>
      <item>, OIB 23924434103</item>
      <item>, OIB 47881319285</item>
      <item>, OIB null</item>
      <item>, OIB 25823490850</item>
      <item>, OIB 05052071488</item>
      <item>, OIB null</item>
      <item>, OIB 90498058157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17644082257</item>
      <item>, OIB 62808832719</item>
      <item>, OIB 25332956727</item>
      <item>, OIB 12365783008</item>
      <item>, OIB 12669569335</item>
      <item>, OIB 53451600492</item>
      <item>, OIB 70882195185</item>
      <item>, OIB 95180155449</item>
      <item>, OIB 19746601617</item>
      <item>, OIB 94209878025</item>
      <item>, OIB 61319994678</item>
      <item>, OIB 11612757977</item>
      <item>, OIB 38292221551</item>
      <item>, OIB 05727273308</item>
      <item>, OIB 12833770553</item>
      <item>, OIB 11170003706</item>
      <item>, OIB 96141783297</item>
      <item>, OIB 28863435311</item>
      <item>, OIB 52065646589</item>
      <item>, OIB 49459470039</item>
      <item>, OIB 01839519849</item>
      <item>, OIB 59287542407</item>
      <item>, OIB 79612712260</item>
      <item>, OIB 02352532521</item>
      <item>, OIB 21158498114</item>
      <item>, OIB 87875241755</item>
      <item>, OIB 98664836371</item>
      <item>, OIB 62526330231</item>
      <item>, OIB 13238933791</item>
      <item>, OIB 71042541419</item>
      <item>, OIB 12508836356</item>
      <item>, OIB 59381266040</item>
      <item>, OIB 27606476304</item>
      <item>, OIB 24902281402</item>
      <item>, OIB 05349704291</item>
      <item>, OIB 37621014118</item>
      <item>, OIB 49579717459</item>
      <item>, OIB 69801796757</item>
      <item>, OIB 11339522794</item>
      <item>, OIB 35358295562</item>
      <item>, OIB 81146351134</item>
      <item>, OIB 30002265925</item>
      <item>, OIB 20711617243</item>
      <item>, OIB 72281766935</item>
      <item>, OIB 61246905397</item>
      <item>, OIB 76283413080</item>
      <item>, OIB 65205222341</item>
      <item>, OIB 51765527840</item>
      <item>, OIB 30425569537</item>
      <item>, OIB 58098084042</item>
      <item>, OIB 69157716173</item>
      <item>, OIB 74399338880</item>
      <item>, OIB 59684424075</item>
      <item>, OIB 80344187440</item>
      <item>, OIB 00629323636</item>
      <item>, OIB 33604761859</item>
      <item>, OIB 90577378450</item>
      <item>, OIB 23948262479</item>
      <item>, OIB 57071796302</item>
      <item>, OIB 14285029326</item>
      <item>, OIB 04472395355</item>
      <item>, OIB 73857839189</item>
      <item>, OIB 71438831471</item>
      <item>, OIB 44116068329</item>
      <item>, OIB 24511147332</item>
      <item>, OIB </item>
      <item>, OIB 46687545302</item>
      <item>, OIB 91392221144</item>
      <item>, OIB 86606757275</item>
      <item>, OIB 00262142321</item>
      <item>, OIB 08811554244</item>
      <item>, OIB 68362654493</item>
      <item>, OIB 40265061474</item>
      <item>, OIB 87796106891</item>
      <item>, OIB 46205160191</item>
      <item>, OIB 49268757404</item>
      <item>, OIB 37090195603</item>
      <item>, OIB 80969742684</item>
      <item>, OIB 96737474322</item>
      <item>, OIB 48224033639</item>
      <item>, OIB 49597765707</item>
      <item>, OIB 37275663866</item>
      <item>, OIB 42349621897</item>
      <item>, OIB 59249228585</item>
      <item>, OIB 61211973896</item>
      <item>, OIB 53980604218</item>
      <item>, OIB 02452820290</item>
      <item>, OIB 63738600676</item>
      <item>, OIB 91564611168</item>
      <item>, OIB 48133038150</item>
      <item>, OIB 92126825909</item>
      <item>, OIB 97661947761</item>
      <item>, OIB 43744077288</item>
      <item>, OIB 52940826733</item>
      <item>, OIB 00642791670</item>
      <item>, OIB 11749204362</item>
      <item>, OIB 79378866773</item>
      <item>, OIB 86964509585</item>
      <item>, OIB 06605812939</item>
      <item>, OIB 06023523260</item>
      <item>, OIB 07883725889</item>
      <item>, OIB 78120501901</item>
      <item>, OIB 74693554881</item>
      <item>, OIB 77099402252</item>
      <item>, OIB 33098989018</item>
      <item>, OIB 49103014402</item>
      <item>, OIB 62535588357</item>
      <item>, OIB 24304794214</item>
      <item>, OIB 92040028964</item>
      <item>, OIB 01774727961</item>
      <item>, OIB 22290855207</item>
      <item>, OIB 78203627439</item>
      <item>, OIB 17490612378</item>
      <item>, OIB 04610926013</item>
      <item>, OIB 59126385800</item>
      <item>, OIB 85602945736</item>
      <item>, OIB 99756657607</item>
      <item>, OIB 36412192494</item>
      <item>, OIB 89450662060</item>
      <item>, OIB 32596816498</item>
      <item>, OIB 77646396086</item>
      <item>, OIB 65163916827</item>
      <item>, OIB 32561156795</item>
      <item>, OIB 14716284304</item>
      <item>, OIB 95587848976</item>
      <item>, OIB 64981117563</item>
      <item>, OIB 72951572447</item>
      <item>, OIB 72296414705</item>
      <item>, OIB 66717024604</item>
      <item>, OIB 27092463304</item>
      <item>, OIB 20115195864</item>
      <item>, OIB 92885813505</item>
      <item>, OIB 84464356181</item>
      <item>, OIB 09858121880</item>
      <item>, OIB 27098348048</item>
      <item>, OIB 20373807105</item>
      <item>, OIB 19308296726</item>
      <item>, OIB 14744860161</item>
      <item>, OIB 01529849019</item>
      <item>, OIB 96136888761</item>
      <item>, OIB 85353512554</item>
      <item>, OIB 27528905057</item>
      <item>, OIB 54178910361</item>
      <item>, OIB 98936081948</item>
      <item>, OIB 63365878139</item>
      <item>, OIB 50654589251</item>
      <item>, OIB 04902703007</item>
      <item>, OIB 58575038078</item>
      <item>, OIB 83675547136</item>
      <item>, OIB 84594362417</item>
      <item>, OIB 89451405738</item>
      <item>, OIB 89912667867</item>
      <item>, OIB 10863262949</item>
      <item>, OIB 79002313510</item>
      <item>, OIB 11498027172</item>
      <item>, OIB 72885473184</item>
      <item>, OIB 49400942301</item>
      <item>, OIB 44473540227</item>
      <item>, OIB 35786417600</item>
      <item>, OIB 85651113494</item>
      <item>, OIB 02015053601</item>
      <item>, OIB 11408620584</item>
      <item>, OIB 44831804015</item>
      <item>, OIB 93102214917</item>
      <item>, OIB 07462652458</item>
      <item>, OIB 63330674122</item>
      <item>, OIB 73904703103</item>
      <item>, OIB 35190935188</item>
      <item>, OIB 12004092741</item>
      <item>, OIB 84494659374</item>
      <item>, OIB 18844074311</item>
      <item>, OIB 15243672058</item>
      <item>, OIB 30391103478</item>
      <item>, OIB 40083585272</item>
      <item>, OIB 24241308330</item>
      <item>, OIB 48093935534</item>
      <item>, OIB 28890010195</item>
      <item>, OIB 49352047171</item>
      <item>, OIB 91507573499</item>
      <item>, OIB 28108087182</item>
      <item>, OIB 58569938435</item>
      <item>, OIB 98016224123</item>
      <item>, OIB 26237157662</item>
      <item>, OIB 51314745688</item>
      <item>, OIB 48880252551</item>
      <item>, OIB 22067915408</item>
      <item>, OIB 28257516414</item>
      <item>, OIB 44753918180</item>
      <item>, OIB 23099919009</item>
      <item>, OIB 48378552073</item>
      <item>, OIB 66300701498</item>
      <item>, OIB 35144444897</item>
      <item>, OIB 02553980513</item>
      <item>, OIB 21553001558</item>
      <item>, OIB 53792847178</item>
      <item>, OIB 38975138585</item>
      <item>, OIB 45980904059</item>
      <item>, OIB </item>
      <item>, OIB 80315415223</item>
      <item>, OIB 65853159676</item>
      <item>, OIB 17937349035</item>
      <item>, OIB 77610299963</item>
      <item>, OIB null</item>
      <item>, OIB 36147933178</item>
      <item>, OIB 55298672364</item>
    </izvorni_sadrzaj>
    <derivirana_varijabla naziv="DomainObject.Predmet.SudioniciListNazivOIB_1">
      <item>, OIB 54382731928</item>
      <item>, OIB 32152751113</item>
      <item>, OIB null</item>
      <item>, OIB null</item>
      <item>, OIB null</item>
      <item>, OIB null</item>
      <item>, OIB null</item>
      <item>, OIB null</item>
      <item>, OIB null</item>
      <item>, OIB 36408267403</item>
      <item>, OIB null</item>
      <item>, OIB null</item>
      <item>, OIB null</item>
      <item>, OIB null</item>
      <item>, OIB null</item>
      <item>, OIB 16553854565</item>
      <item>, OIB null</item>
      <item>, OIB null</item>
      <item>, OIB null</item>
      <item>, OIB 91071467451</item>
      <item>, OIB null</item>
      <item>, OIB null</item>
      <item>, OIB null</item>
      <item>, OIB null</item>
      <item>, OIB 31268956712</item>
      <item>, OIB 06536794478</item>
      <item>, OIB null</item>
      <item>, OIB 22162281774</item>
      <item>, OIB 94988362012</item>
      <item>, OIB null</item>
      <item>, OIB null</item>
      <item>, OIB null</item>
      <item>, OIB null</item>
      <item>, OIB null</item>
      <item>, OIB 77403775998</item>
      <item>, OIB 23924434103</item>
      <item>, OIB 47881319285</item>
      <item>, OIB null</item>
      <item>, OIB 25823490850</item>
      <item>, OIB 05052071488</item>
      <item>, OIB null</item>
      <item>, OIB 90498058157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17644082257</item>
      <item>, OIB 62808832719</item>
      <item>, OIB 25332956727</item>
      <item>, OIB 12365783008</item>
      <item>, OIB 12669569335</item>
      <item>, OIB 53451600492</item>
      <item>, OIB 70882195185</item>
      <item>, OIB 95180155449</item>
      <item>, OIB 19746601617</item>
      <item>, OIB 94209878025</item>
      <item>, OIB 61319994678</item>
      <item>, OIB 11612757977</item>
      <item>, OIB 38292221551</item>
      <item>, OIB 05727273308</item>
      <item>, OIB 12833770553</item>
      <item>, OIB 11170003706</item>
      <item>, OIB 96141783297</item>
      <item>, OIB 28863435311</item>
      <item>, OIB 52065646589</item>
      <item>, OIB 49459470039</item>
      <item>, OIB 01839519849</item>
      <item>, OIB 59287542407</item>
      <item>, OIB 79612712260</item>
      <item>, OIB 02352532521</item>
      <item>, OIB 21158498114</item>
      <item>, OIB 87875241755</item>
      <item>, OIB 98664836371</item>
      <item>, OIB 62526330231</item>
      <item>, OIB 13238933791</item>
      <item>, OIB 71042541419</item>
      <item>, OIB 12508836356</item>
      <item>, OIB 59381266040</item>
      <item>, OIB 27606476304</item>
      <item>, OIB 24902281402</item>
      <item>, OIB 05349704291</item>
      <item>, OIB 37621014118</item>
      <item>, OIB 49579717459</item>
      <item>, OIB 69801796757</item>
      <item>, OIB 11339522794</item>
      <item>, OIB 35358295562</item>
      <item>, OIB 81146351134</item>
      <item>, OIB 30002265925</item>
      <item>, OIB 20711617243</item>
      <item>, OIB 72281766935</item>
      <item>, OIB 61246905397</item>
      <item>, OIB 76283413080</item>
      <item>, OIB 65205222341</item>
      <item>, OIB 51765527840</item>
      <item>, OIB 30425569537</item>
      <item>, OIB 58098084042</item>
      <item>, OIB 69157716173</item>
      <item>, OIB 74399338880</item>
      <item>, OIB 59684424075</item>
      <item>, OIB 80344187440</item>
      <item>, OIB 00629323636</item>
      <item>, OIB 33604761859</item>
      <item>, OIB 90577378450</item>
      <item>, OIB 23948262479</item>
      <item>, OIB 57071796302</item>
      <item>, OIB 14285029326</item>
      <item>, OIB 04472395355</item>
      <item>, OIB 73857839189</item>
      <item>, OIB 71438831471</item>
      <item>, OIB 44116068329</item>
      <item>, OIB 24511147332</item>
      <item>, OIB </item>
      <item>, OIB 46687545302</item>
      <item>, OIB 91392221144</item>
      <item>, OIB 86606757275</item>
      <item>, OIB 00262142321</item>
      <item>, OIB 08811554244</item>
      <item>, OIB 68362654493</item>
      <item>, OIB 40265061474</item>
      <item>, OIB 87796106891</item>
      <item>, OIB 46205160191</item>
      <item>, OIB 49268757404</item>
      <item>, OIB 37090195603</item>
      <item>, OIB 80969742684</item>
      <item>, OIB 96737474322</item>
      <item>, OIB 48224033639</item>
      <item>, OIB 49597765707</item>
      <item>, OIB 37275663866</item>
      <item>, OIB 42349621897</item>
      <item>, OIB 59249228585</item>
      <item>, OIB 61211973896</item>
      <item>, OIB 53980604218</item>
      <item>, OIB 02452820290</item>
      <item>, OIB 63738600676</item>
      <item>, OIB 91564611168</item>
      <item>, OIB 48133038150</item>
      <item>, OIB 92126825909</item>
      <item>, OIB 97661947761</item>
      <item>, OIB 43744077288</item>
      <item>, OIB 52940826733</item>
      <item>, OIB 00642791670</item>
      <item>, OIB 11749204362</item>
      <item>, OIB 79378866773</item>
      <item>, OIB 86964509585</item>
      <item>, OIB 06605812939</item>
      <item>, OIB 06023523260</item>
      <item>, OIB 07883725889</item>
      <item>, OIB 78120501901</item>
      <item>, OIB 74693554881</item>
      <item>, OIB 77099402252</item>
      <item>, OIB 33098989018</item>
      <item>, OIB 49103014402</item>
      <item>, OIB 62535588357</item>
      <item>, OIB 24304794214</item>
      <item>, OIB 92040028964</item>
      <item>, OIB 01774727961</item>
      <item>, OIB 22290855207</item>
      <item>, OIB 78203627439</item>
      <item>, OIB 17490612378</item>
      <item>, OIB 04610926013</item>
      <item>, OIB 59126385800</item>
      <item>, OIB 85602945736</item>
      <item>, OIB 99756657607</item>
      <item>, OIB 36412192494</item>
      <item>, OIB 89450662060</item>
      <item>, OIB 32596816498</item>
      <item>, OIB 77646396086</item>
      <item>, OIB 65163916827</item>
      <item>, OIB 32561156795</item>
      <item>, OIB 14716284304</item>
      <item>, OIB 95587848976</item>
      <item>, OIB 64981117563</item>
      <item>, OIB 72951572447</item>
      <item>, OIB 72296414705</item>
      <item>, OIB 66717024604</item>
      <item>, OIB 27092463304</item>
      <item>, OIB 20115195864</item>
      <item>, OIB 92885813505</item>
      <item>, OIB 84464356181</item>
      <item>, OIB 09858121880</item>
      <item>, OIB 27098348048</item>
      <item>, OIB 20373807105</item>
      <item>, OIB 19308296726</item>
      <item>, OIB 14744860161</item>
      <item>, OIB 01529849019</item>
      <item>, OIB 96136888761</item>
      <item>, OIB 85353512554</item>
      <item>, OIB 27528905057</item>
      <item>, OIB 54178910361</item>
      <item>, OIB 98936081948</item>
      <item>, OIB 63365878139</item>
      <item>, OIB 50654589251</item>
      <item>, OIB 04902703007</item>
      <item>, OIB 58575038078</item>
      <item>, OIB 83675547136</item>
      <item>, OIB 84594362417</item>
      <item>, OIB 89451405738</item>
      <item>, OIB 89912667867</item>
      <item>, OIB 10863262949</item>
      <item>, OIB 79002313510</item>
      <item>, OIB 11498027172</item>
      <item>, OIB 72885473184</item>
      <item>, OIB 49400942301</item>
      <item>, OIB 44473540227</item>
      <item>, OIB 35786417600</item>
      <item>, OIB 85651113494</item>
      <item>, OIB 02015053601</item>
      <item>, OIB 11408620584</item>
      <item>, OIB 44831804015</item>
      <item>, OIB 93102214917</item>
      <item>, OIB 07462652458</item>
      <item>, OIB 63330674122</item>
      <item>, OIB 73904703103</item>
      <item>, OIB 35190935188</item>
      <item>, OIB 12004092741</item>
      <item>, OIB 84494659374</item>
      <item>, OIB 18844074311</item>
      <item>, OIB 15243672058</item>
      <item>, OIB 30391103478</item>
      <item>, OIB 40083585272</item>
      <item>, OIB 24241308330</item>
      <item>, OIB 48093935534</item>
      <item>, OIB 28890010195</item>
      <item>, OIB 49352047171</item>
      <item>, OIB 91507573499</item>
      <item>, OIB 28108087182</item>
      <item>, OIB 58569938435</item>
      <item>, OIB 98016224123</item>
      <item>, OIB 26237157662</item>
      <item>, OIB 51314745688</item>
      <item>, OIB 48880252551</item>
      <item>, OIB 22067915408</item>
      <item>, OIB 28257516414</item>
      <item>, OIB 44753918180</item>
      <item>, OIB 23099919009</item>
      <item>, OIB 48378552073</item>
      <item>, OIB 66300701498</item>
      <item>, OIB 35144444897</item>
      <item>, OIB 02553980513</item>
      <item>, OIB 21553001558</item>
      <item>, OIB 53792847178</item>
      <item>, OIB 38975138585</item>
      <item>, OIB 45980904059</item>
      <item>, OIB </item>
      <item>, OIB 80315415223</item>
      <item>, OIB 65853159676</item>
      <item>, OIB 17937349035</item>
      <item>, OIB 77610299963</item>
      <item>, OIB null</item>
      <item>, OIB 36147933178</item>
      <item>, OIB 55298672364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Ombretta Belić-Ilijašić, OIB 00873493442, Jadranska 2 Rabac</item>
    </izvorni_sadrzaj>
    <derivirana_varijabla naziv="DomainObject.Predmet.StecajniUpraviteljiListAddressOIB_1">
      <item>Ombretta Belić-Ilijašić, OIB 00873493442, Jadranska 2 Rabac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401</properties:Words>
  <properties:Characters>2129</properties:Characters>
  <properties:Lines>66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2018-10-02T11:05:00Z</dcterms:created>
  <dc:creator>Liljana Ugrin</dc:creator>
  <cp:lastModifiedBy>Elizabet Jovanović</cp:lastModifiedBy>
  <cp:lastPrinted>2018-10-02T11:05:00Z</cp:lastPrinted>
  <dcterms:modified xmlns:xsi="http://www.w3.org/2001/XMLSchema-instance" xsi:type="dcterms:W3CDTF">2018-10-02T11:07:00Z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odbačena prijava tražbine (Dorotea Žic po VTS.docx)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