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0816" w14:paraId="b550816" w:rsidRDefault="00180AD8" w:rsidP="00180AD8" w:rsidR="00180AD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80AD8" w:rsidP="00180AD8" w:rsidR="00180AD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180AD8" w:rsidP="00180AD8" w:rsidR="00180AD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180AD8" w:rsidP="00180AD8" w:rsidR="00180AD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St-527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180AD8" w:rsidP="00180AD8" w:rsidR="00180A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180AD8" w:rsidP="00180AD8" w:rsidR="00180AD8" w:rsidRPr="004C4B9E">
      <w:pPr>
        <w:jc w:val="both"/>
        <w:rPr>
          <w:sz w:val="23"/>
          <w:szCs w:val="23"/>
        </w:rPr>
      </w:pPr>
    </w:p>
    <w:p w:rsidRDefault="00180AD8" w:rsidP="00180AD8" w:rsidR="00180AD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180AD8" w:rsidP="00180AD8" w:rsidR="00180AD8" w:rsidRPr="004C4B9E">
      <w:pPr>
        <w:rPr>
          <w:sz w:val="23"/>
          <w:szCs w:val="23"/>
        </w:rPr>
      </w:pPr>
    </w:p>
    <w:p w:rsidRDefault="00180AD8" w:rsidP="00180AD8" w:rsidR="00180AD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180AD8" w:rsidP="00180AD8" w:rsidR="00180AD8" w:rsidRPr="004C4B9E">
      <w:pPr>
        <w:rPr>
          <w:sz w:val="23"/>
          <w:szCs w:val="23"/>
        </w:rPr>
      </w:pPr>
    </w:p>
    <w:p w:rsidRDefault="00180AD8" w:rsidP="00180AD8" w:rsidR="00180AD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ZELL AM SEE j.d.o.o., Vrsar, Limska 20, OIB: 28090444805, dana 30. ožujka 2016</w:t>
      </w:r>
      <w:r w:rsidRPr="004C4B9E">
        <w:rPr>
          <w:sz w:val="23"/>
          <w:szCs w:val="23"/>
        </w:rPr>
        <w:t xml:space="preserve">. </w:t>
      </w:r>
    </w:p>
    <w:p w:rsidRDefault="00180AD8" w:rsidP="00180AD8" w:rsidR="00180AD8" w:rsidRPr="004C4B9E">
      <w:pPr>
        <w:jc w:val="both"/>
        <w:rPr>
          <w:sz w:val="23"/>
          <w:szCs w:val="23"/>
        </w:rPr>
      </w:pPr>
    </w:p>
    <w:p w:rsidRDefault="00180AD8" w:rsidP="00180AD8" w:rsidR="00180AD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180AD8" w:rsidP="00180AD8" w:rsidR="00180AD8" w:rsidRPr="004C4B9E">
      <w:pPr>
        <w:jc w:val="both"/>
        <w:rPr>
          <w:sz w:val="23"/>
          <w:szCs w:val="23"/>
        </w:rPr>
      </w:pPr>
    </w:p>
    <w:p w:rsidRDefault="00180AD8" w:rsidP="00180AD8" w:rsidR="00180AD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ZELL AM SEE j.d.o.o., Vrsar, Limska 20, OIB: 28090444805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180AD8" w:rsidP="00180AD8" w:rsidR="00180AD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180AD8" w:rsidP="00180AD8" w:rsidR="00180A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ZELL AM SEE j.d.o.o., Vrsar, Limska 20, OIB: 28090444805</w:t>
      </w:r>
    </w:p>
    <w:p w:rsidRDefault="00180AD8" w:rsidP="00180AD8" w:rsidR="00180AD8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Robert Dušaj, Vrsar, Limska 20.</w:t>
      </w:r>
    </w:p>
    <w:p w:rsidRDefault="00180AD8" w:rsidP="00180AD8" w:rsidR="00180AD8" w:rsidRPr="004040C4">
      <w:pPr>
        <w:jc w:val="both"/>
        <w:rPr>
          <w:sz w:val="23"/>
          <w:szCs w:val="23"/>
          <w:lang w:val="sv-SE"/>
        </w:rPr>
      </w:pPr>
    </w:p>
    <w:p w:rsidRDefault="00180AD8" w:rsidP="00180AD8" w:rsidR="00180AD8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Robert Dušaj, Vrsar, Limska 20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ZELL AM SEE j.d.o.o., Vrsar, Limska 20, OIB: 28090444805</w:t>
      </w:r>
      <w:r w:rsidRPr="00D10EBB">
        <w:rPr>
          <w:sz w:val="23"/>
          <w:szCs w:val="23"/>
          <w:lang w:val="sv-SE"/>
        </w:rPr>
        <w:t>.</w:t>
      </w:r>
    </w:p>
    <w:p w:rsidRDefault="00180AD8" w:rsidP="00180AD8" w:rsidR="00180AD8">
      <w:pPr>
        <w:jc w:val="both"/>
        <w:rPr>
          <w:sz w:val="23"/>
          <w:szCs w:val="23"/>
        </w:rPr>
      </w:pPr>
    </w:p>
    <w:p w:rsidRDefault="00180AD8" w:rsidP="00180AD8" w:rsidR="00180AD8" w:rsidRPr="00D10EBB">
      <w:pPr>
        <w:jc w:val="both"/>
        <w:rPr>
          <w:sz w:val="23"/>
          <w:szCs w:val="23"/>
        </w:rPr>
      </w:pPr>
    </w:p>
    <w:p w:rsidRDefault="00180AD8" w:rsidP="00180AD8" w:rsidR="00180AD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180AD8" w:rsidP="00180AD8" w:rsidR="00180AD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180AD8" w:rsidP="00180AD8" w:rsidR="00180AD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180AD8" w:rsidP="00180AD8" w:rsidR="00180AD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180AD8" w:rsidP="00180AD8" w:rsidR="00180AD8">
      <w:pPr>
        <w:jc w:val="center"/>
        <w:rPr>
          <w:sz w:val="23"/>
          <w:szCs w:val="23"/>
        </w:rPr>
      </w:pPr>
    </w:p>
    <w:p w:rsidRDefault="00180AD8" w:rsidP="00180AD8" w:rsidR="00180AD8">
      <w:pPr>
        <w:jc w:val="both"/>
        <w:rPr>
          <w:sz w:val="23"/>
          <w:szCs w:val="23"/>
        </w:rPr>
      </w:pPr>
    </w:p>
    <w:p w:rsidRDefault="00180AD8" w:rsidP="00180AD8" w:rsidR="00180AD8" w:rsidRPr="004C4B9E">
      <w:pPr>
        <w:jc w:val="both"/>
        <w:rPr>
          <w:sz w:val="23"/>
          <w:szCs w:val="23"/>
        </w:rPr>
      </w:pPr>
    </w:p>
    <w:p w:rsidRDefault="00180AD8" w:rsidP="00180AD8" w:rsidR="00180AD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180AD8" w:rsidP="00180AD8" w:rsidR="00180AD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180AD8" w:rsidP="00180AD8" w:rsidR="00180AD8" w:rsidRPr="004C4B9E">
      <w:pPr>
        <w:jc w:val="both"/>
        <w:rPr>
          <w:sz w:val="23"/>
          <w:szCs w:val="23"/>
        </w:rPr>
      </w:pPr>
    </w:p>
    <w:p w:rsidRDefault="00180AD8" w:rsidP="00180AD8" w:rsidR="00180AD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180AD8" w:rsidP="00180AD8" w:rsidR="00180AD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180AD8" w:rsidP="00180AD8" w:rsidR="00180AD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ZELL AM SEE j.d.o.o., Vrsar, Limska 20</w:t>
      </w:r>
    </w:p>
    <w:p w:rsidRDefault="00180AD8" w:rsidP="00180AD8" w:rsidR="00180AD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Robert Dušaj, Vrsar, Limska 20</w:t>
      </w:r>
    </w:p>
    <w:p w:rsidRDefault="00180AD8" w:rsidP="00180AD8" w:rsidR="00180AD8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180AD8" w:rsidP="00180AD8" w:rsidR="00180AD8"/>
    <w:p w:rsidRDefault="00180AD8" w:rsidP="00180AD8" w:rsidR="00180AD8"/>
    <w:p w:rsidRDefault="00E93E0C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E0C" w:rsidR="00000000">
      <w:r>
        <w:separator/>
      </w:r>
    </w:p>
  </w:endnote>
  <w:endnote w:id="0" w:type="continuationSeparator">
    <w:p w:rsidRDefault="00E93E0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E0C" w:rsidR="00000000">
      <w:r>
        <w:separator/>
      </w:r>
    </w:p>
  </w:footnote>
  <w:footnote w:id="0" w:type="continuationSeparator">
    <w:p w:rsidRDefault="00E93E0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80AD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93E0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0AD8"/>
    <w:rsid w:val="00180AD8"/>
    <w:rsid w:val="00554328"/>
    <w:rsid w:val="00985388"/>
    <w:rsid w:val="00E9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0A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0A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AD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AD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E0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E0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E0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E0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0A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0A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0AD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AD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E0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E0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E0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E0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ZELL AM SEE j.d.o.o. VRSAR</izvorni_sadrzaj>
    <derivirana_varijabla naziv="DomainObject.Predmet.ProtustrankaFormated_1">  ZELL AM SEE j.d.o.o. VRSAR</derivirana_varijabla>
  </DomainObject.Predmet.ProtustrankaFormated>
  <DomainObject.Predmet.ProtustrankaFormatedOIB>
    <izvorni_sadrzaj>  ZELL AM SEE j.d.o.o. VRSAR, OIB 28090444805</izvorni_sadrzaj>
    <derivirana_varijabla naziv="DomainObject.Predmet.ProtustrankaFormatedOIB_1">  ZELL AM SEE j.d.o.o. VRSAR, OIB 28090444805</derivirana_varijabla>
  </DomainObject.Predmet.ProtustrankaFormatedOIB>
  <DomainObject.Predmet.ProtustrankaFormatedWithAdress>
    <izvorni_sadrzaj> ZELL AM SEE j.d.o.o. VRSAR, Limska 20, 52450 Vrsar</izvorni_sadrzaj>
    <derivirana_varijabla naziv="DomainObject.Predmet.ProtustrankaFormatedWithAdress_1"> ZELL AM SEE j.d.o.o. VRSAR, Limska 20, 52450 Vrsar</derivirana_varijabla>
  </DomainObject.Predmet.ProtustrankaFormatedWithAdress>
  <DomainObject.Predmet.ProtustrankaFormatedWithAdressOIB>
    <izvorni_sadrzaj> ZELL AM SEE j.d.o.o. VRSAR, OIB 28090444805, Limska 20, 52450 Vrsar</izvorni_sadrzaj>
    <derivirana_varijabla naziv="DomainObject.Predmet.ProtustrankaFormatedWithAdressOIB_1"> ZELL AM SEE j.d.o.o. VRSAR, OIB 28090444805, Limska 20, 52450 Vrsar</derivirana_varijabla>
  </DomainObject.Predmet.ProtustrankaFormatedWithAdressOIB>
  <DomainObject.Predmet.ProtustrankaWithAdress>
    <izvorni_sadrzaj>ZELL AM SEE j.d.o.o. VRSAR Limska 20, 52450 Vrsar</izvorni_sadrzaj>
    <derivirana_varijabla naziv="DomainObject.Predmet.ProtustrankaWithAdress_1">ZELL AM SEE j.d.o.o. VRSAR Limska 20, 52450 Vrsar</derivirana_varijabla>
  </DomainObject.Predmet.ProtustrankaWithAdress>
  <DomainObject.Predmet.ProtustrankaWithAdressOIB>
    <izvorni_sadrzaj>ZELL AM SEE j.d.o.o. VRSAR, OIB 28090444805, Limska 20, 52450 Vrsar</izvorni_sadrzaj>
    <derivirana_varijabla naziv="DomainObject.Predmet.ProtustrankaWithAdressOIB_1">ZELL AM SEE j.d.o.o. VRSAR, OIB 28090444805, Limska 20, 52450 Vrsar</derivirana_varijabla>
  </DomainObject.Predmet.ProtustrankaWithAdressOIB>
  <DomainObject.Predmet.ProtustrankaNazivFormated>
    <izvorni_sadrzaj>ZELL AM SEE j.d.o.o. VRSAR</izvorni_sadrzaj>
    <derivirana_varijabla naziv="DomainObject.Predmet.ProtustrankaNazivFormated_1">ZELL AM SEE j.d.o.o. VRSAR</derivirana_varijabla>
  </DomainObject.Predmet.ProtustrankaNazivFormated>
  <DomainObject.Predmet.ProtustrankaNazivFormatedOIB>
    <izvorni_sadrzaj>ZELL AM SEE j.d.o.o. VRSAR, OIB 28090444805</izvorni_sadrzaj>
    <derivirana_varijabla naziv="DomainObject.Predmet.ProtustrankaNazivFormatedOIB_1">ZELL AM SEE j.d.o.o. VRSAR, OIB 28090444805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23527.30</izvorni_sadrzaj>
    <derivirana_varijabla naziv="DomainObject.Predmet.TrenutnaVrijednost_1">23527.30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ZELL AM SEE j.d.o.o. VRSAR</item>
    </izvorni_sadrzaj>
    <derivirana_varijabla naziv="DomainObject.Predmet.ProtuStrankaListFormated_1">
      <item>ZELL AM SEE j.d.o.o. VRSAR</item>
    </derivirana_varijabla>
  </DomainObject.Predmet.ProtuStrankaListFormated>
  <DomainObject.Predmet.ProtuStrankaListFormatedOIB>
    <izvorni_sadrzaj>
      <item>ZELL AM SEE j.d.o.o. VRSAR, OIB 28090444805</item>
    </izvorni_sadrzaj>
    <derivirana_varijabla naziv="DomainObject.Predmet.ProtuStrankaListFormatedOIB_1">
      <item>ZELL AM SEE j.d.o.o. VRSAR, OIB 28090444805</item>
    </derivirana_varijabla>
  </DomainObject.Predmet.ProtuStrankaListFormatedOIB>
  <DomainObject.Predmet.ProtuStrankaListFormatedWithAdress>
    <izvorni_sadrzaj>
      <item>ZELL AM SEE j.d.o.o. VRSAR, Limska 20, 52450 Vrsar</item>
    </izvorni_sadrzaj>
    <derivirana_varijabla naziv="DomainObject.Predmet.ProtuStrankaListFormatedWithAdress_1">
      <item>ZELL AM SEE j.d.o.o. VRSAR, Limska 20, 52450 Vrsar</item>
    </derivirana_varijabla>
  </DomainObject.Predmet.ProtuStrankaListFormatedWithAdress>
  <DomainObject.Predmet.ProtuStrankaListFormatedWithAdressOIB>
    <izvorni_sadrzaj>
      <item>ZELL AM SEE j.d.o.o. VRSAR, OIB 28090444805, Limska 20, 52450 Vrsar</item>
    </izvorni_sadrzaj>
    <derivirana_varijabla naziv="DomainObject.Predmet.ProtuStrankaListFormatedWithAdressOIB_1">
      <item>ZELL AM SEE j.d.o.o. VRSAR, OIB 28090444805, Limska 20, 52450 Vrsar</item>
    </derivirana_varijabla>
  </DomainObject.Predmet.ProtuStrankaListFormatedWithAdressOIB>
  <DomainObject.Predmet.ProtuStrankaListNazivFormated>
    <izvorni_sadrzaj>
      <item>ZELL AM SEE j.d.o.o. VRSAR</item>
    </izvorni_sadrzaj>
    <derivirana_varijabla naziv="DomainObject.Predmet.ProtuStrankaListNazivFormated_1">
      <item>ZELL AM SEE j.d.o.o. VRSAR</item>
    </derivirana_varijabla>
  </DomainObject.Predmet.ProtuStrankaListNazivFormated>
  <DomainObject.Predmet.ProtuStrankaListNazivFormatedOIB>
    <izvorni_sadrzaj>
      <item>ZELL AM SEE j.d.o.o. VRSAR, OIB 28090444805</item>
    </izvorni_sadrzaj>
    <derivirana_varijabla naziv="DomainObject.Predmet.ProtuStrankaListNazivFormatedOIB_1">
      <item>ZELL AM SEE j.d.o.o. VRSAR, OIB 28090444805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ZELL AM SEE j.d.o.o. VRSAR</izvorni_sadrzaj>
    <derivirana_varijabla naziv="DomainObject.Predmet.ProtustrankaIDrugi_1">ZELL AM SEE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ZELL AM SEE j.d.o.o. VRSAR, OIB 28090444805, Limska 20, 52450 Vrsar</izvorni_sadrzaj>
    <derivirana_varijabla naziv="DomainObject.Predmet.ProtustrankaIDrugiAdressOIB_1">ZELL AM SEE j.d.o.o. VRSAR, OIB 28090444805, Limska 20,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ZELL AM SEE j.d.o.o. VRSAR</item>
    </izvorni_sadrzaj>
    <derivirana_varijabla naziv="DomainObject.Predmet.SudioniciListNaziv_1">
      <item>FINANCIJSKA AGENCIJA, RC RIJEKA, PODRUŽNICA PULA, PULA</item>
      <item>ZELL AM SEE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ZELL AM SEE j.d.o.o. VRSAR, OIB 28090444805, Limska 20,52450 Vrsar</item>
    </izvorni_sadrzaj>
    <derivirana_varijabla naziv="DomainObject.Predmet.SudioniciListAdressOIB_1">
      <item>FINANCIJSKA AGENCIJA, RC RIJEKA, PODRUŽNICA PULA, PULA, OIB 85821130368, Giardini 5,52100 Pula</item>
      <item>ZELL AM SEE j.d.o.o. VRSAR, OIB 28090444805, Limska 20,52450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28090444805</item>
    </izvorni_sadrzaj>
    <derivirana_varijabla naziv="DomainObject.Predmet.SudioniciListNazivOIB_1">
      <item>, OIB 85821130368</item>
      <item>, OIB 28090444805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1369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2016-03-30T05:24:00Z</dcterms:created>
  <dc:creator>Jasmina Matika</dc:creator>
  <cp:lastModifiedBy>Jasmina Matika</cp:lastModifiedBy>
  <dcterms:modified xmlns:xsi="http://www.w3.org/2001/XMLSchema-instance" xsi:type="dcterms:W3CDTF">2016-03-30T05:49:00Z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