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cf3e" w14:paraId="027cf3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ED558E">
        <w:t>6784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D558E">
        <w:t>6784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E432F" w:rsidR="00DF5E5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AE432F">
        <w:t>U</w:t>
      </w:r>
      <w:r w:rsidR="00AE432F" w:rsidRPr="00D055C3">
        <w:t>DRUGA NEZAPOSLENIH REPUBLIKE HRVATSKE</w:t>
      </w:r>
      <w:r w:rsidR="00AE432F">
        <w:t xml:space="preserve">, Zagreb, Ive Tijardovića 2, OIB: </w:t>
      </w:r>
      <w:r w:rsidR="00AE432F" w:rsidRPr="00D055C3">
        <w:t>35392602236</w:t>
      </w:r>
      <w:r w:rsidR="00AE432F">
        <w:t>.</w:t>
      </w:r>
    </w:p>
    <w:p w:rsidRDefault="00AE432F" w:rsidP="00AE432F" w:rsidR="00AE432F">
      <w:pPr>
        <w:pStyle w:val="Odlomakpopisa"/>
        <w:ind w:left="1428"/>
      </w:pPr>
    </w:p>
    <w:p w:rsidRDefault="00AC4528" w:rsidP="00AE736F" w:rsidR="004B52A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4B52AC" w:rsidP="004B52AC" w:rsidR="00AC4528">
      <w:pPr>
        <w:ind w:firstLine="708"/>
      </w:pPr>
      <w:r>
        <w:t xml:space="preserve">            </w:t>
      </w:r>
      <w:r w:rsidR="00AE432F">
        <w:t>14</w:t>
      </w:r>
      <w:r w:rsidR="00A025CE">
        <w:t>.</w:t>
      </w:r>
      <w:r w:rsidR="00AE432F">
        <w:t>728,93</w:t>
      </w:r>
      <w:r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06E7"/>
    <w:rsid w:val="001E11CE"/>
    <w:rsid w:val="001E50FB"/>
    <w:rsid w:val="001F6933"/>
    <w:rsid w:val="002033A2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876A6"/>
    <w:rsid w:val="004A346D"/>
    <w:rsid w:val="004B1244"/>
    <w:rsid w:val="004B337A"/>
    <w:rsid w:val="004B52AC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A5DB7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432F"/>
    <w:rsid w:val="00AE736F"/>
    <w:rsid w:val="00AF1D7E"/>
    <w:rsid w:val="00B33223"/>
    <w:rsid w:val="00B37885"/>
    <w:rsid w:val="00B50C40"/>
    <w:rsid w:val="00B67F16"/>
    <w:rsid w:val="00B72842"/>
    <w:rsid w:val="00B729B7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558E"/>
    <w:rsid w:val="00ED69D4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6784</izvorni_sadrzaj>
    <derivirana_varijabla naziv="DomainObject.Predmet.Broj_1">6784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St-6784/2015</izvorni_sadrzaj>
    <derivirana_varijabla naziv="DomainObject.Predmet.OznakaBroj_1">St-6784/2015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NEZAPOSLENIH REPUBLIKE HRVATSKE</izvorni_sadrzaj>
    <derivirana_varijabla naziv="DomainObject.Predmet.ProtustrankaFormated_1">  UDRUGA NEZAPOSLENIH REPUBLIKE HRVATSKE</derivirana_varijabla>
  </DomainObject.Predmet.ProtustrankaFormated>
  <DomainObject.Predmet.ProtustrankaFormatedOIB>
    <izvorni_sadrzaj>  UDRUGA NEZAPOSLENIH REPUBLIKE HRVATSKE, OIB 35392602236</izvorni_sadrzaj>
    <derivirana_varijabla naziv="DomainObject.Predmet.ProtustrankaFormatedOIB_1">  UDRUGA NEZAPOSLENIH REPUBLIKE HRVATSKE, OIB 35392602236</derivirana_varijabla>
  </DomainObject.Predmet.ProtustrankaFormatedOIB>
  <DomainObject.Predmet.ProtustrankaFormatedWithAdress>
    <izvorni_sadrzaj> UDRUGA NEZAPOSLENIH REPUBLIKE HRVATSKE, IVE TIJARDOVIĆA 2, 10000 Zagreb</izvorni_sadrzaj>
    <derivirana_varijabla naziv="DomainObject.Predmet.ProtustrankaFormatedWithAdress_1"> UDRUGA NEZAPOSLENIH REPUBLIKE HRVATSKE, IVE TIJARDOVIĆA 2, 10000 Zagreb</derivirana_varijabla>
  </DomainObject.Predmet.ProtustrankaFormatedWithAdress>
  <DomainObject.Predmet.ProtustrankaFormatedWithAdressOIB>
    <izvorni_sadrzaj> UDRUGA NEZAPOSLENIH REPUBLIKE HRVATSKE, OIB 35392602236, IVE TIJARDOVIĆA 2, 10000 Zagreb</izvorni_sadrzaj>
    <derivirana_varijabla naziv="DomainObject.Predmet.ProtustrankaFormatedWithAdressOIB_1"> UDRUGA NEZAPOSLENIH REPUBLIKE HRVATSKE, OIB 35392602236, IVE TIJARDOVIĆA 2, 10000 Zagreb</derivirana_varijabla>
  </DomainObject.Predmet.ProtustrankaFormatedWithAdressOIB>
  <DomainObject.Predmet.ProtustrankaWithAdress>
    <izvorni_sadrzaj>UDRUGA NEZAPOSLENIH REPUBLIKE HRVATSKE IVE TIJARDOVIĆA 2, 10000 Zagreb</izvorni_sadrzaj>
    <derivirana_varijabla naziv="DomainObject.Predmet.ProtustrankaWithAdress_1">UDRUGA NEZAPOSLENIH REPUBLIKE HRVATSKE IVE TIJARDOVIĆA 2, 10000 Zagreb</derivirana_varijabla>
  </DomainObject.Predmet.ProtustrankaWithAdress>
  <DomainObject.Predmet.ProtustrankaWithAdressOIB>
    <izvorni_sadrzaj>UDRUGA NEZAPOSLENIH REPUBLIKE HRVATSKE, OIB 35392602236, IVE TIJARDOVIĆA 2, 10000 Zagreb</izvorni_sadrzaj>
    <derivirana_varijabla naziv="DomainObject.Predmet.ProtustrankaWithAdressOIB_1">UDRUGA NEZAPOSLENIH REPUBLIKE HRVATSKE, OIB 35392602236, IVE TIJARDOVIĆA 2, 10000 Zagreb</derivirana_varijabla>
  </DomainObject.Predmet.ProtustrankaWithAdressOIB>
  <DomainObject.Predmet.ProtustrankaNazivFormated>
    <izvorni_sadrzaj>UDRUGA NEZAPOSLENIH REPUBLIKE HRVATSKE</izvorni_sadrzaj>
    <derivirana_varijabla naziv="DomainObject.Predmet.ProtustrankaNazivFormated_1">UDRUGA NEZAPOSLENIH REPUBLIKE HRVATSKE</derivirana_varijabla>
  </DomainObject.Predmet.ProtustrankaNazivFormated>
  <DomainObject.Predmet.ProtustrankaNazivFormatedOIB>
    <izvorni_sadrzaj>UDRUGA NEZAPOSLENIH REPUBLIKE HRVATSKE, OIB 35392602236</izvorni_sadrzaj>
    <derivirana_varijabla naziv="DomainObject.Predmet.ProtustrankaNazivFormatedOIB_1">UDRUGA NEZAPOSLENIH REPUBLIKE HRVATSKE, OIB 35392602236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NEZAPOSLENIH REPUBLIKE HRVATSKE</item>
    </izvorni_sadrzaj>
    <derivirana_varijabla naziv="DomainObject.Predmet.ProtuStrankaListFormated_1">
      <item>UDRUGA NEZAPOSLENIH REPUBLIKE HRVATSKE</item>
    </derivirana_varijabla>
  </DomainObject.Predmet.ProtuStrankaListFormated>
  <DomainObject.Predmet.ProtuStrankaListFormatedOIB>
    <izvorni_sadrzaj>
      <item>UDRUGA NEZAPOSLENIH REPUBLIKE HRVATSKE, OIB 35392602236</item>
    </izvorni_sadrzaj>
    <derivirana_varijabla naziv="DomainObject.Predmet.ProtuStrankaListFormatedOIB_1">
      <item>UDRUGA NEZAPOSLENIH REPUBLIKE HRVATSKE, OIB 35392602236</item>
    </derivirana_varijabla>
  </DomainObject.Predmet.ProtuStrankaListFormatedOIB>
  <DomainObject.Predmet.ProtuStrankaListFormatedWithAdress>
    <izvorni_sadrzaj>
      <item>UDRUGA NEZAPOSLENIH REPUBLIKE HRVATSKE, IVE TIJARDOVIĆA 2, 10000 Zagreb</item>
    </izvorni_sadrzaj>
    <derivirana_varijabla naziv="DomainObject.Predmet.ProtuStrankaListFormatedWithAdress_1">
      <item>UDRUGA NEZAPOSLENIH REPUBLIKE HRVATSKE, IVE TIJARDOVIĆA 2, 10000 Zagreb</item>
    </derivirana_varijabla>
  </DomainObject.Predmet.ProtuStrankaListFormatedWithAdress>
  <DomainObject.Predmet.ProtuStrankaListFormatedWithAdressOIB>
    <izvorni_sadrzaj>
      <item>UDRUGA NEZAPOSLENIH REPUBLIKE HRVATSKE, OIB 35392602236, IVE TIJARDOVIĆA 2, 10000 Zagreb</item>
    </izvorni_sadrzaj>
    <derivirana_varijabla naziv="DomainObject.Predmet.ProtuStrankaListFormatedWithAdressOIB_1">
      <item>UDRUGA NEZAPOSLENIH REPUBLIKE HRVATSKE, OIB 35392602236, IVE TIJARDOVIĆA 2, 10000 Zagreb</item>
    </derivirana_varijabla>
  </DomainObject.Predmet.ProtuStrankaListFormatedWithAdressOIB>
  <DomainObject.Predmet.ProtuStrankaListNazivFormated>
    <izvorni_sadrzaj>
      <item>UDRUGA NEZAPOSLENIH REPUBLIKE HRVATSKE</item>
    </izvorni_sadrzaj>
    <derivirana_varijabla naziv="DomainObject.Predmet.ProtuStrankaListNazivFormated_1">
      <item>UDRUGA NEZAPOSLENIH REPUBLIKE HRVATSKE</item>
    </derivirana_varijabla>
  </DomainObject.Predmet.ProtuStrankaListNazivFormated>
  <DomainObject.Predmet.ProtuStrankaListNazivFormatedOIB>
    <izvorni_sadrzaj>
      <item>UDRUGA NEZAPOSLENIH REPUBLIKE HRVATSKE, OIB 35392602236</item>
    </izvorni_sadrzaj>
    <derivirana_varijabla naziv="DomainObject.Predmet.ProtuStrankaListNazivFormatedOIB_1">
      <item>UDRUGA NEZAPOSLENIH REPUBLIKE HRVATSKE, OIB 35392602236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NEZAPOSLENIH REPUBLIKE HRVATSKE</izvorni_sadrzaj>
    <derivirana_varijabla naziv="DomainObject.Predmet.ProtustrankaIDrugi_1">UDRUGA NEZAPOSLENIH REPUBLIKE HRVATSKE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NEZAPOSLENIH REPUBLIKE HRVATSKE, OIB 35392602236, IVE TIJARDOVIĆA 2, 10000 Zagreb</izvorni_sadrzaj>
    <derivirana_varijabla naziv="DomainObject.Predmet.ProtustrankaIDrugiAdressOIB_1">UDRUGA NEZAPOSLENIH REPUBLIKE HRVATSKE, OIB 35392602236, IVE TIJARDOVIĆA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NEZAPOSLENIH REPUBLIKE HRVATSKE</item>
    </izvorni_sadrzaj>
    <derivirana_varijabla naziv="DomainObject.Predmet.SudioniciListNaziv_1">
      <item>FINA Regionalni centar Zagreb</item>
      <item>UDRUGA NEZAPOSLENIH REPUBLIKE HRVATSKE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NEZAPOSLENIH REPUBLIKE HRVATSKE, OIB 35392602236, IVE TIJARDOVIĆA 2,10000 Zagreb</item>
    </izvorni_sadrzaj>
    <derivirana_varijabla naziv="DomainObject.Predmet.SudioniciListAdressOIB_1">
      <item>FINA Regionalni centar Zagreb, OIB 85821130368, Trg svibanjskih žrtava 1995.1,10000 Zagreb</item>
      <item>UDRUGA NEZAPOSLENIH REPUBLIKE HRVATSKE, OIB 35392602236, IVE TIJARDOVIĆA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35392602236</item>
    </izvorni_sadrzaj>
    <derivirana_varijabla naziv="DomainObject.Predmet.SudioniciListNazivOIB_1">
      <item>, OIB 85821130368</item>
      <item>, OIB 35392602236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1346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2016-05-12T07:39:00Z</dcterms:created>
  <dc:creator>ilukac</dc:creator>
  <cp:lastModifiedBy>Slavica Sorić</cp:lastModifiedBy>
  <cp:lastPrinted>2016-05-12T07:38:00Z</cp:lastPrinted>
  <dcterms:modified xmlns:xsi="http://www.w3.org/2001/XMLSchema-instance" xsi:type="dcterms:W3CDTF">2016-05-13T05:49:00Z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