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88f4" w14:paraId="d0d88f4" w:rsidRDefault="00AE649C" w:rsidP="006A6D85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6A6D85" w:rsidP="006A6D8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6A6D85" w:rsidP="006A6D85" w:rsidR="006A6D85">
      <w:pPr>
        <w:widowControl w:val="false"/>
        <w:spacing w:after="0"/>
        <w:ind w:firstLine="708" w:left="4248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t>Poslovni broj: 4 St-440/15-4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6A6D85" w:rsidP="006A6D85" w:rsidR="006A6D8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6A6D85" w:rsidP="006A6D85" w:rsidR="006A6D8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6A6D85" w:rsidP="006A6D85" w:rsidR="006A6D85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6A6D85" w:rsidP="006A6D85" w:rsidR="006A6D85">
      <w:pPr>
        <w:spacing w:after="0"/>
        <w:jc w:val="right"/>
        <w:rPr>
          <w:lang w:eastAsia="hr-HR"/>
        </w:rPr>
      </w:pPr>
    </w:p>
    <w:p w:rsidRDefault="006A6D85" w:rsidP="006A6D85" w:rsidR="006A6D85">
      <w:pPr>
        <w:spacing w:after="0"/>
        <w:jc w:val="right"/>
      </w:pPr>
    </w:p>
    <w:p w:rsidRDefault="006A6D85" w:rsidP="006A6D85" w:rsidR="006A6D85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Uslužna zadruga KRONE zadruga za građevinarstvo, trgovinu i usluge, </w:t>
      </w:r>
      <w:proofErr w:type="spellStart"/>
      <w:r>
        <w:t>Đurđeva</w:t>
      </w:r>
      <w:proofErr w:type="spellEnd"/>
      <w:r>
        <w:t>, Kralja Tomislava 43/a, OIB: 68396955125,  6. studenoga 2015. temeljem čl. 430. Stečajnog zakona („NN“ 71/15, u daljnjem tekstu SZ) objavljuje sljedeći</w:t>
      </w:r>
    </w:p>
    <w:p w:rsidRDefault="006A6D85" w:rsidP="006A6D85" w:rsidR="006A6D85">
      <w:pPr>
        <w:spacing w:after="0"/>
        <w:jc w:val="center"/>
      </w:pPr>
    </w:p>
    <w:p w:rsidRDefault="006A6D85" w:rsidP="006A6D85" w:rsidR="006A6D85">
      <w:pPr>
        <w:spacing w:after="0"/>
        <w:jc w:val="center"/>
      </w:pPr>
      <w:r>
        <w:t>OGLAS</w:t>
      </w:r>
    </w:p>
    <w:p w:rsidRDefault="006A6D85" w:rsidP="006A6D85" w:rsidR="006A6D85">
      <w:pPr>
        <w:spacing w:after="0"/>
      </w:pPr>
    </w:p>
    <w:p w:rsidRDefault="006A6D85" w:rsidP="006A6D85" w:rsidR="006A6D85">
      <w:pPr>
        <w:spacing w:after="0"/>
        <w:jc w:val="both"/>
      </w:pPr>
      <w:r>
        <w:t>1/</w:t>
      </w:r>
      <w:r>
        <w:tab/>
        <w:t xml:space="preserve">Utvrđuje se da ukupni iznos evidentiranog duga dužnika KRONE zadruga za građevinarstvo, trgovinu i usluge, </w:t>
      </w:r>
      <w:proofErr w:type="spellStart"/>
      <w:r>
        <w:t>Đurđeva</w:t>
      </w:r>
      <w:proofErr w:type="spellEnd"/>
      <w:r>
        <w:t>, Kralja Tomislava 43/a, OIB: 68396955125  iznosi 3.069,24 kn.</w:t>
      </w:r>
    </w:p>
    <w:p w:rsidRDefault="006A6D85" w:rsidP="006A6D85" w:rsidR="006A6D85">
      <w:pPr>
        <w:spacing w:after="0"/>
        <w:jc w:val="both"/>
      </w:pPr>
    </w:p>
    <w:p w:rsidRDefault="006A6D85" w:rsidP="006A6D85" w:rsidR="006A6D85">
      <w:pPr>
        <w:spacing w:after="0"/>
        <w:jc w:val="both"/>
      </w:pPr>
      <w:r>
        <w:t>2/</w:t>
      </w:r>
      <w:r>
        <w:tab/>
        <w:t xml:space="preserve"> Poziva se upravitelj zadruge dužnika Branko </w:t>
      </w:r>
      <w:proofErr w:type="spellStart"/>
      <w:r>
        <w:t>Franković</w:t>
      </w:r>
      <w:proofErr w:type="spellEnd"/>
      <w:r>
        <w:t xml:space="preserve"> iz Đurđevca, Kralja Tomislava 43/a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A6D85" w:rsidP="006A6D85" w:rsidR="006A6D85">
      <w:pPr>
        <w:spacing w:after="0"/>
        <w:jc w:val="both"/>
      </w:pPr>
    </w:p>
    <w:p w:rsidRDefault="006A6D85" w:rsidP="006A6D85" w:rsidR="006A6D85">
      <w:pPr>
        <w:spacing w:after="0"/>
        <w:jc w:val="both"/>
      </w:pPr>
      <w:r>
        <w:t>3/</w:t>
      </w:r>
      <w:r>
        <w:tab/>
        <w:t xml:space="preserve">Upozorava se upravitelj zadruge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A6D85" w:rsidP="006A6D85" w:rsidR="006A6D85">
      <w:pPr>
        <w:spacing w:after="0"/>
      </w:pPr>
    </w:p>
    <w:p w:rsidRDefault="006A6D85" w:rsidP="006A6D85" w:rsidR="006A6D85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6A6D85" w:rsidP="006A6D85" w:rsidR="006A6D85">
      <w:pPr>
        <w:spacing w:after="0"/>
        <w:jc w:val="both"/>
        <w:rPr>
          <w:color w:val="000000"/>
        </w:rPr>
      </w:pPr>
      <w:r>
        <w:tab/>
      </w:r>
    </w:p>
    <w:p w:rsidRDefault="006A6D85" w:rsidP="006A6D85" w:rsidR="006A6D85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22044015 otvoren kod Hrvatske poštanske banke. </w:t>
      </w:r>
    </w:p>
    <w:p w:rsidRDefault="006A6D85" w:rsidP="006A6D85" w:rsidR="006A6D85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6A6D85" w:rsidP="006A6D85" w:rsidR="006A6D85">
      <w:pPr>
        <w:spacing w:after="0"/>
        <w:jc w:val="both"/>
      </w:pPr>
    </w:p>
    <w:p w:rsidRDefault="006A6D85" w:rsidP="006A6D85" w:rsidR="006A6D85">
      <w:pPr>
        <w:spacing w:after="0"/>
        <w:jc w:val="center"/>
      </w:pPr>
      <w:r>
        <w:t>U Varaždinu, 6. studenoga 2015.</w:t>
      </w:r>
    </w:p>
    <w:p w:rsidRDefault="006A6D85" w:rsidP="006A6D85" w:rsidR="006A6D85">
      <w:pPr>
        <w:spacing w:after="0"/>
        <w:jc w:val="both"/>
      </w:pPr>
    </w:p>
    <w:p w:rsidRDefault="006A6D85" w:rsidP="006A6D85" w:rsidR="006A6D8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A6D85" w:rsidP="006A6D85" w:rsidR="006A6D85">
      <w:pPr>
        <w:spacing w:after="0"/>
      </w:pPr>
    </w:p>
    <w:p w:rsidRDefault="006A6D85" w:rsidP="006A6D85" w:rsidR="006A6D8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p w:rsidRDefault="006A6D85" w:rsidP="006A6D85" w:rsidR="006A6D85">
      <w:pPr>
        <w:spacing w:after="0"/>
      </w:pPr>
    </w:p>
    <w:p w:rsidRDefault="00CB0EA4" w:rsidP="006A6D85" w:rsidR="00CB0EA4">
      <w:pPr>
        <w:pStyle w:val="Naslovdokumenta"/>
        <w:spacing w:after="0"/>
      </w:pPr>
    </w:p>
    <w:p w:rsidRDefault="0071688E" w:rsidP="006A6D85" w:rsidR="0071688E">
      <w:pPr>
        <w:pStyle w:val="Poetniodjeljak"/>
        <w:spacing w:after="0"/>
      </w:pPr>
    </w:p>
    <w:p w:rsidRDefault="00A21F0D" w:rsidP="006A6D85" w:rsidR="00A21F0D">
      <w:pPr>
        <w:pStyle w:val="NormaleSPIS"/>
        <w:spacing w:after="0"/>
        <w:rPr>
          <w:noProof/>
        </w:rPr>
      </w:pPr>
    </w:p>
    <w:p w:rsidRDefault="00DA0242" w:rsidP="006A6D85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D85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816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St-440/2015-4</izvorni_sadrzaj>
    <derivirana_varijabla naziv="DomainObject.Oznaka_1">St-440/2015-4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St-440/2015</izvorni_sadrzaj>
    <derivirana_varijabla naziv="DomainObject.Predmet.OznakaBroj_1">St-440/2015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KRONE zadruga za građevinarstvo, trgovinu i usluge zastupanog po punomoćniku Branko Franković</izvorni_sadrzaj>
    <derivirana_varijabla naziv="DomainObject.Predmet.ProtustrankaFormated_1">  KRONE zadruga za građevinarstvo, trgovinu i usluge zastupanog po punomoćniku Branko Franković</derivirana_varijabla>
  </DomainObject.Predmet.ProtustrankaFormated>
  <DomainObject.Predmet.ProtustrankaFormatedOIB>
    <izvorni_sadrzaj>  KRONE zadruga za građevinarstvo, trgovinu i usluge, OIB 68396955125 zastupanog po punomoćniku Branko Franković</izvorni_sadrzaj>
    <derivirana_varijabla naziv="DomainObject.Predmet.ProtustrankaFormatedOIB_1">  KRONE zadruga za građevinarstvo, trgovinu i usluge, OIB 68396955125 zastupanog po punomoćniku Branko Franković</derivirana_varijabla>
  </DomainObject.Predmet.ProtustrankaFormatedOIB>
  <DomainObject.Predmet.ProtustrankaFormatedWithAdress>
    <izvorni_sadrzaj> KRONE zadruga za građevinarstvo, trgovinu i usluge, Kralja Tomislava 43/a, 48350 Đurđevac zastupanog po punomoćniku Branko Franković</izvorni_sadrzaj>
    <derivirana_varijabla naziv="DomainObject.Predmet.ProtustrankaFormatedWithAdress_1"> KRONE zadruga za građevinarstvo, trgovinu i usluge, Kralja Tomislava 43/a, 48350 Đurđevac zastupanog po punomoćniku Branko Franković</derivirana_varijabla>
  </DomainObject.Predmet.ProtustrankaFormatedWithAdress>
  <DomainObject.Predmet.ProtustrankaFormatedWithAdressOIB>
    <izvorni_sadrzaj> KRONE zadruga za građevinarstvo, trgovinu i usluge, OIB 68396955125, Kralja Tomislava 43/a, 48350 Đurđevac zastupanog po punomoćniku Branko Franković</izvorni_sadrzaj>
    <derivirana_varijabla naziv="DomainObject.Predmet.ProtustrankaFormatedWithAdressOIB_1"> KRONE zadruga za građevinarstvo, trgovinu i usluge, OIB 68396955125, Kralja Tomislava 43/a, 48350 Đurđevac zastupanog po punomoćniku Branko Franković</derivirana_varijabla>
  </DomainObject.Predmet.ProtustrankaFormatedWithAdressOIB>
  <DomainObject.Predmet.ProtustrankaWithAdress>
    <izvorni_sadrzaj>KRONE zadruga za građevinarstvo, trgovinu i usluge Kralja Tomislava 43/a, 48350 Đurđevac</izvorni_sadrzaj>
    <derivirana_varijabla naziv="DomainObject.Predmet.ProtustrankaWithAdress_1">KRONE zadruga za građevinarstvo, trgovinu i usluge Kralja Tomislava 43/a, 48350 Đurđevac</derivirana_varijabla>
  </DomainObject.Predmet.ProtustrankaWithAdress>
  <DomainObject.Predmet.ProtustrankaWithAdressOIB>
    <izvorni_sadrzaj>KRONE zadruga za građevinarstvo, trgovinu i usluge, OIB 68396955125, Kralja Tomislava 43/a, 48350 Đurđevac</izvorni_sadrzaj>
    <derivirana_varijabla naziv="DomainObject.Predmet.ProtustrankaWithAdressOIB_1">KRONE zadruga za građevinarstvo, trgovinu i usluge, OIB 68396955125, Kralja Tomislava 43/a, 48350 Đurđevac</derivirana_varijabla>
  </DomainObject.Predmet.ProtustrankaWithAdressOIB>
  <DomainObject.Predmet.ProtustrankaNazivFormated>
    <izvorni_sadrzaj>KRONE zadruga za građevinarstvo, trgovinu i usluge</izvorni_sadrzaj>
    <derivirana_varijabla naziv="DomainObject.Predmet.ProtustrankaNazivFormated_1">KRONE zadruga za građevinarstvo, trgovinu i usluge</derivirana_varijabla>
  </DomainObject.Predmet.ProtustrankaNazivFormated>
  <DomainObject.Predmet.ProtustrankaNazivFormatedOIB>
    <izvorni_sadrzaj>KRONE zadruga za građevinarstvo, trgovinu i usluge, OIB 68396955125</izvorni_sadrzaj>
    <derivirana_varijabla naziv="DomainObject.Predmet.ProtustrankaNazivFormatedOIB_1">KRONE zadruga za građevinarstvo, trgovinu i usluge, OIB 68396955125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3069.24</izvorni_sadrzaj>
    <derivirana_varijabla naziv="DomainObject.Predmet.TrenutnaVrijednost_1">3069.24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KRONE zadruga za građevinarstvo, trgovinu i usluge zastupanog po punomoćniku Branko Franković</item>
    </izvorni_sadrzaj>
    <derivirana_varijabla naziv="DomainObject.Predmet.ProtuStrankaListFormated_1">
      <item>KRONE zadruga za građevinarstvo, trgovinu i usluge zastupanog po punomoćniku Branko Franković</item>
    </derivirana_varijabla>
  </DomainObject.Predmet.ProtuStrankaListFormated>
  <DomainObject.Predmet.ProtuStrankaListFormatedOIB>
    <izvorni_sadrzaj>
      <item>KRONE zadruga za građevinarstvo, trgovinu i usluge, OIB 68396955125 zastupanog po punomoćniku Branko Franković</item>
    </izvorni_sadrzaj>
    <derivirana_varijabla naziv="DomainObject.Predmet.ProtuStrankaListFormatedOIB_1">
      <item>KRONE zadruga za građevinarstvo, trgovinu i usluge, OIB 68396955125 zastupanog po punomoćniku Branko Franković</item>
    </derivirana_varijabla>
  </DomainObject.Predmet.ProtuStrankaListFormatedOIB>
  <DomainObject.Predmet.ProtuStrankaListFormatedWithAdress>
    <izvorni_sadrzaj>
      <item>KRONE zadruga za građevinarstvo, trgovinu i usluge, Kralja Tomislava 43/a, 48350 Đurđevac zastupanog po punomoćniku Branko Franković</item>
    </izvorni_sadrzaj>
    <derivirana_varijabla naziv="DomainObject.Predmet.ProtuStrankaListFormatedWithAdress_1">
      <item>KRONE zadruga za građevinarstvo, trgovinu i usluge, Kralja Tomislava 43/a, 48350 Đurđevac zastupanog po punomoćniku Branko Franković</item>
    </derivirana_varijabla>
  </DomainObject.Predmet.ProtuStrankaListFormatedWithAdress>
  <DomainObject.Predmet.ProtuStrankaListFormatedWithAdressOIB>
    <izvorni_sadrzaj>
      <item>KRONE zadruga za građevinarstvo, trgovinu i usluge, OIB 68396955125, Kralja Tomislava 43/a, 48350 Đurđevac zastupanog po punomoćniku Branko Franković</item>
    </izvorni_sadrzaj>
    <derivirana_varijabla naziv="DomainObject.Predmet.ProtuStrankaListFormatedWithAdressOIB_1">
      <item>KRONE zadruga za građevinarstvo, trgovinu i usluge, OIB 68396955125, Kralja Tomislava 43/a, 48350 Đurđevac zastupanog po punomoćniku Branko Franković</item>
    </derivirana_varijabla>
  </DomainObject.Predmet.ProtuStrankaListFormatedWithAdressOIB>
  <DomainObject.Predmet.ProtuStrankaListNazivFormated>
    <izvorni_sadrzaj>
      <item>KRONE zadruga za građevinarstvo, trgovinu i usluge</item>
    </izvorni_sadrzaj>
    <derivirana_varijabla naziv="DomainObject.Predmet.ProtuStrankaListNazivFormated_1">
      <item>KRONE zadruga za građevinarstvo, trgovinu i usluge</item>
    </derivirana_varijabla>
  </DomainObject.Predmet.ProtuStrankaListNazivFormated>
  <DomainObject.Predmet.ProtuStrankaListNazivFormatedOIB>
    <izvorni_sadrzaj>
      <item>KRONE zadruga za građevinarstvo, trgovinu i usluge, OIB 68396955125</item>
    </izvorni_sadrzaj>
    <derivirana_varijabla naziv="DomainObject.Predmet.ProtuStrankaListNazivFormatedOIB_1">
      <item>KRONE zadruga za građevinarstvo, trgovinu i usluge, OIB 68396955125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Branko Franković punomoćnik sudionika u postupku KRONE zadruga za građevinarstvo, trgovinu i usluge</item>
    </izvorni_sadrzaj>
    <derivirana_varijabla naziv="DomainObject.Predmet.OstaliListFormated_1">
      <item>E-oglasna ploča ovog suda</item>
      <item>Sudski registar, Trgovački sud u Varaždinu</item>
      <item>Branko Franković punomoćnik sudionika u postupku KRONE zadruga za građevinarstvo, trgovinu i usluge</item>
    </derivirana_varijabla>
  </DomainObject.Predmet.OstaliListFormated>
  <DomainObject.Predmet.OstaliListFormatedOIB>
    <izvorni_sadrzaj>
      <item>E-oglasna ploča ovog suda</item>
      <item>Sudski registar, Trgovački sud u Varaždinu</item>
      <item>Branko Franković punomoćnik sudionika u postupku KRONE zadruga za građevinarstvo, trgovinu i usluge</item>
    </izvorni_sadrzaj>
    <derivirana_varijabla naziv="DomainObject.Predmet.OstaliListFormatedOIB_1">
      <item>E-oglasna ploča ovog suda</item>
      <item>Sudski registar, Trgovački sud u Varaždinu</item>
      <item>Branko Franković punomoćnik sudionika u postupku KRONE zadruga za građevinarstvo, trgovinu i usluge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Branko Franković, Kralja Tomislava 43/a, 48350 Đurđevac punomoćnik sudionika u postupku KRONE zadruga za građevinarstvo, trgovinu i usluge</item>
    </izvorni_sadrzaj>
    <derivirana_varijabla naziv="DomainObject.Predmet.OstaliListFormatedWithAdress_1">
      <item>E-oglasna ploča ovog suda</item>
      <item>Sudski registar, Trgovački sud u Varaždinu</item>
      <item>Branko Franković, Kralja Tomislava 43/a, 48350 Đurđevac punomoćnik sudionika u postupku KRONE zadruga za građevinarstvo, trgovinu i usluge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Branko Franković, Kralja Tomislava 43/a, 48350 Đurđevac punomoćnik sudionika u postupku KRONE zadruga za građevinarstvo, trgovinu i usluge</item>
    </izvorni_sadrzaj>
    <derivirana_varijabla naziv="DomainObject.Predmet.OstaliListFormatedWithAdressOIB_1">
      <item>E-oglasna ploča ovog suda</item>
      <item>Sudski registar, Trgovački sud u Varaždinu</item>
      <item>Branko Franković, Kralja Tomislava 43/a, 48350 Đurđevac punomoćnik sudionika u postupku KRONE zadruga za građevinarstvo, trgovinu i usluge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Branko Franković</item>
    </izvorni_sadrzaj>
    <derivirana_varijabla naziv="DomainObject.Predmet.OstaliListNazivFormated_1">
      <item>E-oglasna ploča ovog suda</item>
      <item>Sudski registar, Trgovački sud u Varaždinu</item>
      <item>Branko Franković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Branko Franković</item>
    </izvorni_sadrzaj>
    <derivirana_varijabla naziv="DomainObject.Predmet.OstaliListNazivFormatedOIB_1">
      <item>E-oglasna ploča ovog suda</item>
      <item>Sudski registar, Trgovački sud u Varaždinu</item>
      <item>Branko Franković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St-440/2015-4</izvorni_sadrzaj>
    <derivirana_varijabla naziv="DomainObject.PoslovniBrojDokumenta_1">St-440/2015-4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KRONE zadruga za građevinarstvo, trgovinu i usluge</izvorni_sadrzaj>
    <derivirana_varijabla naziv="DomainObject.Predmet.ProtustrankaIDrugi_1">KRONE zadruga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KRONE zadruga za građevinarstvo, trgovinu i usluge, OIB 68396955125, Kralja Tomislava 43/a, 48350 Đurđevac</izvorni_sadrzaj>
    <derivirana_varijabla naziv="DomainObject.Predmet.ProtustrankaIDrugiAdressOIB_1">KRONE zadruga za građevinarstvo, trgovinu i usluge, OIB 68396955125, Kralja Tomislava 43/a,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KRONE zadruga za građevinarstvo, trgovinu i usluge</item>
      <item>E-oglasna ploča ovog suda</item>
      <item>Sudski registar, Trgovački sud u Varaždinu</item>
      <item>Branko Franković</item>
    </izvorni_sadrzaj>
    <derivirana_varijabla naziv="DomainObject.Predmet.SudioniciListNaziv_1">
      <item>Financijska agencija</item>
      <item>KRONE zadruga za građevinarstvo, trgovinu i usluge</item>
      <item>E-oglasna ploča ovog suda</item>
      <item>Sudski registar, Trgovački sud u Varaždinu</item>
      <item>Branko Franković</item>
    </derivirana_varijabla>
  </DomainObject.Predmet.SudioniciListNaziv>
  <DomainObject.Predmet.SudioniciListAdressOIB>
    <izvorni_sadrzaj>
      <item>Financijska agencija, OIB 85821130368, A. Cesarca 2,42000 Varaždin</item>
      <item>KRONE zadruga za građevinarstvo, trgovinu i usluge, OIB 68396955125, Kralja Tomislava 43/a,48350 Đurđevac</item>
      <item>E-oglasna ploča ovog suda</item>
      <item>Sudski registar, Trgovački sud u Varaždinu</item>
      <item>Branko Franković, Kralja Tomislava 43/a,48350 Đurđevac</item>
    </izvorni_sadrzaj>
    <derivirana_varijabla naziv="DomainObject.Predmet.SudioniciListAdressOIB_1">
      <item>Financijska agencija, OIB 85821130368, A. Cesarca 2,42000 Varaždin</item>
      <item>KRONE zadruga za građevinarstvo, trgovinu i usluge, OIB 68396955125, Kralja Tomislava 43/a,48350 Đurđevac</item>
      <item>E-oglasna ploča ovog suda</item>
      <item>Sudski registar, Trgovački sud u Varaždinu</item>
      <item>Branko Franković, Kralja Tomislava 43/a,48350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67625-ED5E-4160-94BB-E3E7BFB90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2082</properties:Characters>
  <properties:Lines>56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2015-11-06T11:09:00Z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