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a55c" w14:paraId="8a5a55c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743EC1">
        <w:rPr>
          <w:rFonts w:hAnsi="Times New Roman" w:ascii="Times New Roman"/>
          <w:szCs w:val="24"/>
          <w:lang w:val="hr-HR"/>
        </w:rPr>
        <w:t>2</w:t>
      </w:r>
      <w:r w:rsidR="0063298B">
        <w:rPr>
          <w:rFonts w:hAnsi="Times New Roman" w:ascii="Times New Roman"/>
          <w:szCs w:val="24"/>
          <w:lang w:val="hr-HR"/>
        </w:rPr>
        <w:t>559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743EC1">
        <w:rPr>
          <w:rFonts w:hAnsi="Times New Roman" w:ascii="Times New Roman"/>
          <w:szCs w:val="24"/>
          <w:lang w:val="hr-HR"/>
        </w:rPr>
        <w:t>2</w:t>
      </w:r>
      <w:r w:rsidR="0063298B">
        <w:rPr>
          <w:rFonts w:hAnsi="Times New Roman" w:ascii="Times New Roman"/>
          <w:szCs w:val="24"/>
          <w:lang w:val="hr-HR"/>
        </w:rPr>
        <w:t>559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993E9F">
        <w:rPr>
          <w:rFonts w:hAnsi="Times New Roman" w:ascii="Times New Roman"/>
          <w:szCs w:val="24"/>
          <w:lang w:val="hr-HR"/>
        </w:rPr>
        <w:t>30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63298B" w:rsidRPr="0063298B">
        <w:rPr>
          <w:rFonts w:hAnsi="Times New Roman" w:ascii="Times New Roman"/>
          <w:szCs w:val="24"/>
          <w:lang w:val="hr-HR"/>
        </w:rPr>
        <w:t xml:space="preserve"> </w:t>
      </w:r>
      <w:r w:rsidR="0063298B">
        <w:rPr>
          <w:rFonts w:hAnsi="Times New Roman" w:ascii="Times New Roman"/>
          <w:szCs w:val="24"/>
          <w:lang w:val="hr-HR"/>
        </w:rPr>
        <w:t>AURO-BENZ d.o.o. Zagreb, Trg J.F. Kennedy 6B/2, OIB:66314689883, MBS:040109155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63298B">
        <w:rPr>
          <w:rFonts w:hAnsi="Times New Roman" w:ascii="Times New Roman"/>
          <w:szCs w:val="24"/>
          <w:lang w:val="hr-HR"/>
        </w:rPr>
        <w:t>23.281.633,30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F6EE0">
        <w:rPr>
          <w:rFonts w:hAnsi="Times New Roman" w:ascii="Times New Roman"/>
          <w:szCs w:val="24"/>
          <w:lang w:val="hr-HR"/>
        </w:rPr>
        <w:t>3</w:t>
      </w:r>
      <w:r w:rsidR="00993E9F">
        <w:rPr>
          <w:rFonts w:hAnsi="Times New Roman" w:ascii="Times New Roman"/>
          <w:szCs w:val="24"/>
          <w:lang w:val="hr-HR"/>
        </w:rPr>
        <w:t>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2A8" w:rsidR="00FA72A8">
      <w:r>
        <w:separator/>
      </w:r>
    </w:p>
  </w:endnote>
  <w:endnote w:id="0" w:type="continuationSeparator">
    <w:p w:rsidRDefault="00FA72A8" w:rsidR="00FA7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2A8" w:rsidR="00FA72A8">
      <w:r>
        <w:separator/>
      </w:r>
    </w:p>
  </w:footnote>
  <w:footnote w:id="0" w:type="continuationSeparator">
    <w:p w:rsidRDefault="00FA72A8" w:rsidR="00FA72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516D9A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Cs w:val="24"/>
        <w:lang w:val="hr-HR"/>
      </w:rPr>
      <w:t>2</w:t>
    </w:r>
    <w:r w:rsidR="0063298B">
      <w:rPr>
        <w:rFonts w:hAnsi="Times New Roman" w:ascii="Times New Roman"/>
        <w:szCs w:val="24"/>
        <w:lang w:val="hr-HR"/>
      </w:rPr>
      <w:t>559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253A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84046"/>
    <w:rsid w:val="002B6E6E"/>
    <w:rsid w:val="002F1D02"/>
    <w:rsid w:val="003402BB"/>
    <w:rsid w:val="00370C1F"/>
    <w:rsid w:val="00387EE7"/>
    <w:rsid w:val="00394CAF"/>
    <w:rsid w:val="003C288F"/>
    <w:rsid w:val="003C3909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16D9A"/>
    <w:rsid w:val="00526B3E"/>
    <w:rsid w:val="00531A5B"/>
    <w:rsid w:val="005940E9"/>
    <w:rsid w:val="00595302"/>
    <w:rsid w:val="00596A37"/>
    <w:rsid w:val="00625949"/>
    <w:rsid w:val="0063298B"/>
    <w:rsid w:val="006356C5"/>
    <w:rsid w:val="00655C82"/>
    <w:rsid w:val="00680B34"/>
    <w:rsid w:val="006B0400"/>
    <w:rsid w:val="006B40F0"/>
    <w:rsid w:val="006B7410"/>
    <w:rsid w:val="006D684D"/>
    <w:rsid w:val="006E37CA"/>
    <w:rsid w:val="006F47E7"/>
    <w:rsid w:val="007174DA"/>
    <w:rsid w:val="00743EC1"/>
    <w:rsid w:val="00766906"/>
    <w:rsid w:val="00787D46"/>
    <w:rsid w:val="007A29F9"/>
    <w:rsid w:val="007B07A8"/>
    <w:rsid w:val="0080516D"/>
    <w:rsid w:val="0084479A"/>
    <w:rsid w:val="00847A5B"/>
    <w:rsid w:val="00884BB3"/>
    <w:rsid w:val="008C6373"/>
    <w:rsid w:val="008D171B"/>
    <w:rsid w:val="008E69CB"/>
    <w:rsid w:val="008F2411"/>
    <w:rsid w:val="00924D75"/>
    <w:rsid w:val="009932D5"/>
    <w:rsid w:val="00993E9F"/>
    <w:rsid w:val="009970D1"/>
    <w:rsid w:val="00997BA9"/>
    <w:rsid w:val="009D221E"/>
    <w:rsid w:val="00A1727A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C3B90"/>
    <w:rsid w:val="00CE1737"/>
    <w:rsid w:val="00CF2939"/>
    <w:rsid w:val="00CF7F5E"/>
    <w:rsid w:val="00D21DAD"/>
    <w:rsid w:val="00D90D86"/>
    <w:rsid w:val="00DB0CED"/>
    <w:rsid w:val="00DF6EE0"/>
    <w:rsid w:val="00E00419"/>
    <w:rsid w:val="00E47881"/>
    <w:rsid w:val="00E86BA5"/>
    <w:rsid w:val="00EA7BAD"/>
    <w:rsid w:val="00ED21DD"/>
    <w:rsid w:val="00EE5750"/>
    <w:rsid w:val="00F2280A"/>
    <w:rsid w:val="00F36BC9"/>
    <w:rsid w:val="00F44D03"/>
    <w:rsid w:val="00F55F20"/>
    <w:rsid w:val="00F62A72"/>
    <w:rsid w:val="00F94B8C"/>
    <w:rsid w:val="00F96D89"/>
    <w:rsid w:val="00FA72A8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D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D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D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D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D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D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D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D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2559</izvorni_sadrzaj>
    <derivirana_varijabla naziv="DomainObject.Predmet.Broj_1">2559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St-2559/2015</izvorni_sadrzaj>
    <derivirana_varijabla naziv="DomainObject.Predmet.OznakaBroj_1">St-2559/2015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 - BENZ d.o.o.</izvorni_sadrzaj>
    <derivirana_varijabla naziv="DomainObject.Predmet.ProtustrankaFormated_1">  AURO - BENZ d.o.o.</derivirana_varijabla>
  </DomainObject.Predmet.ProtustrankaFormated>
  <DomainObject.Predmet.ProtustrankaFormatedOIB>
    <izvorni_sadrzaj>  AURO - BENZ d.o.o., OIB 66314689883</izvorni_sadrzaj>
    <derivirana_varijabla naziv="DomainObject.Predmet.ProtustrankaFormatedOIB_1">  AURO - BENZ d.o.o., OIB 66314689883</derivirana_varijabla>
  </DomainObject.Predmet.ProtustrankaFormatedOIB>
  <DomainObject.Predmet.ProtustrankaFormatedWithAdress>
    <izvorni_sadrzaj> AURO - BENZ d.o.o., Trg J. F. Kennedy 6B/2, 10000 Zagreb</izvorni_sadrzaj>
    <derivirana_varijabla naziv="DomainObject.Predmet.ProtustrankaFormatedWithAdress_1"> AURO - BENZ d.o.o., Trg J. F. Kennedy 6B/2, 10000 Zagreb</derivirana_varijabla>
  </DomainObject.Predmet.ProtustrankaFormatedWithAdress>
  <DomainObject.Predmet.ProtustrankaFormatedWithAdressOIB>
    <izvorni_sadrzaj> AURO - BENZ d.o.o., OIB 66314689883, Trg J. F. Kennedy 6B/2, 10000 Zagreb</izvorni_sadrzaj>
    <derivirana_varijabla naziv="DomainObject.Predmet.ProtustrankaFormatedWithAdressOIB_1"> AURO - BENZ d.o.o., OIB 66314689883, Trg J. F. Kennedy 6B/2, 10000 Zagreb</derivirana_varijabla>
  </DomainObject.Predmet.ProtustrankaFormatedWithAdressOIB>
  <DomainObject.Predmet.ProtustrankaWithAdress>
    <izvorni_sadrzaj>AURO - BENZ d.o.o. Trg J. F. Kennedy 6B/2, 10000 Zagreb</izvorni_sadrzaj>
    <derivirana_varijabla naziv="DomainObject.Predmet.ProtustrankaWithAdress_1">AURO - BENZ d.o.o. Trg J. F. Kennedy 6B/2, 10000 Zagreb</derivirana_varijabla>
  </DomainObject.Predmet.ProtustrankaWithAdress>
  <DomainObject.Predmet.ProtustrankaWithAdressOIB>
    <izvorni_sadrzaj>AURO - BENZ d.o.o., OIB 66314689883, Trg J. F. Kennedy 6B/2, 10000 Zagreb</izvorni_sadrzaj>
    <derivirana_varijabla naziv="DomainObject.Predmet.ProtustrankaWithAdressOIB_1">AURO - BENZ d.o.o., OIB 66314689883, Trg J. F. Kennedy 6B/2, 10000 Zagreb</derivirana_varijabla>
  </DomainObject.Predmet.ProtustrankaWithAdressOIB>
  <DomainObject.Predmet.ProtustrankaNazivFormated>
    <izvorni_sadrzaj>AURO - BENZ d.o.o.</izvorni_sadrzaj>
    <derivirana_varijabla naziv="DomainObject.Predmet.ProtustrankaNazivFormated_1">AURO - BENZ d.o.o.</derivirana_varijabla>
  </DomainObject.Predmet.ProtustrankaNazivFormated>
  <DomainObject.Predmet.ProtustrankaNazivFormatedOIB>
    <izvorni_sadrzaj>AURO - BENZ d.o.o., OIB 66314689883</izvorni_sadrzaj>
    <derivirana_varijabla naziv="DomainObject.Predmet.ProtustrankaNazivFormatedOIB_1">AURO - BENZ d.o.o., OIB 66314689883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 - BENZ d.o.o.</item>
    </izvorni_sadrzaj>
    <derivirana_varijabla naziv="DomainObject.Predmet.ProtuStrankaListFormated_1">
      <item>AURO - BENZ d.o.o.</item>
    </derivirana_varijabla>
  </DomainObject.Predmet.ProtuStrankaListFormated>
  <DomainObject.Predmet.ProtuStrankaListFormatedOIB>
    <izvorni_sadrzaj>
      <item>AURO - BENZ d.o.o., OIB 66314689883</item>
    </izvorni_sadrzaj>
    <derivirana_varijabla naziv="DomainObject.Predmet.ProtuStrankaListFormatedOIB_1">
      <item>AURO - BENZ d.o.o., OIB 66314689883</item>
    </derivirana_varijabla>
  </DomainObject.Predmet.ProtuStrankaListFormatedOIB>
  <DomainObject.Predmet.ProtuStrankaListFormatedWithAdress>
    <izvorni_sadrzaj>
      <item>AURO - BENZ d.o.o., Trg J. F. Kennedy 6B/2, 10000 Zagreb</item>
    </izvorni_sadrzaj>
    <derivirana_varijabla naziv="DomainObject.Predmet.ProtuStrankaListFormatedWithAdress_1">
      <item>AURO - BENZ d.o.o., Trg J. F. Kennedy 6B/2, 10000 Zagreb</item>
    </derivirana_varijabla>
  </DomainObject.Predmet.ProtuStrankaListFormatedWithAdress>
  <DomainObject.Predmet.ProtuStrankaListFormatedWithAdressOIB>
    <izvorni_sadrzaj>
      <item>AURO - BENZ d.o.o., OIB 66314689883, Trg J. F. Kennedy 6B/2, 10000 Zagreb</item>
    </izvorni_sadrzaj>
    <derivirana_varijabla naziv="DomainObject.Predmet.ProtuStrankaListFormatedWithAdressOIB_1">
      <item>AURO - BENZ d.o.o., OIB 66314689883, Trg J. F. Kennedy 6B/2, 10000 Zagreb</item>
    </derivirana_varijabla>
  </DomainObject.Predmet.ProtuStrankaListFormatedWithAdressOIB>
  <DomainObject.Predmet.ProtuStrankaListNazivFormated>
    <izvorni_sadrzaj>
      <item>AURO - BENZ d.o.o.</item>
    </izvorni_sadrzaj>
    <derivirana_varijabla naziv="DomainObject.Predmet.ProtuStrankaListNazivFormated_1">
      <item>AURO - BENZ d.o.o.</item>
    </derivirana_varijabla>
  </DomainObject.Predmet.ProtuStrankaListNazivFormated>
  <DomainObject.Predmet.ProtuStrankaListNazivFormatedOIB>
    <izvorni_sadrzaj>
      <item>AURO - BENZ d.o.o., OIB 66314689883</item>
    </izvorni_sadrzaj>
    <derivirana_varijabla naziv="DomainObject.Predmet.ProtuStrankaListNazivFormatedOIB_1">
      <item>AURO - BENZ d.o.o., OIB 66314689883</item>
    </derivirana_varijabla>
  </DomainObject.Predmet.ProtuStrankaListNazivFormatedOIB>
  <DomainObject.Predmet.OstaliListFormated>
    <izvorni_sadrzaj>
      <item>Vinko Bebek</item>
    </izvorni_sadrzaj>
    <derivirana_varijabla naziv="DomainObject.Predmet.OstaliListFormated_1">
      <item>Vinko Bebek</item>
    </derivirana_varijabla>
  </DomainObject.Predmet.OstaliListFormated>
  <DomainObject.Predmet.OstaliListFormatedOIB>
    <izvorni_sadrzaj>
      <item>Vinko Bebek, OIB 99728775025</item>
    </izvorni_sadrzaj>
    <derivirana_varijabla naziv="DomainObject.Predmet.OstaliListFormatedOIB_1">
      <item>Vinko Bebek, OIB 99728775025</item>
    </derivirana_varijabla>
  </DomainObject.Predmet.OstaliListFormatedOIB>
  <DomainObject.Predmet.OstaliListFormatedWithAdress>
    <izvorni_sadrzaj>
      <item>Vinko Bebek, Šipovača 128, Ljubuški</item>
    </izvorni_sadrzaj>
    <derivirana_varijabla naziv="DomainObject.Predmet.OstaliListFormatedWithAdress_1">
      <item>Vinko Bebek, Šipovača 128, Ljubuški</item>
    </derivirana_varijabla>
  </DomainObject.Predmet.OstaliListFormatedWithAdress>
  <DomainObject.Predmet.OstaliListFormatedWithAdressOIB>
    <izvorni_sadrzaj>
      <item>Vinko Bebek, OIB 99728775025, Šipovača 128, Ljubuški</item>
    </izvorni_sadrzaj>
    <derivirana_varijabla naziv="DomainObject.Predmet.OstaliListFormatedWithAdressOIB_1">
      <item>Vinko Bebek, OIB 99728775025, Šipovača 128, Ljubuški</item>
    </derivirana_varijabla>
  </DomainObject.Predmet.OstaliListFormatedWithAdressOIB>
  <DomainObject.Predmet.OstaliListNazivFormated>
    <izvorni_sadrzaj>
      <item>Vinko Bebek</item>
    </izvorni_sadrzaj>
    <derivirana_varijabla naziv="DomainObject.Predmet.OstaliListNazivFormated_1">
      <item>Vinko Bebek</item>
    </derivirana_varijabla>
  </DomainObject.Predmet.OstaliListNazivFormated>
  <DomainObject.Predmet.OstaliListNazivFormatedOIB>
    <izvorni_sadrzaj>
      <item>Vinko Bebek, OIB 99728775025</item>
    </izvorni_sadrzaj>
    <derivirana_varijabla naziv="DomainObject.Predmet.OstaliListNazivFormatedOIB_1">
      <item>Vinko Bebek, OIB 99728775025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 - BENZ d.o.o.</izvorni_sadrzaj>
    <derivirana_varijabla naziv="DomainObject.Predmet.ProtustrankaIDrugi_1">AURO - BENZ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AURO - BENZ d.o.o., OIB 66314689883, Trg J. F. Kennedy 6B/2, 10000 Zagreb</izvorni_sadrzaj>
    <derivirana_varijabla naziv="DomainObject.Predmet.ProtustrankaIDrugiAdressOIB_1">AURO - BENZ d.o.o., OIB 66314689883, Trg J. F. Kennedy 6B/2,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AURO - BENZ d.o.o.</item>
      <item>Vinko Bebek</item>
    </izvorni_sadrzaj>
    <derivirana_varijabla naziv="DomainObject.Predmet.SudioniciListNaziv_1">
      <item>FINA Regionalni centar Zagreb</item>
      <item>AURO - BENZ d.o.o.</item>
      <item>Vinko Bebek</item>
    </derivirana_varijabla>
  </DomainObject.Predmet.SudioniciListNaziv>
  <DomainObject.Predmet.SudioniciListAdressOIB>
    <izvorni_sadrzaj>
      <item>FINA Regionalni centar Zagreb, OIB 85821130368, Trg svibanjskih žrtava  1995. 1,10000 Zagreb</item>
      <item>AURO - BENZ d.o.o., OIB 66314689883, Trg J. F. Kennedy 6B/2,10000 Zagreb</item>
      <item>Vinko Bebek, OIB 99728775025, Šipovača 128,Ljubuški</item>
    </izvorni_sadrzaj>
    <derivirana_varijabla naziv="DomainObject.Predmet.SudioniciListAdressOIB_1">
      <item>FINA Regionalni centar Zagreb, OIB 85821130368, Trg svibanjskih žrtava  1995. 1,10000 Zagreb</item>
      <item>AURO - BENZ d.o.o., OIB 66314689883, Trg J. F. Kennedy 6B/2,10000 Zagreb</item>
      <item>Vinko Bebek, OIB 99728775025, Šipovača 128,Ljubuški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66314689883</item>
      <item>, OIB 99728775025</item>
    </izvorni_sadrzaj>
    <derivirana_varijabla naziv="DomainObject.Predmet.SudioniciListNazivOIB_1">
      <item>, OIB 85821130368</item>
      <item>, OIB 66314689883</item>
      <item>, OIB 99728775025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0BFFF-642E-4046-9F2F-A00C5C038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1368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2015-11-30T12:52:00Z</dcterms:created>
  <dc:creator>Sudsko vijeæe</dc:creator>
  <cp:lastModifiedBy>Marina Markić</cp:lastModifiedBy>
  <cp:lastPrinted>2015-11-30T12:43:00Z</cp:lastPrinted>
  <dcterms:modified xmlns:xsi="http://www.w3.org/2001/XMLSchema-instance" xsi:type="dcterms:W3CDTF">2015-11-30T12:53:00Z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