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0719" w14:paraId="1080719" w:rsidRDefault="003421DB" w:rsidP="003421DB" w:rsidR="003421DB">
      <w:pPr>
        <w:jc w:val="right"/>
        <w15:collapsed w:val="false"/>
      </w:pPr>
      <w:bookmarkStart w:name="_GoBack" w:id="0"/>
      <w:bookmarkEnd w:id="0"/>
      <w:r>
        <w:t>13 St-508/13-90</w:t>
      </w:r>
    </w:p>
    <w:p w:rsidRDefault="003421DB" w:rsidP="003421DB" w:rsidR="003421DB" w:rsidRPr="003B4B51">
      <w:pPr>
        <w:pStyle w:val="Naslov1"/>
        <w:jc w:val="right"/>
        <w:rPr>
          <w:b w:val="false"/>
        </w:rPr>
      </w:pPr>
    </w:p>
    <w:p w:rsidRDefault="003421DB" w:rsidP="003421DB" w:rsidR="003421D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1DB" w:rsidP="003421DB" w:rsidR="003421DB" w:rsidRPr="00D21A2C"/>
    <w:p w:rsidRDefault="003421DB" w:rsidP="003421DB" w:rsidR="003421D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1DB" w:rsidP="003421DB" w:rsidR="003421D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421DB" w:rsidP="003421DB" w:rsidR="003421DB"/>
    <w:p w:rsidRDefault="00C91756" w:rsidP="003421DB" w:rsidR="00C91756"/>
    <w:p w:rsidRDefault="00C91756" w:rsidP="003421DB" w:rsidR="00C91756" w:rsidRPr="003B4B51"/>
    <w:p w:rsidRDefault="003421DB" w:rsidP="003421DB" w:rsidR="003421DB" w:rsidRPr="00E818D0">
      <w:pPr>
        <w:pStyle w:val="Naslov1"/>
        <w:rPr>
          <w:b w:val="false"/>
          <w:sz w:val="24"/>
        </w:rPr>
      </w:pPr>
      <w:r w:rsidRPr="00E818D0">
        <w:rPr>
          <w:b w:val="false"/>
          <w:sz w:val="24"/>
        </w:rPr>
        <w:t>Z A K L J U Č A K</w:t>
      </w:r>
    </w:p>
    <w:p w:rsidRDefault="003421DB" w:rsidP="003421DB" w:rsidR="003421DB">
      <w:pPr>
        <w:jc w:val="center"/>
        <w:rPr>
          <w:b/>
        </w:rPr>
      </w:pPr>
    </w:p>
    <w:p w:rsidRDefault="00C91756" w:rsidP="003421DB" w:rsidR="00C91756">
      <w:pPr>
        <w:jc w:val="center"/>
        <w:rPr>
          <w:b/>
        </w:rPr>
      </w:pPr>
    </w:p>
    <w:p w:rsidRDefault="00C91756" w:rsidP="003421DB" w:rsidR="00C91756">
      <w:pPr>
        <w:jc w:val="center"/>
        <w:rPr>
          <w:b/>
        </w:rPr>
      </w:pPr>
    </w:p>
    <w:p w:rsidRDefault="003421DB" w:rsidP="00C91756" w:rsidR="00C91756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FD24B4">
        <w:t>GOD d.o.o. za proizvodnju proizvoda od drva i promet, u stečaju, Đurđenovac, Trg N. Š. Zrinskog 1,  OIB 54111676096,  MBS 050008202</w:t>
      </w:r>
      <w:r>
        <w:t xml:space="preserve">, dana 20. prosinca  2016.             </w:t>
      </w:r>
    </w:p>
    <w:p w:rsidRDefault="00C91756" w:rsidP="00C91756" w:rsidR="00C91756">
      <w:pPr>
        <w:ind w:firstLine="708"/>
        <w:jc w:val="both"/>
        <w:rPr>
          <w:b/>
          <w:bCs/>
        </w:rPr>
      </w:pPr>
    </w:p>
    <w:p w:rsidRDefault="00C91756" w:rsidP="00C91756" w:rsidR="00C91756" w:rsidRPr="00C91756">
      <w:pPr>
        <w:ind w:firstLine="708"/>
        <w:jc w:val="both"/>
        <w:rPr>
          <w:b/>
          <w:bCs/>
        </w:rPr>
      </w:pPr>
    </w:p>
    <w:p w:rsidRDefault="003421DB" w:rsidP="003421DB" w:rsidR="003421DB" w:rsidRPr="00FD000B">
      <w:pPr>
        <w:jc w:val="center"/>
      </w:pPr>
      <w:r w:rsidRPr="003B4B51">
        <w:rPr>
          <w:b/>
        </w:rPr>
        <w:t xml:space="preserve">  </w:t>
      </w:r>
      <w:r w:rsidRPr="00FD000B">
        <w:t>z a k l j u č i o     j e</w:t>
      </w:r>
    </w:p>
    <w:p w:rsidRDefault="00C91756" w:rsidP="00835AF3" w:rsidR="00C91756">
      <w:pPr>
        <w:rPr>
          <w:b/>
        </w:rPr>
      </w:pPr>
    </w:p>
    <w:p w:rsidRDefault="00C91756" w:rsidP="00835AF3" w:rsidR="00C91756">
      <w:pPr>
        <w:rPr>
          <w:b/>
        </w:rPr>
      </w:pPr>
    </w:p>
    <w:p w:rsidRDefault="001E716B" w:rsidP="00C91756" w:rsidR="00266E98">
      <w:pPr>
        <w:numPr>
          <w:ilvl w:val="0"/>
          <w:numId w:val="5"/>
        </w:numPr>
        <w:jc w:val="both"/>
      </w:pPr>
      <w:r>
        <w:t>Određuje se ročište za diobu kupovnine</w:t>
      </w:r>
      <w:r w:rsidR="003421DB">
        <w:t xml:space="preserve"> ostvarene prodajom nekretnina</w:t>
      </w:r>
      <w:r w:rsidR="000B5752">
        <w:t xml:space="preserve"> u vlasništvu stečajnog dužnika</w:t>
      </w:r>
      <w:r w:rsidR="003421DB">
        <w:t xml:space="preserve"> </w:t>
      </w:r>
      <w:r w:rsidR="003421DB" w:rsidRPr="00FD24B4">
        <w:t>GOD d.o.o. za proizvodnju proizvoda od drva i promet, u stečaju, Đurđenovac, Trg N. Š. Zrinskog 1,  OIB 54111676096,  MBS 050008202</w:t>
      </w:r>
      <w:r w:rsidR="000B5752">
        <w:t>:</w:t>
      </w:r>
    </w:p>
    <w:p w:rsidRDefault="00C91756" w:rsidP="00C91756" w:rsidR="00C91756">
      <w:pPr>
        <w:ind w:left="1065"/>
        <w:jc w:val="both"/>
      </w:pPr>
    </w:p>
    <w:p w:rsidRDefault="003421DB" w:rsidP="003421DB" w:rsidR="003421DB" w:rsidRPr="00023F3C">
      <w:pPr>
        <w:ind w:left="1425"/>
        <w:jc w:val="both"/>
      </w:pPr>
      <w:r>
        <w:rPr>
          <w:color w:val="000000"/>
        </w:rPr>
        <w:t>upisanih u zk.ul. 1229 k.o. Đurđenovac:</w:t>
      </w:r>
    </w:p>
    <w:p w:rsidRDefault="003421DB" w:rsidP="00C91756" w:rsidR="003421DB" w:rsidRPr="00C91756">
      <w:pPr>
        <w:numPr>
          <w:ilvl w:val="0"/>
          <w:numId w:val="11"/>
        </w:numPr>
        <w:jc w:val="both"/>
      </w:pPr>
      <w:r>
        <w:rPr>
          <w:color w:val="000000"/>
        </w:rPr>
        <w:t>kčbr. 1177/26 u naravi tvornica parketa i zgrada, ekonomsko dvorište, Trg Nikole Šubića Zrinskog, ukupne površine 4550 m2,</w:t>
      </w:r>
    </w:p>
    <w:p w:rsidRDefault="00C91756" w:rsidP="00C91756" w:rsidR="00C91756">
      <w:pPr>
        <w:ind w:left="1785"/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3421DB">
        <w:t xml:space="preserve"> 16. siječanj 2017</w:t>
      </w:r>
      <w:r w:rsidR="00266E98">
        <w:t xml:space="preserve">. </w:t>
      </w:r>
      <w:r w:rsidR="00835AF3">
        <w:t xml:space="preserve">godine s početkom u </w:t>
      </w:r>
      <w:r w:rsidR="00266E98">
        <w:t>1</w:t>
      </w:r>
      <w:r w:rsidR="003421DB">
        <w:t>0,3</w:t>
      </w:r>
      <w:r w:rsidR="00266E98">
        <w:t>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C91756" w:rsidP="001E716B" w:rsidR="00C91756">
      <w:pPr>
        <w:ind w:left="705"/>
        <w:jc w:val="center"/>
        <w:rPr>
          <w:b/>
        </w:rPr>
      </w:pPr>
    </w:p>
    <w:p w:rsidRDefault="001E716B" w:rsidP="0094454A" w:rsidR="001E716B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66E98" w:rsidP="001E716B" w:rsidR="00266E98">
      <w:pPr>
        <w:jc w:val="both"/>
      </w:pPr>
    </w:p>
    <w:p w:rsidRDefault="00C91756" w:rsidP="001E716B" w:rsidR="00C91756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C91756" w:rsidR="0094454A"/>
    <w:p w:rsidRDefault="00C91756" w:rsidP="00C91756" w:rsidR="00C91756"/>
    <w:p w:rsidRDefault="00C91756" w:rsidP="00C91756" w:rsidR="00C91756"/>
    <w:p w:rsidRDefault="001E716B" w:rsidP="00C91756" w:rsidR="00C91756">
      <w:pPr>
        <w:ind w:firstLine="705"/>
        <w:jc w:val="both"/>
      </w:pPr>
      <w:r>
        <w:t>Nakon pravomoćnosti rješenja o dosudi nekretnine kupcu valjalo je rij</w:t>
      </w:r>
      <w:r w:rsidR="00C91756">
        <w:t xml:space="preserve">ešiti kao u izreci </w:t>
      </w: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center"/>
      </w:pPr>
      <w:r>
        <w:t>2</w:t>
      </w:r>
    </w:p>
    <w:p w:rsidRDefault="00C91756" w:rsidP="00C91756" w:rsidR="00C91756">
      <w:pPr>
        <w:jc w:val="right"/>
      </w:pPr>
      <w:r>
        <w:t>13 St-508/13-90</w:t>
      </w:r>
    </w:p>
    <w:p w:rsidRDefault="00C91756" w:rsidP="00C91756" w:rsidR="00C91756">
      <w:pPr>
        <w:jc w:val="center"/>
      </w:pPr>
    </w:p>
    <w:p w:rsidRDefault="00C91756" w:rsidP="00C91756" w:rsidR="00C91756">
      <w:pPr>
        <w:jc w:val="center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C91756" w:rsidP="00C91756" w:rsidR="00C91756">
      <w:pPr>
        <w:jc w:val="both"/>
      </w:pPr>
    </w:p>
    <w:p w:rsidRDefault="007704F9" w:rsidP="00C91756" w:rsidR="001E716B">
      <w:pPr>
        <w:jc w:val="both"/>
      </w:pPr>
      <w:r>
        <w:t>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C91756" w:rsidR="0094454A">
      <w:pPr>
        <w:jc w:val="both"/>
      </w:pPr>
    </w:p>
    <w:p w:rsidRDefault="00C91756" w:rsidP="00C91756" w:rsidR="00C91756" w:rsidRPr="00395CE3">
      <w:pPr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3421DB">
        <w:t>20. prosinac</w:t>
      </w:r>
      <w:r w:rsidR="00266E98">
        <w:t xml:space="preserve"> 2016. </w:t>
      </w:r>
    </w:p>
    <w:p w:rsidRDefault="00C91756" w:rsidP="00401690" w:rsidR="00C91756">
      <w:pPr>
        <w:jc w:val="center"/>
      </w:pPr>
    </w:p>
    <w:p w:rsidRDefault="00C91756" w:rsidP="00401690" w:rsidR="00C91756">
      <w:pPr>
        <w:jc w:val="center"/>
      </w:pPr>
    </w:p>
    <w:p w:rsidRDefault="0094454A" w:rsidP="00C91756" w:rsidR="0094454A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C91756" w:rsidP="001E716B" w:rsidR="00C91756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C91756" w:rsidR="00C91756">
      <w:pPr>
        <w:pStyle w:val="Tijeloteksta"/>
        <w:numPr>
          <w:ilvl w:val="0"/>
          <w:numId w:val="8"/>
        </w:numPr>
        <w:jc w:val="left"/>
      </w:pPr>
      <w:r>
        <w:t>stečajni</w:t>
      </w:r>
      <w:r w:rsidR="00C1245B">
        <w:t xml:space="preserve"> upravitelj Renata Horvatin</w:t>
      </w:r>
    </w:p>
    <w:p w:rsidRDefault="00C1245B" w:rsidP="00C1245B" w:rsidR="00C1245B" w:rsidRPr="00DD1AFF">
      <w:pPr>
        <w:numPr>
          <w:ilvl w:val="0"/>
          <w:numId w:val="8"/>
        </w:numPr>
        <w:rPr>
          <w:bCs/>
        </w:rPr>
      </w:pPr>
      <w:r>
        <w:rPr>
          <w:bCs/>
        </w:rPr>
        <w:t xml:space="preserve">razlučni vjerovnik </w:t>
      </w:r>
      <w:r>
        <w:t xml:space="preserve"> Privredna banka Zagreb d.d. Zagreb po punomoćniku Zoran Puljiz odvjetnik iz Zagreba, Grahorova 24, uz prijedlog diobe kupovnine str. 217 spisa</w:t>
      </w:r>
    </w:p>
    <w:p w:rsidRDefault="00C1245B" w:rsidP="00C1245B" w:rsidR="00C1245B" w:rsidRPr="00DD1AFF">
      <w:pPr>
        <w:numPr>
          <w:ilvl w:val="0"/>
          <w:numId w:val="8"/>
        </w:numPr>
        <w:rPr>
          <w:bCs/>
        </w:rPr>
      </w:pPr>
      <w:r>
        <w:t>razlučni vjerovnik Prijevoz i trgovina Tomislav i Slavko Uremović d.o.o. Našice, V. Lisinskog 57 - uz prijedlog diobe kupovnine str. 217 spisa</w:t>
      </w:r>
    </w:p>
    <w:p w:rsidRDefault="00C1245B" w:rsidP="00C1245B" w:rsidR="00C1245B" w:rsidRPr="00C1245B">
      <w:pPr>
        <w:numPr>
          <w:ilvl w:val="0"/>
          <w:numId w:val="8"/>
        </w:numPr>
        <w:rPr>
          <w:bCs/>
        </w:rPr>
      </w:pPr>
      <w:r>
        <w:t>razlučni vjerovnik RH MF Zagreb - uz prijedlog diobe kupovnine str. 217 spisa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C1245B" w:rsidP="00835AF3" w:rsidR="007704F9">
      <w:pPr>
        <w:pStyle w:val="Tijeloteksta"/>
        <w:numPr>
          <w:ilvl w:val="0"/>
          <w:numId w:val="8"/>
        </w:numPr>
        <w:jc w:val="left"/>
      </w:pPr>
      <w:r>
        <w:t>roč. 16/1/17</w:t>
      </w:r>
    </w:p>
    <w:sectPr w:rsidSect="00C91756" w:rsidR="007704F9">
      <w:pgSz w:code="9" w:h="16838" w:w="11906"/>
      <w:pgMar w:gutter="0" w:footer="709" w:header="709" w:left="1417" w:bottom="284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21DB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1695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245B"/>
    <w:rsid w:val="00C1381A"/>
    <w:rsid w:val="00C15361"/>
    <w:rsid w:val="00C1649E"/>
    <w:rsid w:val="00C17A2F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756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421DB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421DB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6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Društvo s ograničenom odgovornošću za proizvodnju proizvoda od drva i promet</izvorni_sadrzaj>
    <derivirana_varijabla naziv="DomainObject.Predmet.ProtustrankaFormated_1">  GOD Društvo s ograničenom odgovornošću za proizvodnju proizvoda od drva i promet</derivirana_varijabla>
  </DomainObject.Predmet.ProtustrankaFormated>
  <DomainObject.Predmet.ProtustrankaFormatedOIB>
    <izvorni_sadrzaj>  GOD Društvo s ograničenom odgovornošću za proizvodnju proizvoda od drva i promet, OIB 54111676096</izvorni_sadrzaj>
    <derivirana_varijabla naziv="DomainObject.Predmet.ProtustrankaFormatedOIB_1">  GOD Društvo s ograničenom odgovornošću za proizvodnju proizvoda od drva i promet, OIB 54111676096</derivirana_varijabla>
  </DomainObject.Predmet.ProtustrankaFormatedOIB>
  <DomainObject.Predmet.ProtustrankaFormatedWithAdress>
    <izvorni_sadrzaj> GOD Društvo s ograničenom odgovornošću za proizvodnju proizvoda od drva i promet, Trg Nikole Šubića Zrinskog 1, Đurđenovac</izvorni_sadrzaj>
    <derivirana_varijabla naziv="DomainObject.Predmet.ProtustrankaFormatedWithAdress_1"> GOD Društvo s ograničenom odgovornošću za proizvodnju proizvoda od drva i promet, Trg Nikole Šubića Zrinskog 1, Đurđenovac</derivirana_varijabla>
  </DomainObject.Predmet.ProtustrankaFormatedWithAdress>
  <DomainObject.Predmet.ProtustrankaFormatedWithAdressOIB>
    <izvorni_sadrzaj> GOD Društvo s ograničenom odgovornošću za proizvodnju proizvoda od drva i promet, OIB 54111676096, Trg Nikole Šubića Zrinskog 1, Đurđenovac</izvorni_sadrzaj>
    <derivirana_varijabla naziv="DomainObject.Predmet.ProtustrankaFormatedWithAdressOIB_1"> GOD Društvo s ograničenom odgovornošću za proizvodnju proizvoda od drva i promet, OIB 54111676096, Trg Nikole Šubića Zrinskog 1, Đurđenovac</derivirana_varijabla>
  </DomainObject.Predmet.ProtustrankaFormatedWithAdressOIB>
  <DomainObject.Predmet.ProtustrankaWithAdress>
    <izvorni_sadrzaj>GOD Društvo s ograničenom odgovornošću za proizvodnju proizvoda od drva i promet Trg Nikole Šubića Zrinskog 1, Đurđenovac</izvorni_sadrzaj>
    <derivirana_varijabla naziv="DomainObject.Predmet.ProtustrankaWithAdress_1">GOD Društvo s ograničenom odgovornošću za proizvodnju proizvoda od drva i promet Trg Nikole Šubića Zrinskog 1, Đurđenovac</derivirana_varijabla>
  </DomainObject.Predmet.ProtustrankaWithAdress>
  <DomainObject.Predmet.ProtustrankaWithAdressOIB>
    <izvorni_sadrzaj>GOD Društvo s ograničenom odgovornošću za proizvodnju proizvoda od drva i promet, OIB 54111676096, Trg Nikole Šubića Zrinskog 1, Đurđenovac</izvorni_sadrzaj>
    <derivirana_varijabla naziv="DomainObject.Predmet.ProtustrankaWithAdressOIB_1">GOD Društvo s ograničenom odgovornošću za proizvodnju proizvoda od drva i promet, OIB 54111676096, Trg Nikole Šubića Zrinskog 1, Đurđenovac</derivirana_varijabla>
  </DomainObject.Predmet.ProtustrankaWithAdressOIB>
  <DomainObject.Predmet.ProtustrankaNazivFormated>
    <izvorni_sadrzaj>GOD Društvo s ograničenom odgovornošću za proizvodnju proizvoda od drva i promet</izvorni_sadrzaj>
    <derivirana_varijabla naziv="DomainObject.Predmet.ProtustrankaNazivFormated_1">GOD Društvo s ograničenom odgovornošću za proizvodnju proizvoda od drva i promet</derivirana_varijabla>
  </DomainObject.Predmet.ProtustrankaNazivFormated>
  <DomainObject.Predmet.ProtustrankaNazivFormatedOIB>
    <izvorni_sadrzaj>GOD Društvo s ograničenom odgovornošću za proizvodnju proizvoda od drva i promet, OIB 54111676096</izvorni_sadrzaj>
    <derivirana_varijabla naziv="DomainObject.Predmet.ProtustrankaNazivFormatedOIB_1">GOD Društvo s ograničenom odgovornošću za proizvodnju proizvoda od drva i promet, OIB 54111676096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1, Osijek</izvorni_sadrzaj>
    <derivirana_varijabla naziv="DomainObject.Predmet.StrankaFormatedWithAdress_1"> FINA OSIJEK, L. JAGERA 1, Osijek</derivirana_varijabla>
  </DomainObject.Predmet.StrankaFormatedWithAdress>
  <DomainObject.Predmet.StrankaFormatedWithAdressOIB>
    <izvorni_sadrzaj> FINA OSIJEK, L. JAGERA 1, Osijek</izvorni_sadrzaj>
    <derivirana_varijabla naziv="DomainObject.Predmet.StrankaFormatedWithAdressOIB_1"> FINA OSIJEK, L. JAGERA 1, Osijek</derivirana_varijabla>
  </DomainObject.Predmet.StrankaFormatedWithAdressOIB>
  <DomainObject.Predmet.StrankaWithAdress>
    <izvorni_sadrzaj>FINA OSIJEK L. JAGERA 1,Osijek</izvorni_sadrzaj>
    <derivirana_varijabla naziv="DomainObject.Predmet.StrankaWithAdress_1">FINA OSIJEK L. JAGERA 1,Osijek</derivirana_varijabla>
  </DomainObject.Predmet.StrankaWithAdress>
  <DomainObject.Predmet.StrankaWithAdressOIB>
    <izvorni_sadrzaj>FINA OSIJEK, L. JAGERA 1,Osijek</izvorni_sadrzaj>
    <derivirana_varijabla naziv="DomainObject.Predmet.StrankaWithAdressOIB_1">FINA OSIJEK, L. JAGERA 1,Osijek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1, Osijek</item>
    </izvorni_sadrzaj>
    <derivirana_varijabla naziv="DomainObject.Predmet.StrankaListFormatedWithAdress_1">
      <item>FINA OSIJEK, L. JAGERA 1, Osijek</item>
    </derivirana_varijabla>
  </DomainObject.Predmet.StrankaListFormatedWithAdress>
  <DomainObject.Predmet.StrankaListFormatedWithAdressOIB>
    <izvorni_sadrzaj>
      <item>FINA OSIJEK, L. JAGERA 1, Osijek</item>
    </izvorni_sadrzaj>
    <derivirana_varijabla naziv="DomainObject.Predmet.StrankaListFormatedWithAdressOIB_1">
      <item>FINA OSIJEK, L. JAGERA 1,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GOD Društvo s ograničenom odgovornošću za proizvodnju proizvoda od drva i promet</item>
    </izvorni_sadrzaj>
    <derivirana_varijabla naziv="DomainObject.Predmet.ProtuStrankaListFormated_1">
      <item>GOD Društvo s ograničenom odgovornošću za proizvodnju proizvoda od drva i promet</item>
    </derivirana_varijabla>
  </DomainObject.Predmet.ProtuStrankaListFormated>
  <DomainObject.Predmet.ProtuStrankaListFormatedOIB>
    <izvorni_sadrzaj>
      <item>GOD Društvo s ograničenom odgovornošću za proizvodnju proizvoda od drva i promet, OIB 54111676096</item>
    </izvorni_sadrzaj>
    <derivirana_varijabla naziv="DomainObject.Predmet.ProtuStrankaListFormatedOIB_1">
      <item>GOD Društvo s ograničenom odgovornošću za proizvodnju proizvoda od drva i promet, OIB 54111676096</item>
    </derivirana_varijabla>
  </DomainObject.Predmet.ProtuStrankaListFormatedOIB>
  <DomainObject.Predmet.ProtuStrankaListFormatedWithAdress>
    <izvorni_sadrzaj>
      <item>GOD Društvo s ograničenom odgovornošću za proizvodnju proizvoda od drva i promet, Trg Nikole Šubića Zrinskog 1, Đurđenovac</item>
    </izvorni_sadrzaj>
    <derivirana_varijabla naziv="DomainObject.Predmet.ProtuStrankaListFormatedWithAdress_1">
      <item>GOD Društvo s ograničenom odgovornošću za proizvodnju proizvoda od drva i promet, Trg Nikole Šubića Zrinskog 1, Đurđenovac</item>
    </derivirana_varijabla>
  </DomainObject.Predmet.ProtuStrankaListFormatedWithAdress>
  <DomainObject.Predmet.ProtuStrankaListFormatedWithAdressOIB>
    <izvorni_sadrzaj>
      <item>GOD Društvo s ograničenom odgovornošću za proizvodnju proizvoda od drva i promet, OIB 54111676096, Trg Nikole Šubića Zrinskog 1, Đurđenovac</item>
    </izvorni_sadrzaj>
    <derivirana_varijabla naziv="DomainObject.Predmet.ProtuStrankaListFormatedWithAdressOIB_1">
      <item>GOD Društvo s ograničenom odgovornošću za proizvodnju proizvoda od drva i promet, OIB 54111676096, Trg Nikole Šubića Zrinskog 1, Đurđenovac</item>
    </derivirana_varijabla>
  </DomainObject.Predmet.ProtuStrankaListFormatedWithAdressOIB>
  <DomainObject.Predmet.ProtuStrankaListNazivFormated>
    <izvorni_sadrzaj>
      <item>GOD Društvo s ograničenom odgovornošću za proizvodnju proizvoda od drva i promet</item>
    </izvorni_sadrzaj>
    <derivirana_varijabla naziv="DomainObject.Predmet.ProtuStrankaListNazivFormated_1">
      <item>GOD Društvo s ograničenom odgovornošću za proizvodnju proizvoda od drva i promet</item>
    </derivirana_varijabla>
  </DomainObject.Predmet.ProtuStrankaListNazivFormated>
  <DomainObject.Predmet.ProtuStrankaListNazivFormatedOIB>
    <izvorni_sadrzaj>
      <item>GOD Društvo s ograničenom odgovornošću za proizvodnju proizvoda od drva i promet, OIB 54111676096</item>
    </izvorni_sadrzaj>
    <derivirana_varijabla naziv="DomainObject.Predmet.ProtuStrankaListNazivFormatedOIB_1">
      <item>GOD Društvo s ograničenom odgovornošću za proizvodnju proizvoda od drva i promet, OIB 54111676096</item>
    </derivirana_varijabla>
  </DomainObject.Predmet.ProtuStrankaListNazivFormatedOIB>
  <DomainObject.Predmet.OstaliList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Formated>
  <DomainObject.Predmet.OstaliList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FormatedOIB>
  <DomainObject.Predmet.OstaliListFormatedWithAdress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izvorni_sadrzaj>
    <derivirana_varijabla naziv="DomainObject.Predmet.OstaliListFormatedWithAdress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derivirana_varijabla>
  </DomainObject.Predmet.OstaliListFormatedWithAdress>
  <DomainObject.Predmet.OstaliListFormatedWithAdress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izvorni_sadrzaj>
    <derivirana_varijabla naziv="DomainObject.Predmet.OstaliListFormatedWithAdress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derivirana_varijabla>
  </DomainObject.Predmet.OstaliListFormatedWithAdressOIB>
  <DomainObject.Predmet.OstaliListNaziv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Naziv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NazivFormated>
  <DomainObject.Predmet.OstaliListNaziv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Naziv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GOD Društvo s ograničenom odgovornošću za proizvodnju proizvoda od drva i promet</izvorni_sadrzaj>
    <derivirana_varijabla naziv="DomainObject.Predmet.ProtustrankaIDrugi_1">GOD Društvo s ograničenom odgovornošću za proizvodnju proizvoda od drva i promet</derivirana_varijabla>
  </DomainObject.Predmet.ProtustrankaIDrugi>
  <DomainObject.Predmet.StrankaIDrugiAdressOIB>
    <izvorni_sadrzaj>FINA OSIJEK, L. JAGERA 1, Osijek</izvorni_sadrzaj>
    <derivirana_varijabla naziv="DomainObject.Predmet.StrankaIDrugiAdressOIB_1">FINA OSIJEK, L. JAGERA 1, Osijek</derivirana_varijabla>
  </DomainObject.Predmet.StrankaIDrugiAdressOIB>
  <DomainObject.Predmet.ProtustrankaIDrugiAdressOIB>
    <izvorni_sadrzaj>GOD Društvo s ograničenom odgovornošću za proizvodnju proizvoda od drva i promet, OIB 54111676096, Trg Nikole Šubića Zrinskog 1, Đurđenovac</izvorni_sadrzaj>
    <derivirana_varijabla naziv="DomainObject.Predmet.ProtustrankaIDrugiAdressOIB_1">GOD Društvo s ograničenom odgovornošću za proizvodnju proizvoda od drva i promet, OIB 54111676096, Trg Nikole Šubića Zrinskog 1,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SudioniciListNaziv_1"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SudioniciListNaziv>
  <DomainObject.Predmet.SudioniciListAdressOIB>
    <izvorni_sadrzaj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izvorni_sadrzaj>
    <derivirana_varijabla naziv="DomainObject.Predmet.SudioniciListAdressOIB_1"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izvorni_sadrzaj>
    <derivirana_varijabla naziv="DomainObject.Predmet.SudioniciListNazivOIB_1"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2D946-73AA-4325-91BF-D021E3BB5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1760</properties:Characters>
  <properties:Lines>87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2016-12-20T07:37:00Z</dcterms:created>
  <dc:creator>hermanj</dc:creator>
  <cp:lastModifiedBy>Maja Kocijan</cp:lastModifiedBy>
  <cp:lastPrinted>2016-12-20T07:44:00Z</cp:lastPrinted>
  <dcterms:modified xmlns:xsi="http://www.w3.org/2001/XMLSchema-instance" xsi:type="dcterms:W3CDTF">2016-12-20T07:50:00Z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