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5fd" w14:paraId="acfc5fd" w:rsidRDefault="00E36F6E" w:rsidP="00910611" w:rsidR="00E36F6E" w:rsidRPr="00E36F6E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E36F6E">
        <w:rPr>
          <w:rFonts w:cs="Times New Roman" w:hAnsi="Times New Roman" w:ascii="Times New Roman"/>
        </w:rPr>
        <w:t xml:space="preserve">     </w:t>
      </w:r>
      <w:r w:rsidRPr="00E36F6E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F6E" w:rsidP="00910611" w:rsidR="00E36F6E" w:rsidRPr="00E36F6E">
      <w:pPr>
        <w:rPr>
          <w:rFonts w:cs="Times New Roman" w:hAnsi="Times New Roman" w:ascii="Times New Roman"/>
        </w:rPr>
      </w:pPr>
      <w:r w:rsidRPr="00E36F6E">
        <w:rPr>
          <w:rFonts w:cs="Times New Roman" w:eastAsia="MS Mincho" w:hAnsi="Times New Roman" w:ascii="Times New Roman"/>
        </w:rPr>
        <w:t xml:space="preserve">   REPUBLIKA HRVATSKA</w:t>
      </w:r>
    </w:p>
    <w:p w:rsidRDefault="00E36F6E" w:rsidP="00910611" w:rsidR="00E36F6E" w:rsidRPr="00E36F6E">
      <w:pPr>
        <w:rPr>
          <w:rFonts w:cs="Times New Roman" w:hAnsi="Times New Roman" w:ascii="Times New Roman"/>
        </w:rPr>
      </w:pPr>
      <w:r w:rsidRPr="00E36F6E">
        <w:rPr>
          <w:rFonts w:cs="Times New Roman" w:eastAsia="MS Mincho" w:hAnsi="Times New Roman" w:ascii="Times New Roman"/>
        </w:rPr>
        <w:t>TRGOVAČKI SUD U RIJECI</w:t>
      </w:r>
    </w:p>
    <w:p w:rsidRDefault="00E36F6E" w:rsidR="00E36F6E" w:rsidRPr="00E36F6E">
      <w:pPr>
        <w:rPr>
          <w:rFonts w:cs="Times New Roman" w:eastAsia="MS Mincho" w:hAnsi="Times New Roman" w:ascii="Times New Roman"/>
        </w:rPr>
      </w:pPr>
      <w:r w:rsidRPr="00E36F6E">
        <w:rPr>
          <w:rFonts w:cs="Times New Roman" w:eastAsia="MS Mincho" w:hAnsi="Times New Roman" w:ascii="Times New Roman"/>
        </w:rPr>
        <w:t xml:space="preserve">       Rijeka, Zadarska 1 i 3</w:t>
      </w:r>
    </w:p>
    <w:p w:rsidRDefault="00A65F7C" w:rsidP="00107BA7" w:rsidR="00A65F7C" w:rsidRPr="00234578">
      <w:pPr>
        <w:rPr>
          <w:rFonts w:cs="Times New Roman" w:hAnsi="Times New Roman" w:ascii="Times New Roman"/>
        </w:rPr>
      </w:pPr>
    </w:p>
    <w:p w:rsidRDefault="00234578" w:rsidP="00234578" w:rsidR="00A65F7C" w:rsidRPr="00234578">
      <w:pPr>
        <w:pStyle w:val="Zaglavlje"/>
        <w:jc w:val="right"/>
        <w:rPr>
          <w:rFonts w:cs="Times New Roman" w:hAnsi="Times New Roman" w:ascii="Times New Roman"/>
        </w:rPr>
      </w:pPr>
      <w:r w:rsidRPr="00234578">
        <w:rPr>
          <w:rFonts w:cs="Times New Roman" w:hAnsi="Times New Roman" w:ascii="Times New Roman"/>
        </w:rPr>
        <w:t xml:space="preserve">                                                                        </w:t>
      </w:r>
      <w:r>
        <w:rPr>
          <w:rFonts w:cs="Times New Roman" w:hAnsi="Times New Roman" w:ascii="Times New Roman"/>
        </w:rPr>
        <w:t xml:space="preserve">                           Poslovni broj</w:t>
      </w:r>
      <w:r w:rsidRPr="00234578">
        <w:rPr>
          <w:rFonts w:cs="Times New Roman" w:hAnsi="Times New Roman" w:ascii="Times New Roman"/>
        </w:rPr>
        <w:t xml:space="preserve"> 15 St-1308/16-43</w:t>
      </w:r>
    </w:p>
    <w:p w:rsidRDefault="00A65F7C" w:rsidP="00107BA7" w:rsidR="00A65F7C" w:rsidRPr="00370B6C">
      <w:pPr>
        <w:rPr>
          <w:rFonts w:cs="Times New Roman" w:hAnsi="Times New Roman" w:ascii="Times New Roman"/>
          <w:b/>
        </w:rPr>
      </w:pPr>
    </w:p>
    <w:p w:rsidRDefault="004A1937" w:rsidP="004A1937" w:rsidR="00107BA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E P U B L I K A   H R V A T S K A</w:t>
      </w:r>
    </w:p>
    <w:p w:rsidRDefault="004A1937" w:rsidP="004A1937" w:rsidR="004A1937">
      <w:pPr>
        <w:jc w:val="center"/>
        <w:rPr>
          <w:rFonts w:cs="Times New Roman" w:hAnsi="Times New Roman" w:ascii="Times New Roman"/>
          <w:b/>
        </w:rPr>
      </w:pPr>
    </w:p>
    <w:p w:rsidRDefault="00BD14D6" w:rsidP="004A1937" w:rsidR="004A1937" w:rsidRPr="00370B6C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J E Š E N J E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234578" w:rsidP="00234578" w:rsidR="00234578" w:rsidRPr="00234578">
      <w:pPr>
        <w:jc w:val="both"/>
        <w:rPr>
          <w:rFonts w:cs="Times New Roman" w:hAnsi="Times New Roman" w:ascii="Times New Roman"/>
        </w:rPr>
      </w:pPr>
      <w:r>
        <w:tab/>
      </w:r>
      <w:r w:rsidRPr="00234578">
        <w:rPr>
          <w:rFonts w:cs="Times New Roman" w:hAnsi="Times New Roman" w:ascii="Times New Roman"/>
        </w:rPr>
        <w:t xml:space="preserve">Trgovački sud u Rijeci, OIB 88785964957, po sucu pojedincu Danieli Korlević, u stečajnom postupku nad dužnikom trgovačkim društvom </w:t>
      </w:r>
      <w:r w:rsidRPr="00234578">
        <w:rPr>
          <w:rFonts w:cs="Times New Roman" w:hAnsi="Times New Roman" w:ascii="Times New Roman"/>
          <w:b/>
        </w:rPr>
        <w:t>PORTAL društvo s ograničenom odgovornošću za građevinarstvo, Matulji, 43. istarske divizije 22/a, OIB 78128763911</w:t>
      </w:r>
      <w:r w:rsidRPr="00234578">
        <w:rPr>
          <w:rFonts w:cs="Times New Roman" w:hAnsi="Times New Roman" w:ascii="Times New Roman"/>
        </w:rPr>
        <w:t xml:space="preserve">, dana </w:t>
      </w:r>
      <w:r>
        <w:rPr>
          <w:rFonts w:cs="Times New Roman" w:hAnsi="Times New Roman" w:ascii="Times New Roman"/>
        </w:rPr>
        <w:t>6. ožujka</w:t>
      </w:r>
      <w:r w:rsidRPr="00234578">
        <w:rPr>
          <w:rFonts w:cs="Times New Roman" w:hAnsi="Times New Roman" w:ascii="Times New Roman"/>
        </w:rPr>
        <w:t xml:space="preserve"> 2018. 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</w:rPr>
      </w:pPr>
    </w:p>
    <w:p w:rsidRDefault="00BD14D6" w:rsidP="00107BA7" w:rsidR="00107BA7" w:rsidRPr="0013577B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r i j e š</w:t>
      </w:r>
      <w:r w:rsidR="00107BA7" w:rsidRPr="0013577B">
        <w:rPr>
          <w:rFonts w:cs="Times New Roman" w:hAnsi="Times New Roman" w:ascii="Times New Roman"/>
          <w:b/>
        </w:rPr>
        <w:t xml:space="preserve"> </w:t>
      </w:r>
      <w:r w:rsidR="004A1937" w:rsidRPr="0013577B">
        <w:rPr>
          <w:rFonts w:cs="Times New Roman" w:hAnsi="Times New Roman" w:ascii="Times New Roman"/>
          <w:b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234578" w:rsidRPr="00234578">
        <w:rPr>
          <w:rFonts w:cs="Times New Roman" w:hAnsi="Times New Roman" w:ascii="Times New Roman"/>
          <w:b/>
        </w:rPr>
        <w:t>PORTAL društvo s ograničenom odgovornošću za građevinarstvo, Matulji, 43. istarske divizije 22/a, OIB 78128763911</w:t>
      </w:r>
      <w:r w:rsidR="00234578">
        <w:rPr>
          <w:rFonts w:cs="Times New Roman" w:hAnsi="Times New Roman" w:ascii="Times New Roman"/>
          <w:b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>na kojem će se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234578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9. svibanj</w:t>
      </w:r>
      <w:r w:rsidR="004A1937">
        <w:rPr>
          <w:rFonts w:cs="Times New Roman" w:hAnsi="Times New Roman" w:ascii="Times New Roman"/>
          <w:b/>
          <w:bCs w:val="false"/>
        </w:rPr>
        <w:t xml:space="preserve"> 201</w:t>
      </w:r>
      <w:r>
        <w:rPr>
          <w:rFonts w:cs="Times New Roman" w:hAnsi="Times New Roman" w:ascii="Times New Roman"/>
          <w:b/>
          <w:bCs w:val="false"/>
        </w:rPr>
        <w:t>8</w:t>
      </w:r>
      <w:r w:rsidR="00E10898" w:rsidRPr="00370B6C">
        <w:rPr>
          <w:rFonts w:cs="Times New Roman" w:hAnsi="Times New Roman" w:ascii="Times New Roman"/>
          <w:b/>
          <w:bCs w:val="false"/>
        </w:rPr>
        <w:t>.</w:t>
      </w:r>
      <w:r w:rsidR="0013577B">
        <w:rPr>
          <w:rFonts w:cs="Times New Roman" w:hAnsi="Times New Roman" w:ascii="Times New Roman"/>
          <w:b/>
          <w:bCs w:val="false"/>
        </w:rPr>
        <w:t xml:space="preserve"> 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 w:rsidR="00A43564">
        <w:rPr>
          <w:rFonts w:cs="Times New Roman" w:hAnsi="Times New Roman" w:ascii="Times New Roman"/>
          <w:b/>
          <w:bCs w:val="false"/>
        </w:rPr>
        <w:t>11</w:t>
      </w:r>
      <w:r>
        <w:rPr>
          <w:rFonts w:cs="Times New Roman" w:hAnsi="Times New Roman" w:ascii="Times New Roman"/>
          <w:b/>
          <w:bCs w:val="false"/>
        </w:rPr>
        <w:t>:3</w:t>
      </w:r>
      <w:r w:rsidR="00107BA7" w:rsidRPr="00370B6C">
        <w:rPr>
          <w:rFonts w:cs="Times New Roman" w:hAnsi="Times New Roman" w:ascii="Times New Roman"/>
          <w:b/>
          <w:bCs w:val="false"/>
        </w:rPr>
        <w:t>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490450" w:rsidP="00107BA7" w:rsidR="00E10898" w:rsidRPr="00490450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  <w:r w:rsidRPr="00490450">
        <w:rPr>
          <w:rFonts w:cs="Times New Roman" w:hAnsi="Times New Roman" w:ascii="Times New Roman"/>
          <w:b/>
        </w:rPr>
        <w:t xml:space="preserve">Obrazloženje </w:t>
      </w:r>
    </w:p>
    <w:p w:rsidRDefault="00490450" w:rsidP="00107BA7" w:rsidR="00490450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490450" w:rsidP="00490450" w:rsidR="00490450" w:rsidRP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upravitelj je </w:t>
      </w:r>
      <w:r w:rsidR="00234578">
        <w:rPr>
          <w:rFonts w:cs="Times New Roman" w:hAnsi="Times New Roman" w:ascii="Times New Roman"/>
        </w:rPr>
        <w:t>1. ožujka 2018</w:t>
      </w:r>
      <w:r>
        <w:rPr>
          <w:rFonts w:cs="Times New Roman" w:hAnsi="Times New Roman" w:ascii="Times New Roman"/>
        </w:rPr>
        <w:t xml:space="preserve">. podnio prijedlog za obustavu i zaključenje stečajnog postupka nad dužnikom </w:t>
      </w:r>
      <w:r w:rsidR="00234578" w:rsidRPr="00234578">
        <w:rPr>
          <w:rFonts w:cs="Times New Roman" w:hAnsi="Times New Roman" w:ascii="Times New Roman"/>
          <w:b/>
        </w:rPr>
        <w:t>PORTAL društvo s ograničenom odgovornošću za građevinarstvo, Matulji, 43. istarske divizije 22/a, OIB 78128763911</w:t>
      </w:r>
      <w:r w:rsidR="00A65F7C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zbog nedostatnosti stečajne mase za namirenje troškova stečajnog postupka. </w:t>
      </w:r>
    </w:p>
    <w:p w:rsidRDefault="00490450" w:rsidP="00490450" w:rsid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navedenoga, a temeljem čl.</w:t>
      </w:r>
      <w:r w:rsidR="00234578">
        <w:rPr>
          <w:rFonts w:cs="Times New Roman" w:hAnsi="Times New Roman" w:ascii="Times New Roman"/>
        </w:rPr>
        <w:t xml:space="preserve"> </w:t>
      </w:r>
      <w:r w:rsidRPr="0013577B">
        <w:rPr>
          <w:rFonts w:cs="Times New Roman" w:hAnsi="Times New Roman" w:ascii="Times New Roman"/>
          <w:bCs w:val="false"/>
        </w:rPr>
        <w:t xml:space="preserve">293. stavak 2. </w:t>
      </w:r>
      <w:r w:rsidRPr="00370B6C">
        <w:rPr>
          <w:rFonts w:cs="Times New Roman" w:hAnsi="Times New Roman" w:ascii="Times New Roman"/>
          <w:bCs w:val="false"/>
        </w:rPr>
        <w:t>Stečajnog zakona</w:t>
      </w:r>
      <w:r w:rsidR="00E36F6E">
        <w:rPr>
          <w:rFonts w:cs="Times New Roman" w:hAnsi="Times New Roman" w:ascii="Times New Roman"/>
          <w:bCs w:val="false"/>
        </w:rPr>
        <w:t xml:space="preserve"> (NN 71/15)</w:t>
      </w:r>
      <w:r>
        <w:rPr>
          <w:rFonts w:cs="Times New Roman" w:hAnsi="Times New Roman" w:ascii="Times New Roman"/>
          <w:bCs w:val="false"/>
        </w:rPr>
        <w:t>, valjalo je riješiti kao u izreci</w:t>
      </w:r>
      <w:r w:rsidR="00BD14D6">
        <w:rPr>
          <w:rFonts w:cs="Times New Roman" w:hAnsi="Times New Roman" w:ascii="Times New Roman"/>
          <w:bCs w:val="false"/>
        </w:rPr>
        <w:t>.</w:t>
      </w:r>
    </w:p>
    <w:p w:rsidRDefault="00490450" w:rsidP="00490450" w:rsidR="00490450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234578">
        <w:rPr>
          <w:rFonts w:cs="Times New Roman" w:hAnsi="Times New Roman" w:ascii="Times New Roman"/>
        </w:rPr>
        <w:t>6. ožujka 2018.</w:t>
      </w:r>
    </w:p>
    <w:p w:rsidRDefault="0050278C" w:rsidP="00A43564" w:rsidR="00107BA7" w:rsidRPr="00370B6C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107BA7" w:rsidRPr="00370B6C">
        <w:rPr>
          <w:rFonts w:cs="Times New Roman" w:hAnsi="Times New Roman" w:ascii="Times New Roman"/>
        </w:rPr>
        <w:t xml:space="preserve"> </w:t>
      </w:r>
      <w:r w:rsidR="00BD14D6">
        <w:rPr>
          <w:rFonts w:cs="Times New Roman" w:hAnsi="Times New Roman" w:ascii="Times New Roman"/>
        </w:rPr>
        <w:t>S</w:t>
      </w:r>
      <w:r w:rsidR="00107BA7" w:rsidRPr="00370B6C">
        <w:rPr>
          <w:rFonts w:cs="Times New Roman" w:hAnsi="Times New Roman" w:ascii="Times New Roman"/>
        </w:rPr>
        <w:t>udac</w:t>
      </w:r>
    </w:p>
    <w:p w:rsidRDefault="00107BA7" w:rsidP="007316E6" w:rsidR="00E73CC1">
      <w:pPr>
        <w:ind w:firstLine="708" w:left="1416"/>
        <w:jc w:val="right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            </w:t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</w:r>
      <w:r w:rsidRPr="00370B6C">
        <w:rPr>
          <w:rFonts w:cs="Times New Roman" w:hAnsi="Times New Roman" w:ascii="Times New Roman"/>
        </w:rPr>
        <w:tab/>
        <w:t xml:space="preserve">          Daniela Korlević</w:t>
      </w:r>
    </w:p>
    <w:p w:rsidRDefault="00E73CC1" w:rsidP="001A5F3A" w:rsidR="00E73CC1" w:rsidRPr="00E73CC1">
      <w:pPr>
        <w:ind w:firstLine="708" w:left="1416"/>
        <w:jc w:val="right"/>
        <w:rPr>
          <w:rFonts w:cs="Times New Roman" w:hAnsi="Times New Roman" w:ascii="Times New Roman"/>
        </w:rPr>
      </w:pPr>
    </w:p>
    <w:p w:rsidRDefault="00234578" w:rsidP="00107BA7" w:rsidR="00234578">
      <w:pPr>
        <w:jc w:val="both"/>
        <w:rPr>
          <w:rFonts w:cs="Times New Roman" w:hAnsi="Times New Roman" w:ascii="Times New Roman"/>
          <w:b/>
        </w:rPr>
      </w:pPr>
    </w:p>
    <w:p w:rsidRDefault="00234578" w:rsidP="00107BA7" w:rsidR="00234578">
      <w:pPr>
        <w:jc w:val="both"/>
        <w:rPr>
          <w:rFonts w:cs="Times New Roman" w:hAnsi="Times New Roman" w:ascii="Times New Roman"/>
          <w:b/>
        </w:rPr>
      </w:pPr>
    </w:p>
    <w:p w:rsidRDefault="007316E6" w:rsidP="00107BA7" w:rsidR="007316E6">
      <w:pPr>
        <w:jc w:val="both"/>
        <w:rPr>
          <w:rFonts w:cs="Times New Roman" w:hAnsi="Times New Roman" w:ascii="Times New Roman"/>
          <w:b/>
        </w:rPr>
      </w:pPr>
    </w:p>
    <w:p w:rsidRDefault="00E73CC1" w:rsidP="00107BA7" w:rsidR="00107BA7">
      <w:pPr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U</w:t>
      </w:r>
      <w:r w:rsidR="00107BA7" w:rsidRPr="00370B6C">
        <w:rPr>
          <w:rFonts w:cs="Times New Roman" w:hAnsi="Times New Roman" w:ascii="Times New Roman"/>
          <w:b/>
        </w:rPr>
        <w:t>PUTA O PRAVNOM LIJEKU:</w:t>
      </w:r>
    </w:p>
    <w:p w:rsidRDefault="00BD14D6" w:rsidP="00214C3F" w:rsidR="00BD14D6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107BA7" w:rsidP="00107BA7" w:rsidR="00107BA7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490450" w:rsidP="00107BA7" w:rsidR="00490450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490450" w:rsidP="00107BA7" w:rsidR="00490450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BD14D6" w:rsidP="00107BA7" w:rsidR="00BD14D6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BD14D6" w:rsidP="00107BA7" w:rsidR="00BD14D6">
      <w:pPr>
        <w:tabs>
          <w:tab w:pos="3060" w:val="left"/>
        </w:tabs>
        <w:rPr>
          <w:rFonts w:cs="Times New Roman" w:hAnsi="Times New Roman" w:ascii="Times New Roman"/>
        </w:rPr>
      </w:pPr>
    </w:p>
    <w:p w:rsidRDefault="004A1937" w:rsidP="00107BA7" w:rsidR="004A1937">
      <w:pPr>
        <w:rPr>
          <w:rFonts w:cs="Times New Roman" w:hAnsi="Times New Roman" w:ascii="Times New Roman"/>
        </w:rPr>
      </w:pPr>
    </w:p>
    <w:sectPr w:rsidSect="00234578" w:rsidR="004A1937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 w:rsidRPr="00234578">
    <w:pPr>
      <w:pStyle w:val="Podno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234578">
      <w:rPr>
        <w:rStyle w:val="Brojstranice"/>
        <w:rFonts w:cs="Times New Roman" w:hAnsi="Times New Roman" w:ascii="Times New Roman"/>
      </w:rPr>
      <w:fldChar w:fldCharType="begin"/>
    </w:r>
    <w:r w:rsidRPr="00234578">
      <w:rPr>
        <w:rStyle w:val="Brojstranice"/>
        <w:rFonts w:cs="Times New Roman" w:hAnsi="Times New Roman" w:ascii="Times New Roman"/>
      </w:rPr>
      <w:instrText xml:space="preserve">PAGE  </w:instrText>
    </w:r>
    <w:r w:rsidRPr="00234578">
      <w:rPr>
        <w:rStyle w:val="Brojstranice"/>
        <w:rFonts w:cs="Times New Roman" w:hAnsi="Times New Roman" w:ascii="Times New Roman"/>
      </w:rPr>
      <w:fldChar w:fldCharType="separate"/>
    </w:r>
    <w:r w:rsidR="00F96CFA">
      <w:rPr>
        <w:rStyle w:val="Brojstranice"/>
        <w:rFonts w:cs="Times New Roman" w:hAnsi="Times New Roman" w:ascii="Times New Roman"/>
        <w:noProof/>
      </w:rPr>
      <w:t>2</w:t>
    </w:r>
    <w:r w:rsidRPr="00234578">
      <w:rPr>
        <w:rStyle w:val="Brojstranice"/>
        <w:rFonts w:cs="Times New Roman" w:hAnsi="Times New Roman" w:ascii="Times New Roman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5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578" w:rsidP="00234578" w:rsidR="00234578" w:rsidRPr="00234578">
    <w:pPr>
      <w:pStyle w:val="Podnoje"/>
      <w:jc w:val="center"/>
      <w:rPr>
        <w:rFonts w:cs="Times New Roman" w:hAnsi="Times New Roman" w:ascii="Times New Roman"/>
      </w:rPr>
    </w:pPr>
    <w:r w:rsidRPr="00234578">
      <w:rPr>
        <w:rFonts w:cs="Times New Roman" w:hAnsi="Times New Roman" w:ascii="Times New Roman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13577B" w:rsidR="004A1937" w:rsidRPr="0013577B">
    <w:pPr>
      <w:pStyle w:val="Zaglavlje"/>
      <w:jc w:val="right"/>
      <w:rPr>
        <w:rFonts w:cs="Times New Roman" w:hAnsi="Times New Roman" w:ascii="Times New Roman"/>
        <w:b/>
      </w:rPr>
    </w:pPr>
    <w:r w:rsidRPr="0013577B">
      <w:rPr>
        <w:rFonts w:cs="Times New Roman" w:hAnsi="Times New Roman" w:ascii="Times New Roman"/>
        <w:b/>
      </w:rPr>
      <w:t xml:space="preserve">                                                                                                   Posl. br. 15 St-</w:t>
    </w:r>
    <w:r w:rsidR="00234578">
      <w:rPr>
        <w:rFonts w:cs="Times New Roman" w:hAnsi="Times New Roman" w:ascii="Times New Roman"/>
        <w:b/>
      </w:rPr>
      <w:t>1308/16-43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8669C"/>
    <w:rsid w:val="00107BA7"/>
    <w:rsid w:val="0013577B"/>
    <w:rsid w:val="001E0968"/>
    <w:rsid w:val="00234578"/>
    <w:rsid w:val="00245772"/>
    <w:rsid w:val="002F052B"/>
    <w:rsid w:val="00370B6C"/>
    <w:rsid w:val="00490450"/>
    <w:rsid w:val="004A1937"/>
    <w:rsid w:val="0050278C"/>
    <w:rsid w:val="00587B49"/>
    <w:rsid w:val="00597D35"/>
    <w:rsid w:val="006E2145"/>
    <w:rsid w:val="007316E6"/>
    <w:rsid w:val="00834DF1"/>
    <w:rsid w:val="008B10F6"/>
    <w:rsid w:val="008E18A1"/>
    <w:rsid w:val="009F71D4"/>
    <w:rsid w:val="00A43564"/>
    <w:rsid w:val="00A50178"/>
    <w:rsid w:val="00A65F7C"/>
    <w:rsid w:val="00B6127C"/>
    <w:rsid w:val="00B61A0A"/>
    <w:rsid w:val="00B862DA"/>
    <w:rsid w:val="00BD14D6"/>
    <w:rsid w:val="00BF4EFF"/>
    <w:rsid w:val="00CD4EA2"/>
    <w:rsid w:val="00D927BF"/>
    <w:rsid w:val="00E10898"/>
    <w:rsid w:val="00E13CCF"/>
    <w:rsid w:val="00E36F6E"/>
    <w:rsid w:val="00E73CC1"/>
    <w:rsid w:val="00F731C0"/>
    <w:rsid w:val="00F9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7B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234578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F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F6E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F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F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7B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234578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6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F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F6E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F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F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4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1642</properties:Characters>
  <properties:Lines>58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2018-03-06T08:24:00Z</dcterms:created>
  <dc:creator>dcmelik</dc:creator>
  <cp:lastModifiedBy>Jasna Radulović</cp:lastModifiedBy>
  <cp:lastPrinted>2018-03-06T08:31:00Z</cp:lastPrinted>
  <dcterms:modified xmlns:xsi="http://www.w3.org/2001/XMLSchema-instance" xsi:type="dcterms:W3CDTF">2018-03-06T08:34:00Z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izjašnjenja o prijedlogu za obustavu postupka (1308-16 rješenje poziv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