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3d3ee" w14:paraId="d13d3ee" w:rsidRDefault="00AE649C" w:rsidP="00CF602F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CF602F" w:rsidP="00CF602F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F602F" w:rsidP="00CF602F" w:rsidR="00AE649C" w:rsidRPr="00B76F3C">
      <w:pPr>
        <w:pStyle w:val="SudSjedite"/>
      </w:pPr>
      <w:r>
        <w:t xml:space="preserve">                                                                                                 Poslovni broj: 4 St-371/15-4</w:t>
      </w:r>
      <w:r w:rsidR="00EA1C6D">
        <w:tab/>
      </w:r>
    </w:p>
    <w:p w:rsidRDefault="00CF602F" w:rsidP="00CF602F" w:rsidR="00CF602F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CF602F" w:rsidP="00CF602F" w:rsidR="00CF602F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CF602F" w:rsidP="00CF602F" w:rsidR="00CF602F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CF602F" w:rsidP="00CF602F" w:rsidR="00CF602F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CF602F" w:rsidP="00CF602F" w:rsidR="00CF602F">
      <w:pPr>
        <w:spacing w:after="0"/>
        <w:jc w:val="right"/>
        <w:rPr>
          <w:lang w:eastAsia="hr-HR"/>
        </w:rPr>
      </w:pPr>
    </w:p>
    <w:p w:rsidRDefault="00CF602F" w:rsidP="00CF602F" w:rsidR="00CF602F">
      <w:pPr>
        <w:spacing w:after="0"/>
        <w:jc w:val="right"/>
      </w:pPr>
    </w:p>
    <w:p w:rsidRDefault="00CF602F" w:rsidP="00CF602F" w:rsidR="00CF602F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 ZADRUGA ROMA za ugostiteljstvo, trgovinu, proizvodnju i usluge, Virje, Trg bana Josipa Jelačića 11, OIB: 45769947916, 4. studenoga 2015. temeljem čl. 430. Stečajnog zakona („NN“ 71/15, u daljnjem tekstu SZ) objavljuje sljedeći</w:t>
      </w:r>
    </w:p>
    <w:p w:rsidRDefault="00CF602F" w:rsidP="00CF602F" w:rsidR="00CF602F">
      <w:pPr>
        <w:spacing w:after="0"/>
        <w:jc w:val="center"/>
      </w:pPr>
    </w:p>
    <w:p w:rsidRDefault="00CF602F" w:rsidP="00CF602F" w:rsidR="00CF602F">
      <w:pPr>
        <w:spacing w:after="0"/>
        <w:jc w:val="center"/>
      </w:pPr>
      <w:r>
        <w:t>OGLAS</w:t>
      </w:r>
    </w:p>
    <w:p w:rsidRDefault="00CF602F" w:rsidP="00CF602F" w:rsidR="00CF602F">
      <w:pPr>
        <w:spacing w:after="0"/>
      </w:pPr>
    </w:p>
    <w:p w:rsidRDefault="00CF602F" w:rsidP="00CF602F" w:rsidR="00CF602F">
      <w:pPr>
        <w:spacing w:after="0"/>
        <w:jc w:val="both"/>
      </w:pPr>
      <w:r>
        <w:t>1/</w:t>
      </w:r>
      <w:r>
        <w:tab/>
        <w:t>Utvrđuje se da ukupni iznos evidentiranog duga dužnika ZADRUGA ROMA za ugostiteljstvo, trgovinu, proizvodnju i usluge, Virje, Trg bana Josipa Jelačića 11, OIB: 45769947916 iznosi 144.456,32 kn.</w:t>
      </w:r>
    </w:p>
    <w:p w:rsidRDefault="00CF602F" w:rsidP="00CF602F" w:rsidR="00CF602F">
      <w:pPr>
        <w:spacing w:after="0"/>
        <w:jc w:val="both"/>
      </w:pPr>
    </w:p>
    <w:p w:rsidRDefault="00CF602F" w:rsidP="00CF602F" w:rsidR="00CF602F">
      <w:pPr>
        <w:spacing w:after="0"/>
        <w:jc w:val="both"/>
      </w:pPr>
      <w:r>
        <w:t>2/</w:t>
      </w:r>
      <w:r>
        <w:tab/>
        <w:t xml:space="preserve"> Poziva se upravitelj zadruge Pero Ivančić, Virje, Trg bana J. Jelačića 11, OIB: 81623433114, da u roku od 15 dana od dana objave ovog oglasa na e-oglasnoj ploči suda podnese ovome sudu, pozivom na gornji broj spisa, javnobilježnički ovjerovljeni prokazni popis imovine i obveza dužnika na propisanom obrascu.</w:t>
      </w:r>
    </w:p>
    <w:p w:rsidRDefault="00CF602F" w:rsidP="00CF602F" w:rsidR="00CF602F">
      <w:pPr>
        <w:spacing w:after="0"/>
        <w:jc w:val="both"/>
      </w:pPr>
    </w:p>
    <w:p w:rsidRDefault="00CF602F" w:rsidP="00CF602F" w:rsidR="00CF602F">
      <w:pPr>
        <w:spacing w:after="0"/>
        <w:jc w:val="both"/>
      </w:pPr>
      <w:r>
        <w:t>3/</w:t>
      </w:r>
      <w:r>
        <w:tab/>
        <w:t>Upozorava se Pero Ivančić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CF602F" w:rsidP="00CF602F" w:rsidR="00CF602F">
      <w:pPr>
        <w:spacing w:after="0"/>
      </w:pPr>
    </w:p>
    <w:p w:rsidRDefault="00CF602F" w:rsidP="00CF602F" w:rsidR="00CF602F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CF602F" w:rsidP="00CF602F" w:rsidR="00CF602F">
      <w:pPr>
        <w:spacing w:after="0"/>
        <w:jc w:val="both"/>
        <w:rPr>
          <w:color w:val="000000"/>
        </w:rPr>
      </w:pPr>
      <w:r>
        <w:tab/>
      </w:r>
    </w:p>
    <w:p w:rsidRDefault="00CF602F" w:rsidP="00CF602F" w:rsidR="00CF602F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22037115 otvoren kod Hrvatske poštanske banke. </w:t>
      </w:r>
    </w:p>
    <w:p w:rsidRDefault="00CF602F" w:rsidP="00CF602F" w:rsidR="00CF602F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CF602F" w:rsidP="00CF602F" w:rsidR="00CF602F">
      <w:pPr>
        <w:spacing w:after="0"/>
        <w:jc w:val="both"/>
      </w:pPr>
    </w:p>
    <w:p w:rsidRDefault="00CF602F" w:rsidP="00CF602F" w:rsidR="00CF602F">
      <w:pPr>
        <w:spacing w:after="0"/>
        <w:jc w:val="center"/>
      </w:pPr>
      <w:r>
        <w:lastRenderedPageBreak/>
        <w:t>U Varaždinu, 4. studenoga 2015.</w:t>
      </w:r>
    </w:p>
    <w:p w:rsidRDefault="00CF602F" w:rsidP="00CF602F" w:rsidR="00CF602F">
      <w:pPr>
        <w:spacing w:after="0"/>
        <w:jc w:val="both"/>
      </w:pPr>
    </w:p>
    <w:p w:rsidRDefault="00CF602F" w:rsidP="00CF602F" w:rsidR="00CF602F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CF602F" w:rsidP="00CF602F" w:rsidR="00CF602F">
      <w:pPr>
        <w:spacing w:after="0"/>
      </w:pPr>
    </w:p>
    <w:p w:rsidRDefault="00CF602F" w:rsidP="00CF602F" w:rsidR="00CF602F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CF602F" w:rsidP="00CF602F" w:rsidR="00CF602F">
      <w:pPr>
        <w:spacing w:after="0"/>
      </w:pPr>
    </w:p>
    <w:p w:rsidRDefault="00CF602F" w:rsidP="00CF602F" w:rsidR="00CF602F">
      <w:pPr>
        <w:spacing w:after="0"/>
      </w:pPr>
    </w:p>
    <w:p w:rsidRDefault="00CB0EA4" w:rsidP="00CF602F" w:rsidR="00CB0EA4">
      <w:pPr>
        <w:pStyle w:val="Naslovdokumenta"/>
        <w:spacing w:after="0"/>
      </w:pPr>
    </w:p>
    <w:p w:rsidRDefault="0071688E" w:rsidP="00CF602F" w:rsidR="0071688E">
      <w:pPr>
        <w:pStyle w:val="Poetniodjeljak"/>
        <w:spacing w:after="0"/>
      </w:pPr>
    </w:p>
    <w:p w:rsidRDefault="00A21F0D" w:rsidP="00CF602F" w:rsidR="00A21F0D">
      <w:pPr>
        <w:pStyle w:val="NormaleSPIS"/>
        <w:spacing w:after="0"/>
        <w:rPr>
          <w:noProof/>
        </w:rPr>
      </w:pPr>
    </w:p>
    <w:p w:rsidRDefault="00DA0242" w:rsidP="00CF602F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602F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825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St-371/2015-4</izvorni_sadrzaj>
    <derivirana_varijabla naziv="DomainObject.Oznaka_1">St-371/2015-4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St-371/2015</izvorni_sadrzaj>
    <derivirana_varijabla naziv="DomainObject.Predmet.OznakaBroj_1">St-371/2015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ROMA za ugostiteljstvo, trgovinu, proizvodnju i usluge zastupanog po punomoćniku Pero Ivančić</izvorni_sadrzaj>
    <derivirana_varijabla naziv="DomainObject.Predmet.ProtustrankaFormated_1">  ZADRUGA ROMA za ugostiteljstvo, trgovinu, proizvodnju i usluge zastupanog po punomoćniku Pero Ivančić</derivirana_varijabla>
  </DomainObject.Predmet.ProtustrankaFormated>
  <DomainObject.Predmet.ProtustrankaFormatedOIB>
    <izvorni_sadrzaj>  ZADRUGA ROMA za ugostiteljstvo, trgovinu, proizvodnju i usluge, OIB 45769947916 zastupanog po punomoćniku Pero Ivančić</izvorni_sadrzaj>
    <derivirana_varijabla naziv="DomainObject.Predmet.ProtustrankaFormatedOIB_1">  ZADRUGA ROMA za ugostiteljstvo, trgovinu, proizvodnju i usluge, OIB 45769947916 zastupanog po punomoćniku Pero Ivančić</derivirana_varijabla>
  </DomainObject.Predmet.ProtustrankaFormatedOIB>
  <DomainObject.Predmet.ProtustrankaFormatedWithAdress>
    <izvorni_sadrzaj> ZADRUGA ROMA za ugostiteljstvo, trgovinu, proizvodnju i usluge, Trg bana Josipa Jelačića 11, 48350 Virje zastupanog po punomoćniku Pero Ivančić</izvorni_sadrzaj>
    <derivirana_varijabla naziv="DomainObject.Predmet.ProtustrankaFormatedWithAdress_1"> ZADRUGA ROMA za ugostiteljstvo, trgovinu, proizvodnju i usluge, Trg bana Josipa Jelačića 11, 48350 Virje zastupanog po punomoćniku Pero Ivančić</derivirana_varijabla>
  </DomainObject.Predmet.ProtustrankaFormatedWithAdress>
  <DomainObject.Predmet.ProtustrankaFormatedWithAdressOIB>
    <izvorni_sadrzaj> ZADRUGA ROMA za ugostiteljstvo, trgovinu, proizvodnju i usluge, OIB 45769947916, Trg bana Josipa Jelačića 11, 48350 Virje zastupanog po punomoćniku Pero Ivančić</izvorni_sadrzaj>
    <derivirana_varijabla naziv="DomainObject.Predmet.ProtustrankaFormatedWithAdressOIB_1"> ZADRUGA ROMA za ugostiteljstvo, trgovinu, proizvodnju i usluge, OIB 45769947916, Trg bana Josipa Jelačića 11, 48350 Virje zastupanog po punomoćniku Pero Ivančić</derivirana_varijabla>
  </DomainObject.Predmet.ProtustrankaFormatedWithAdressOIB>
  <DomainObject.Predmet.ProtustrankaWithAdress>
    <izvorni_sadrzaj>ZADRUGA ROMA za ugostiteljstvo, trgovinu, proizvodnju i usluge Trg bana Josipa Jelačića 11, 48350 Virje</izvorni_sadrzaj>
    <derivirana_varijabla naziv="DomainObject.Predmet.ProtustrankaWithAdress_1">ZADRUGA ROMA za ugostiteljstvo, trgovinu, proizvodnju i usluge Trg bana Josipa Jelačića 11, 48350 Virje</derivirana_varijabla>
  </DomainObject.Predmet.ProtustrankaWithAdress>
  <DomainObject.Predmet.ProtustrankaWithAdressOIB>
    <izvorni_sadrzaj>ZADRUGA ROMA za ugostiteljstvo, trgovinu, proizvodnju i usluge, OIB 45769947916, Trg bana Josipa Jelačića 11, 48350 Virje</izvorni_sadrzaj>
    <derivirana_varijabla naziv="DomainObject.Predmet.ProtustrankaWithAdressOIB_1">ZADRUGA ROMA za ugostiteljstvo, trgovinu, proizvodnju i usluge, OIB 45769947916, Trg bana Josipa Jelačića 11, 48350 Virje</derivirana_varijabla>
  </DomainObject.Predmet.ProtustrankaWithAdressOIB>
  <DomainObject.Predmet.ProtustrankaNazivFormated>
    <izvorni_sadrzaj>ZADRUGA ROMA za ugostiteljstvo, trgovinu, proizvodnju i usluge</izvorni_sadrzaj>
    <derivirana_varijabla naziv="DomainObject.Predmet.ProtustrankaNazivFormated_1">ZADRUGA ROMA za ugostiteljstvo, trgovinu, proizvodnju i usluge</derivirana_varijabla>
  </DomainObject.Predmet.ProtustrankaNazivFormated>
  <DomainObject.Predmet.ProtustrankaNazivFormatedOIB>
    <izvorni_sadrzaj>ZADRUGA ROMA za ugostiteljstvo, trgovinu, proizvodnju i usluge, OIB 45769947916</izvorni_sadrzaj>
    <derivirana_varijabla naziv="DomainObject.Predmet.ProtustrankaNazivFormatedOIB_1">ZADRUGA ROMA za ugostiteljstvo, trgovinu, proizvodnju i usluge, OIB 45769947916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144456.32</izvorni_sadrzaj>
    <derivirana_varijabla naziv="DomainObject.Predmet.TrenutnaVrijednost_1">144456.32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ZADRUGA ROMA za ugostiteljstvo, trgovinu, proizvodnju i usluge zastupanog po punomoćniku Pero Ivančić</item>
    </izvorni_sadrzaj>
    <derivirana_varijabla naziv="DomainObject.Predmet.ProtuStrankaListFormated_1">
      <item>ZADRUGA ROMA za ugostiteljstvo, trgovinu, proizvodnju i usluge zastupanog po punomoćniku Pero Ivančić</item>
    </derivirana_varijabla>
  </DomainObject.Predmet.ProtuStrankaListFormated>
  <DomainObject.Predmet.ProtuStrankaListFormatedOIB>
    <izvorni_sadrzaj>
      <item>ZADRUGA ROMA za ugostiteljstvo, trgovinu, proizvodnju i usluge, OIB 45769947916 zastupanog po punomoćniku Pero Ivančić</item>
    </izvorni_sadrzaj>
    <derivirana_varijabla naziv="DomainObject.Predmet.ProtuStrankaListFormatedOIB_1">
      <item>ZADRUGA ROMA za ugostiteljstvo, trgovinu, proizvodnju i usluge, OIB 45769947916 zastupanog po punomoćniku Pero Ivančić</item>
    </derivirana_varijabla>
  </DomainObject.Predmet.ProtuStrankaListFormatedOIB>
  <DomainObject.Predmet.ProtuStrankaListFormatedWithAdress>
    <izvorni_sadrzaj>
      <item>ZADRUGA ROMA za ugostiteljstvo, trgovinu, proizvodnju i usluge, Trg bana Josipa Jelačića 11, 48350 Virje zastupanog po punomoćniku Pero Ivančić</item>
    </izvorni_sadrzaj>
    <derivirana_varijabla naziv="DomainObject.Predmet.ProtuStrankaListFormatedWithAdress_1">
      <item>ZADRUGA ROMA za ugostiteljstvo, trgovinu, proizvodnju i usluge, Trg bana Josipa Jelačića 11, 48350 Virje zastupanog po punomoćniku Pero Ivančić</item>
    </derivirana_varijabla>
  </DomainObject.Predmet.ProtuStrankaListFormatedWithAdress>
  <DomainObject.Predmet.ProtuStrankaListFormatedWithAdressOIB>
    <izvorni_sadrzaj>
      <item>ZADRUGA ROMA za ugostiteljstvo, trgovinu, proizvodnju i usluge, OIB 45769947916, Trg bana Josipa Jelačića 11, 48350 Virje zastupanog po punomoćniku Pero Ivančić</item>
    </izvorni_sadrzaj>
    <derivirana_varijabla naziv="DomainObject.Predmet.ProtuStrankaListFormatedWithAdressOIB_1">
      <item>ZADRUGA ROMA za ugostiteljstvo, trgovinu, proizvodnju i usluge, OIB 45769947916, Trg bana Josipa Jelačića 11, 48350 Virje zastupanog po punomoćniku Pero Ivančić</item>
    </derivirana_varijabla>
  </DomainObject.Predmet.ProtuStrankaListFormatedWithAdressOIB>
  <DomainObject.Predmet.ProtuStrankaListNazivFormated>
    <izvorni_sadrzaj>
      <item>ZADRUGA ROMA za ugostiteljstvo, trgovinu, proizvodnju i usluge</item>
    </izvorni_sadrzaj>
    <derivirana_varijabla naziv="DomainObject.Predmet.ProtuStrankaListNazivFormated_1">
      <item>ZADRUGA ROMA za ugostiteljstvo, trgovinu, proizvodnju i usluge</item>
    </derivirana_varijabla>
  </DomainObject.Predmet.ProtuStrankaListNazivFormated>
  <DomainObject.Predmet.ProtuStrankaListNazivFormatedOIB>
    <izvorni_sadrzaj>
      <item>ZADRUGA ROMA za ugostiteljstvo, trgovinu, proizvodnju i usluge, OIB 45769947916</item>
    </izvorni_sadrzaj>
    <derivirana_varijabla naziv="DomainObject.Predmet.ProtuStrankaListNazivFormatedOIB_1">
      <item>ZADRUGA ROMA za ugostiteljstvo, trgovinu, proizvodnju i usluge, OIB 45769947916</item>
    </derivirana_varijabla>
  </DomainObject.Predmet.ProtuStrankaListNazivFormatedOIB>
  <DomainObject.Predmet.OstaliListFormated>
    <izvorni_sadrzaj>
      <item>Sudski registar, Trgovački sud u Varaždinu</item>
      <item>E-oglasna ploča ovog suda</item>
      <item>Pero Ivančić punomoćnik sudionika u postupku ZADRUGA ROMA za ugostiteljstvo, trgovinu, proizvodnju i usluge</item>
    </izvorni_sadrzaj>
    <derivirana_varijabla naziv="DomainObject.Predmet.OstaliListFormated_1">
      <item>Sudski registar, Trgovački sud u Varaždinu</item>
      <item>E-oglasna ploča ovog suda</item>
      <item>Pero Ivančić punomoćnik sudionika u postupku ZADRUGA ROMA za ugostiteljstvo, trgovinu, proizvodnju i usluge</item>
    </derivirana_varijabla>
  </DomainObject.Predmet.OstaliListFormated>
  <DomainObject.Predmet.OstaliListFormatedOIB>
    <izvorni_sadrzaj>
      <item>Sudski registar, Trgovački sud u Varaždinu</item>
      <item>E-oglasna ploča ovog suda</item>
      <item>Pero Ivančić, OIB 81623433114 punomoćnik sudionika u postupku ZADRUGA ROMA za ugostiteljstvo, trgovinu, proizvodnju i usluge</item>
    </izvorni_sadrzaj>
    <derivirana_varijabla naziv="DomainObject.Predmet.OstaliListFormatedOIB_1">
      <item>Sudski registar, Trgovački sud u Varaždinu</item>
      <item>E-oglasna ploča ovog suda</item>
      <item>Pero Ivančić, OIB 81623433114 punomoćnik sudionika u postupku ZADRUGA ROMA za ugostiteljstvo, trgovinu, proizvodnju i usluge</item>
    </derivirana_varijabla>
  </DomainObject.Predmet.OstaliListFormatedOIB>
  <DomainObject.Predmet.OstaliListFormatedWithAdress>
    <izvorni_sadrzaj>
      <item>Sudski registar, Trgovački sud u Varaždinu</item>
      <item>E-oglasna ploča ovog suda</item>
      <item>Pero Ivančić, Trg B.j.jelačića 11, 48350 Virje punomoćnik sudionika u postupku ZADRUGA ROMA za ugostiteljstvo, trgovinu, proizvodnju i usluge</item>
    </izvorni_sadrzaj>
    <derivirana_varijabla naziv="DomainObject.Predmet.OstaliListFormatedWithAdress_1">
      <item>Sudski registar, Trgovački sud u Varaždinu</item>
      <item>E-oglasna ploča ovog suda</item>
      <item>Pero Ivančić, Trg B.j.jelačića 11, 48350 Virje punomoćnik sudionika u postupku ZADRUGA ROMA za ugostiteljstvo, trgovinu, proizvodnju i usluge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  <item>Pero Ivančić, OIB 81623433114, Trg B.j.jelačića 11, 48350 Virje punomoćnik sudionika u postupku ZADRUGA ROMA za ugostiteljstvo, trgovinu, proizvodnju i usluge</item>
    </izvorni_sadrzaj>
    <derivirana_varijabla naziv="DomainObject.Predmet.OstaliListFormatedWithAdressOIB_1">
      <item>Sudski registar, Trgovački sud u Varaždinu</item>
      <item>E-oglasna ploča ovog suda</item>
      <item>Pero Ivančić, OIB 81623433114, Trg B.j.jelačića 11, 48350 Virje punomoćnik sudionika u postupku ZADRUGA ROMA za ugostiteljstvo, trgovinu, proizvodnju i usluge</item>
    </derivirana_varijabla>
  </DomainObject.Predmet.OstaliListFormatedWithAdressOIB>
  <DomainObject.Predmet.OstaliListNazivFormated>
    <izvorni_sadrzaj>
      <item>Sudski registar, Trgovački sud u Varaždinu</item>
      <item>E-oglasna ploča ovog suda</item>
      <item>Pero Ivančić</item>
    </izvorni_sadrzaj>
    <derivirana_varijabla naziv="DomainObject.Predmet.OstaliListNazivFormated_1">
      <item>Sudski registar, Trgovački sud u Varaždinu</item>
      <item>E-oglasna ploča ovog suda</item>
      <item>Pero Ivančić</item>
    </derivirana_varijabla>
  </DomainObject.Predmet.OstaliListNazivFormated>
  <DomainObject.Predmet.OstaliListNazivFormatedOIB>
    <izvorni_sadrzaj>
      <item>Sudski registar, Trgovački sud u Varaždinu</item>
      <item>E-oglasna ploča ovog suda</item>
      <item>Pero Ivančić, OIB 81623433114</item>
    </izvorni_sadrzaj>
    <derivirana_varijabla naziv="DomainObject.Predmet.OstaliListNazivFormatedOIB_1">
      <item>Sudski registar, Trgovački sud u Varaždinu</item>
      <item>E-oglasna ploča ovog suda</item>
      <item>Pero Ivančić, OIB 81623433114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>St-371/2015-4</izvorni_sadrzaj>
    <derivirana_varijabla naziv="DomainObject.PoslovniBrojDokumenta_1">St-371/2015-4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ZADRUGA ROMA za ugostiteljstvo, trgovinu, proizvodnju i usluge</izvorni_sadrzaj>
    <derivirana_varijabla naziv="DomainObject.Predmet.ProtustrankaIDrugi_1">ZADRUGA ROMA za ugostiteljstvo, trgovinu, proizvodnju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ZADRUGA ROMA za ugostiteljstvo, trgovinu, proizvodnju i usluge, OIB 45769947916, Trg bana Josipa Jelačića 11, 48350 Virje</izvorni_sadrzaj>
    <derivirana_varijabla naziv="DomainObject.Predmet.ProtustrankaIDrugiAdressOIB_1">ZADRUGA ROMA za ugostiteljstvo, trgovinu, proizvodnju i usluge, OIB 45769947916, Trg bana Josipa Jelačića 11,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ZADRUGA ROMA za ugostiteljstvo, trgovinu, proizvodnju i usluge</item>
      <item>Sudski registar, Trgovački sud u Varaždinu</item>
      <item>E-oglasna ploča ovog suda</item>
      <item>Pero Ivančić</item>
    </izvorni_sadrzaj>
    <derivirana_varijabla naziv="DomainObject.Predmet.SudioniciListNaziv_1">
      <item>Financijska agencija, Regionalni centar Zagreb, Podružnica Varaždin</item>
      <item>ZADRUGA ROMA za ugostiteljstvo, trgovinu, proizvodnju i usluge</item>
      <item>Sudski registar, Trgovački sud u Varaždinu</item>
      <item>E-oglasna ploča ovog suda</item>
      <item>Pero Ivančić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ZADRUGA ROMA za ugostiteljstvo, trgovinu, proizvodnju i usluge, OIB 45769947916, Trg bana Josipa Jelačića 11,48350 Virje</item>
      <item>Sudski registar, Trgovački sud u Varaždinu</item>
      <item>E-oglasna ploča ovog suda</item>
      <item>Pero Ivančić, OIB 81623433114, Trg B.j.jelačića 11,48350 Virje</item>
    </izvorni_sadrzaj>
    <derivirana_varijabla naziv="DomainObject.Predmet.SudioniciListAdressOIB_1">
      <item>Financijska agencija, Regionalni centar Zagreb, Podružnica Varaždin, A. Cesarca 2,42000 Varaždin</item>
      <item>ZADRUGA ROMA za ugostiteljstvo, trgovinu, proizvodnju i usluge, OIB 45769947916, Trg bana Josipa Jelačića 11,48350 Virje</item>
      <item>Sudski registar, Trgovački sud u Varaždinu</item>
      <item>E-oglasna ploča ovog suda</item>
      <item>Pero Ivančić, OIB 81623433114, Trg B.j.jelačića 11,48350 Virje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223886-E068-4C1E-A307-7B434FE1CE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2092</properties:Characters>
  <properties:Lines>58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2015-11-04T07:47:00Z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St-371/2015-4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