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2603" w14:paraId="3ec2603" w:rsidRDefault="00FA4028" w:rsidP="00FA4028" w:rsidR="00FA4028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A4028" w:rsidP="00FA4028" w:rsidR="00FA402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  2 St</w:t>
      </w:r>
      <w:r w:rsidRPr="00CA74D1">
        <w:t>-</w:t>
      </w:r>
      <w:r>
        <w:t>339</w:t>
      </w:r>
      <w:r w:rsidRPr="00CA74D1">
        <w:t>/</w:t>
      </w:r>
      <w:r>
        <w:t>2017</w:t>
      </w:r>
      <w:r w:rsidRPr="00CA74D1">
        <w:t>-</w:t>
      </w:r>
      <w:r>
        <w:t>43</w:t>
      </w:r>
    </w:p>
    <w:p w:rsidRDefault="00FA4028" w:rsidP="00FA4028" w:rsidR="00FA4028">
      <w:r w:rsidRPr="0047448E">
        <w:t xml:space="preserve"> TRGOVAČKI SUD U </w:t>
      </w:r>
      <w:r>
        <w:t>PAZINU</w:t>
      </w:r>
    </w:p>
    <w:p w:rsidRDefault="00FA4028" w:rsidP="00FA4028" w:rsidR="00FA4028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</w:p>
    <w:p w:rsidRDefault="00FA4028" w:rsidP="00FA4028" w:rsidR="00FA4028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FA4028" w:rsidP="00FA4028" w:rsidR="00FA4028">
      <w:r w:rsidRPr="00CA74D1">
        <w:t xml:space="preserve"> </w:t>
      </w:r>
    </w:p>
    <w:p w:rsidRDefault="00FA4028" w:rsidP="00FA4028" w:rsidR="00FA4028"/>
    <w:p w:rsidRDefault="00FA4028" w:rsidP="00FA4028" w:rsidR="00FA4028" w:rsidRPr="00CA74D1">
      <w:pPr>
        <w:jc w:val="both"/>
      </w:pPr>
    </w:p>
    <w:p w:rsidRDefault="00FA4028" w:rsidP="00FA4028" w:rsidR="00FA4028" w:rsidRPr="00710839">
      <w:pPr>
        <w:jc w:val="both"/>
      </w:pPr>
      <w:r w:rsidRPr="00710839">
        <w:tab/>
        <w:t xml:space="preserve">Trgovački sud u Pazinu, po stečajnom sucu Adrijani Labinjan Skok, </w:t>
      </w:r>
      <w:r>
        <w:t>u stečajnom postupku</w:t>
      </w:r>
      <w:r w:rsidRPr="00710839">
        <w:t xml:space="preserve"> nad </w:t>
      </w:r>
      <w:r w:rsidRPr="00557EE0">
        <w:t xml:space="preserve">Stečajnom masom iza ISTARSKI SAN d.o.o. u stečaju, Rijeka, </w:t>
      </w:r>
      <w:proofErr w:type="spellStart"/>
      <w:r w:rsidRPr="00557EE0">
        <w:t>Agatićeva</w:t>
      </w:r>
      <w:proofErr w:type="spellEnd"/>
      <w:r w:rsidRPr="00557EE0">
        <w:t xml:space="preserve"> 6, OIB: 77803480683</w:t>
      </w:r>
      <w:r w:rsidRPr="00710839">
        <w:t xml:space="preserve">, </w:t>
      </w:r>
      <w:r>
        <w:t>1. prosinca 2017</w:t>
      </w:r>
      <w:r w:rsidRPr="00710839">
        <w:t>.</w:t>
      </w:r>
      <w:r>
        <w:t xml:space="preserve"> donio je sljedeći</w:t>
      </w:r>
    </w:p>
    <w:p w:rsidRDefault="00FA4028" w:rsidP="00FA4028" w:rsidR="00FA4028">
      <w:pPr>
        <w:jc w:val="both"/>
      </w:pPr>
    </w:p>
    <w:p w:rsidRDefault="00FA4028" w:rsidP="00FA4028" w:rsidR="00FA4028">
      <w:pPr>
        <w:jc w:val="both"/>
      </w:pPr>
    </w:p>
    <w:p w:rsidRDefault="00FA4028" w:rsidP="00FA4028" w:rsidR="00FA4028" w:rsidRPr="00CA74D1">
      <w:pPr>
        <w:jc w:val="both"/>
      </w:pPr>
    </w:p>
    <w:p w:rsidRDefault="00FA4028" w:rsidP="00FA4028" w:rsidR="00FA4028">
      <w:pPr>
        <w:ind w:firstLine="708" w:left="2832"/>
      </w:pPr>
      <w:r w:rsidRPr="00CA74D1">
        <w:t xml:space="preserve">   </w:t>
      </w:r>
      <w:r>
        <w:t>Z A K LJ U Č A K</w:t>
      </w:r>
    </w:p>
    <w:p w:rsidRDefault="00FA4028" w:rsidP="00FA4028" w:rsidR="00FA4028">
      <w:pPr>
        <w:ind w:firstLine="708" w:left="2832"/>
      </w:pPr>
    </w:p>
    <w:p w:rsidRDefault="00FA4028" w:rsidP="00FA4028" w:rsidR="00FA4028">
      <w:pPr>
        <w:tabs>
          <w:tab w:pos="1080" w:val="left"/>
        </w:tabs>
        <w:jc w:val="both"/>
      </w:pPr>
    </w:p>
    <w:p w:rsidRDefault="00FA4028" w:rsidP="00FA4028" w:rsidR="00FA4028" w:rsidRPr="00CA74D1">
      <w:pPr>
        <w:tabs>
          <w:tab w:pos="1080" w:val="left"/>
        </w:tabs>
        <w:jc w:val="both"/>
      </w:pPr>
    </w:p>
    <w:p w:rsidRDefault="00FA4028" w:rsidP="00FA4028" w:rsidR="00FA4028">
      <w:pPr>
        <w:tabs>
          <w:tab w:pos="0" w:val="left"/>
        </w:tabs>
        <w:jc w:val="both"/>
      </w:pPr>
      <w:r w:rsidRPr="00FA4028">
        <w:tab/>
        <w:t xml:space="preserve">Zbog službene spriječenosti uređujuće sutkinje ODGAĐA se skupština vjerovnika u </w:t>
      </w:r>
      <w:r>
        <w:t xml:space="preserve">stečajnom postupku nad </w:t>
      </w:r>
      <w:r w:rsidRPr="00557EE0">
        <w:t xml:space="preserve">Stečajnom masom iza ISTARSKI SAN d.o.o. u stečaju, Rijeka, </w:t>
      </w:r>
      <w:proofErr w:type="spellStart"/>
      <w:r w:rsidRPr="00557EE0">
        <w:t>Agatićeva</w:t>
      </w:r>
      <w:proofErr w:type="spellEnd"/>
      <w:r w:rsidRPr="00557EE0">
        <w:t xml:space="preserve"> 6, OIB: 77803480683</w:t>
      </w:r>
      <w:r>
        <w:t>, koja</w:t>
      </w:r>
      <w:r w:rsidRPr="00D40A31">
        <w:t xml:space="preserve"> je u ovom predmetu </w:t>
      </w:r>
      <w:r>
        <w:t>zakazana</w:t>
      </w:r>
      <w:r w:rsidRPr="00D7116F">
        <w:t xml:space="preserve"> za </w:t>
      </w:r>
      <w:r>
        <w:t>11. prosinca 2017., a nova se određuje za:</w:t>
      </w:r>
    </w:p>
    <w:p w:rsidRDefault="00FA4028" w:rsidP="00FA4028" w:rsidR="00FA4028">
      <w:pPr>
        <w:tabs>
          <w:tab w:pos="0" w:val="left"/>
        </w:tabs>
        <w:jc w:val="both"/>
      </w:pPr>
    </w:p>
    <w:p w:rsidRDefault="00FA4028" w:rsidP="00FA4028" w:rsidR="00FA4028">
      <w:pPr>
        <w:tabs>
          <w:tab w:pos="0" w:val="left"/>
        </w:tabs>
        <w:jc w:val="both"/>
      </w:pPr>
    </w:p>
    <w:p w:rsidRDefault="00FA4028" w:rsidP="00FA4028" w:rsidR="00FA4028" w:rsidRPr="008B2467">
      <w:pPr>
        <w:jc w:val="center"/>
      </w:pPr>
    </w:p>
    <w:p w:rsidRDefault="00FA4028" w:rsidP="00FA4028" w:rsidR="00FA4028" w:rsidRPr="00FA4028">
      <w:pPr>
        <w:jc w:val="center"/>
      </w:pPr>
      <w:r w:rsidRPr="00FA4028">
        <w:t>13. prosinca 2017. u 12:</w:t>
      </w:r>
      <w:r>
        <w:t>15</w:t>
      </w:r>
      <w:r w:rsidRPr="00FA4028">
        <w:t xml:space="preserve"> sati,</w:t>
      </w:r>
    </w:p>
    <w:p w:rsidRDefault="00FA4028" w:rsidP="00FA4028" w:rsidR="00FA4028" w:rsidRPr="00851C81">
      <w:pPr>
        <w:jc w:val="center"/>
      </w:pPr>
      <w:r w:rsidRPr="00851C81">
        <w:t>sudnica broj 5,</w:t>
      </w:r>
    </w:p>
    <w:p w:rsidRDefault="00FA4028" w:rsidP="00FA4028" w:rsidR="00FA4028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FA4028" w:rsidP="00FA4028" w:rsidR="00FA4028" w:rsidRPr="00851C81"/>
    <w:p w:rsidRDefault="00FA4028" w:rsidP="00FA4028" w:rsidR="00FA4028">
      <w:pPr>
        <w:tabs>
          <w:tab w:pos="1080" w:val="left"/>
        </w:tabs>
      </w:pPr>
    </w:p>
    <w:p w:rsidRDefault="00FA4028" w:rsidP="00FA4028" w:rsidR="00FA4028" w:rsidRPr="007F243D">
      <w:pPr>
        <w:tabs>
          <w:tab w:pos="1080" w:val="left"/>
        </w:tabs>
      </w:pPr>
    </w:p>
    <w:p w:rsidRDefault="00FA4028" w:rsidP="00FA4028" w:rsidR="00FA4028" w:rsidRPr="007F243D">
      <w:pPr>
        <w:tabs>
          <w:tab w:pos="1080" w:val="left"/>
        </w:tabs>
        <w:jc w:val="center"/>
      </w:pPr>
      <w:r w:rsidRPr="007F243D">
        <w:t xml:space="preserve">U Pazinu </w:t>
      </w:r>
      <w:r>
        <w:t>1. prosinca 2017.</w:t>
      </w:r>
    </w:p>
    <w:p w:rsidRDefault="00FA4028" w:rsidP="00FA4028" w:rsidR="00FA4028" w:rsidRPr="007F243D"/>
    <w:p w:rsidRDefault="00FA4028" w:rsidP="00FA4028" w:rsidR="00FA4028" w:rsidRPr="007F243D"/>
    <w:p w:rsidRDefault="00FA4028" w:rsidP="00FA4028" w:rsidR="00FA4028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</w:r>
      <w:r>
        <w:t xml:space="preserve">               Sutkinja</w:t>
      </w:r>
    </w:p>
    <w:p w:rsidRDefault="00FA4028" w:rsidP="00FA4028" w:rsidR="00FA4028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>
        <w:t>Adrijana Labinjan Skok, v.r.</w:t>
      </w:r>
    </w:p>
    <w:p w:rsidRDefault="00FA4028" w:rsidP="00FA4028" w:rsidR="00FA4028" w:rsidRPr="007F243D">
      <w:pPr>
        <w:ind w:firstLine="708"/>
        <w:jc w:val="center"/>
      </w:pPr>
    </w:p>
    <w:p w:rsidRDefault="00FA4028" w:rsidP="00FA4028" w:rsidR="00FA4028" w:rsidRPr="007F243D">
      <w:pPr>
        <w:ind w:firstLine="708"/>
        <w:jc w:val="center"/>
      </w:pPr>
    </w:p>
    <w:p w:rsidRDefault="00FA4028" w:rsidP="00FA4028" w:rsidR="00FA4028" w:rsidRPr="007F243D"/>
    <w:p w:rsidRDefault="00FA4028" w:rsidP="00FA4028" w:rsidR="00FA4028" w:rsidRPr="00AE308F">
      <w:r w:rsidRPr="00AE308F">
        <w:t>UPUTA O PRAVNOM LIJEKU</w:t>
      </w:r>
    </w:p>
    <w:p w:rsidRDefault="00FA4028" w:rsidP="00FA4028" w:rsidR="00FA4028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FA4028" w:rsidP="00FA4028" w:rsidR="00FA4028" w:rsidRPr="00AE308F">
      <w:pPr>
        <w:jc w:val="both"/>
      </w:pPr>
    </w:p>
    <w:p w:rsidRDefault="00FA4028" w:rsidP="00FA4028" w:rsidR="00FA4028" w:rsidRPr="00AE308F">
      <w:pPr>
        <w:jc w:val="both"/>
      </w:pPr>
      <w:r w:rsidRPr="00AE308F">
        <w:t>DNA:</w:t>
      </w:r>
    </w:p>
    <w:p w:rsidRDefault="00FA4028" w:rsidP="00FA4028" w:rsidR="00FA4028">
      <w:r w:rsidRPr="008D5755">
        <w:t>- e-oglasna ploča suda</w:t>
      </w:r>
      <w:r>
        <w:t xml:space="preserve"> 8 dana</w:t>
      </w:r>
    </w:p>
    <w:p w:rsidRDefault="00FA4028" w:rsidP="00FA4028" w:rsidR="00FA4028">
      <w:r>
        <w:t>- stečajni upravitelj Darko</w:t>
      </w:r>
      <w:r w:rsidRPr="00117282">
        <w:t xml:space="preserve"> </w:t>
      </w:r>
      <w:proofErr w:type="spellStart"/>
      <w:r w:rsidRPr="00117282">
        <w:t>Zorc</w:t>
      </w:r>
      <w:proofErr w:type="spellEnd"/>
      <w:r>
        <w:t xml:space="preserve">, Rijeka, </w:t>
      </w:r>
      <w:proofErr w:type="spellStart"/>
      <w:r>
        <w:t>Agatićeva</w:t>
      </w:r>
      <w:proofErr w:type="spellEnd"/>
      <w:r>
        <w:t xml:space="preserve"> 6</w:t>
      </w:r>
    </w:p>
    <w:p w:rsidRDefault="00FA4028" w:rsidP="00FA4028" w:rsidR="00FA4028"/>
    <w:p w:rsidRDefault="002F393C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028"/>
    <w:rsid w:val="002F393C"/>
    <w:rsid w:val="00554328"/>
    <w:rsid w:val="00985388"/>
    <w:rsid w:val="00FA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02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40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402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93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93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93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93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02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40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402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93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93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93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93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ISTARSKI SAN d. o. o. u stečaju zastupanog po punomoćniku Odvj. Šime Vidulin</izvorni_sadrzaj>
    <derivirana_varijabla naziv="DomainObject.Predmet.ProtustrankaFormated_1">  Stečajna masa iza ISTARSKI SAN d. o. o. u stečaju zastupanog po punomoćniku Odvj. Šime Vidulin</derivirana_varijabla>
  </DomainObject.Predmet.ProtustrankaFormated>
  <DomainObject.Predmet.ProtustrankaFormatedOIB>
    <izvorni_sadrzaj>  Stečajna masa iza ISTARSKI SAN d. o. o. u stečaju, OIB 77803480683 zastupanog po punomoćniku Odvj. Šime Vidulin</izvorni_sadrzaj>
    <derivirana_varijabla naziv="DomainObject.Predmet.ProtustrankaFormatedOIB_1">  Stečajna masa iza ISTARSKI SAN d. o. o. u stečaju, OIB 77803480683 zastupanog po punomoćniku Odvj. Šime Vidulin</derivirana_varijabla>
  </DomainObject.Predmet.ProtustrankaFormatedOIB>
  <DomainObject.Predmet.ProtustrankaFormatedWithAdress>
    <izvorni_sadrzaj> Stečajna masa iza ISTARSKI SAN d. o. o. u stečaju, Agatićeva 6, 51000 Rijeka zastupanog po punomoćniku Odvj. Šime Vidulin</izvorni_sadrzaj>
    <derivirana_varijabla naziv="DomainObject.Predmet.ProtustrankaFormatedWithAdress_1"> Stečajna masa iza ISTARSKI SAN d. o. o. u stečaju, Agatićeva 6, 51000 Rijeka zastupanog po punomoćniku Odvj. Šime Vidulin</derivirana_varijabla>
  </DomainObject.Predmet.ProtustrankaFormatedWithAdress>
  <DomainObject.Predmet.ProtustrankaFormatedWithAdressOIB>
    <izvorni_sadrzaj> Stečajna masa iza ISTARSKI SAN d. o. o. u stečaju, OIB 77803480683, Agatićeva 6, 51000 Rijeka zastupanog po punomoćniku Odvj. Šime Vidulin</izvorni_sadrzaj>
    <derivirana_varijabla naziv="DomainObject.Predmet.ProtustrankaFormatedWithAdressOIB_1"> Stečajna masa iza ISTARSKI SAN d. o. o. u stečaju, OIB 77803480683, Agatićeva 6, 51000 Rijeka zastupanog po punomoćniku Odvj. Šime Vidulin</derivirana_varijabla>
  </DomainObject.Predmet.ProtustrankaFormatedWithAdressOIB>
  <DomainObject.Predmet.ProtustrankaWithAdress>
    <izvorni_sadrzaj>Stečajna masa iza ISTARSKI SAN d. o. o. u stečaju Agatićeva 6, 51000 Rijeka</izvorni_sadrzaj>
    <derivirana_varijabla naziv="DomainObject.Predmet.ProtustrankaWithAdress_1">Stečajna masa iza ISTARSKI SAN d. o. o. u stečaju Agatićeva 6, 51000 Rijeka</derivirana_varijabla>
  </DomainObject.Predmet.ProtustrankaWithAdress>
  <DomainObject.Predmet.ProtustrankaWithAdressOIB>
    <izvorni_sadrzaj>Stečajna masa iza ISTARSKI SAN d. o. o. u stečaju, OIB 77803480683, Agatićeva 6, 51000 Rijeka</izvorni_sadrzaj>
    <derivirana_varijabla naziv="DomainObject.Predmet.ProtustrankaWithAdressOIB_1">Stečajna masa iza ISTARSKI SAN d. o. o. u stečaju, OIB 77803480683, Agatićeva 6, 51000 Rijeka</derivirana_varijabla>
  </DomainObject.Predmet.ProtustrankaWithAdressOIB>
  <DomainObject.Predmet.ProtustrankaNazivFormated>
    <izvorni_sadrzaj>Stečajna masa iza ISTARSKI SAN d. o. o. u stečaju</izvorni_sadrzaj>
    <derivirana_varijabla naziv="DomainObject.Predmet.ProtustrankaNazivFormated_1">Stečajna masa iza ISTARSKI SAN d. o. o. u stečaju</derivirana_varijabla>
  </DomainObject.Predmet.ProtustrankaNazivFormated>
  <DomainObject.Predmet.ProtustrankaNazivFormatedOIB>
    <izvorni_sadrzaj>Stečajna masa iza ISTARSKI SAN d. o. o. u stečaju, OIB 77803480683</izvorni_sadrzaj>
    <derivirana_varijabla naziv="DomainObject.Predmet.ProtustrankaNazivFormatedOIB_1">Stečajna masa iza ISTARSKI SAN d. o. o. u stečaju, OIB 77803480683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ISTARSKI SAN d. o. o. u stečaju zastupanog po punomoćniku Odvj. Šime Vidulin</item>
    </izvorni_sadrzaj>
    <derivirana_varijabla naziv="DomainObject.Predmet.ProtuStrankaListFormated_1">
      <item>Stečajna masa iza ISTARSKI SAN d. o. o. u stečaju zastupanog po punomoćniku Odvj. Šime Vidulin</item>
    </derivirana_varijabla>
  </DomainObject.Predmet.ProtuStrankaListFormated>
  <DomainObject.Predmet.ProtuStrankaListFormatedOIB>
    <izvorni_sadrzaj>
      <item>Stečajna masa iza ISTARSKI SAN d. o. o. u stečaju, OIB 77803480683 zastupanog po punomoćniku Odvj. Šime Vidulin</item>
    </izvorni_sadrzaj>
    <derivirana_varijabla naziv="DomainObject.Predmet.ProtuStrankaListFormatedOIB_1">
      <item>Stečajna masa iza ISTARSKI SAN d. o. o. u stečaju, OIB 77803480683 zastupanog po punomoćniku Odvj. Šime Vidulin</item>
    </derivirana_varijabla>
  </DomainObject.Predmet.ProtuStrankaListFormatedOIB>
  <DomainObject.Predmet.ProtuStrankaListFormatedWithAdress>
    <izvorni_sadrzaj>
      <item>Stečajna masa iza ISTARSKI SAN d. o. o. u stečaju, Agatićeva 6, 51000 Rijeka zastupanog po punomoćniku Odvj. Šime Vidulin</item>
    </izvorni_sadrzaj>
    <derivirana_varijabla naziv="DomainObject.Predmet.ProtuStrankaListFormatedWithAdress_1">
      <item>Stečajna masa iza ISTARSKI SAN d. o. o. u stečaju, Agatićeva 6, 51000 Rijeka zastupanog po punomoćniku Odvj. Šime Vidulin</item>
    </derivirana_varijabla>
  </DomainObject.Predmet.ProtuStrankaListFormatedWithAdress>
  <DomainObject.Predmet.ProtuStrankaListFormatedWithAdressOIB>
    <izvorni_sadrzaj>
      <item>Stečajna masa iza ISTARSKI SAN d. o. o. u stečaju, OIB 77803480683, Agatićeva 6, 51000 Rijeka zastupanog po punomoćniku Odvj. Šime Vidulin</item>
    </izvorni_sadrzaj>
    <derivirana_varijabla naziv="DomainObject.Predmet.ProtuStrankaListFormatedWithAdressOIB_1">
      <item>Stečajna masa iza ISTARSKI SAN d. o. o. u stečaju, OIB 77803480683, Agatićeva 6, 51000 Rijeka zastupanog po punomoćniku Odvj. Šime Vidulin</item>
    </derivirana_varijabla>
  </DomainObject.Predmet.ProtuStrankaListFormatedWithAdressOIB>
  <DomainObject.Predmet.ProtuStrankaListNazivFormated>
    <izvorni_sadrzaj>
      <item>Stečajna masa iza ISTARSKI SAN d. o. o. u stečaju</item>
    </izvorni_sadrzaj>
    <derivirana_varijabla naziv="DomainObject.Predmet.ProtuStrankaListNazivFormated_1">
      <item>Stečajna masa iza ISTARSKI SAN d. o. o. u stečaju</item>
    </derivirana_varijabla>
  </DomainObject.Predmet.ProtuStrankaListNazivFormated>
  <DomainObject.Predmet.ProtuStrankaListNazivFormatedOIB>
    <izvorni_sadrzaj>
      <item>Stečajna masa iza ISTARSKI SAN d. o. o. u stečaju, OIB 77803480683</item>
    </izvorni_sadrzaj>
    <derivirana_varijabla naziv="DomainObject.Predmet.ProtuStrankaListNazivFormatedOIB_1">
      <item>Stečajna masa iza ISTARSKI SAN d. o. o. u stečaju, OIB 77803480683</item>
    </derivirana_varijabla>
  </DomainObject.Predmet.ProtuStrankaListNazivFormatedOIB>
  <DomainObject.Predmet.OstaliListFormated>
    <izvorni_sadrzaj>
      <item>Odvj. Šime Vidulin punomoćnik sudionika u postupku Stečajna masa iza ISTARSKI SAN d. o. o. u stečaju</item>
    </izvorni_sadrzaj>
    <derivirana_varijabla naziv="DomainObject.Predmet.OstaliListFormated_1">
      <item>Odvj. Šime Vidulin punomoćnik sudionika u postupku Stečajna masa iza ISTARSKI SAN d. o. o. u stečaju</item>
    </derivirana_varijabla>
  </DomainObject.Predmet.OstaliListFormated>
  <DomainObject.Predmet.OstaliListFormatedOIB>
    <izvorni_sadrzaj>
      <item>Odvj. Šime Vidulin punomoćnik sudionika u postupku Stečajna masa iza ISTARSKI SAN d. o. o. u stečaju</item>
    </izvorni_sadrzaj>
    <derivirana_varijabla naziv="DomainObject.Predmet.OstaliListFormatedOIB_1">
      <item>Odvj. Šime Vidulin punomoćnik sudionika u postupku Stečajna masa iza ISTARSKI SAN d. o. o. u stečaju</item>
    </derivirana_varijabla>
  </DomainObject.Predmet.OstaliListFormatedOIB>
  <DomainObject.Predmet.OstaliListFormatedWithAdress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_1">
      <item>Odvj. Šime Vidulin, Ulica A. K. Miošića 4/I, 52100 Pula punomoćnik sudionika u postupku Stečajna masa iza ISTARSKI SAN d. o. o. u stečaju</item>
    </derivirana_varijabla>
  </DomainObject.Predmet.OstaliListFormatedWithAdress>
  <DomainObject.Predmet.OstaliListFormatedWithAdressOIB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OIB_1">
      <item>Odvj. Šime Vidulin, Ulica A. K. Miošića 4/I, 52100 Pula punomoćnik sudionika u postupku Stečajna masa iza ISTARSKI SAN d. o. o. u stečaju</item>
    </derivirana_varijabla>
  </DomainObject.Predmet.OstaliListFormatedWithAdressOIB>
  <DomainObject.Predmet.OstaliListNazivFormated>
    <izvorni_sadrzaj>
      <item>Odvj. Šime Vidulin</item>
    </izvorni_sadrzaj>
    <derivirana_varijabla naziv="DomainObject.Predmet.OstaliListNazivFormated_1">
      <item>Odvj. Šime Vidulin</item>
    </derivirana_varijabla>
  </DomainObject.Predmet.OstaliListNazivFormated>
  <DomainObject.Predmet.OstaliListNazivFormatedOIB>
    <izvorni_sadrzaj>
      <item>Odvj. Šime Vidulin</item>
    </izvorni_sadrzaj>
    <derivirana_varijabla naziv="DomainObject.Predmet.OstaliListNazivFormatedOIB_1">
      <item>Odvj. Šime Vidulin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ISTARSKI SAN d. o. o. u stečaju</izvorni_sadrzaj>
    <derivirana_varijabla naziv="DomainObject.Predmet.ProtustrankaIDrugi_1">Stečajna masa iza ISTARSKI SAN d. o. 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ISTARSKI SAN d. o. o. u stečaju, OIB 77803480683, Agatićeva 6, 51000 Rijeka</izvorni_sadrzaj>
    <derivirana_varijabla naziv="DomainObject.Predmet.ProtustrankaIDrugiAdressOIB_1">Stečajna masa iza ISTARSKI SAN d. o. o. u stečaju, OIB 77803480683,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ISTARSKI SAN d. o. o. u stečaju</item>
      <item>Stečajni upravitelj DOMAGOJ REPAČ, Zagreb</item>
      <item>Odvj. Šime Vidulin</item>
    </izvorni_sadrzaj>
    <derivirana_varijabla naziv="DomainObject.Predmet.SudioniciListNaziv_1">
      <item>Stečajna masa iza ISTARSKI SAN d. o. o. u stečaju</item>
      <item>Stečajni upravitelj DOMAGOJ REPAČ, Zagreb</item>
      <item>Odvj. Šime Vidulin</item>
    </derivirana_varijabla>
  </DomainObject.Predmet.SudioniciListNaziv>
  <DomainObject.Predmet.SudioniciListAdressOIB>
    <izvorni_sadrzaj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izvorni_sadrzaj>
    <derivirana_varijabla naziv="DomainObject.Predmet.SudioniciListAdressOIB_1"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77803480683</item>
      <item>, OIB 24977406612</item>
      <item>, OIB null</item>
    </izvorni_sadrzaj>
    <derivirana_varijabla naziv="DomainObject.Predmet.SudioniciListNazivOIB_1">
      <item>, OIB 77803480683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792</properties:Characters>
  <properties:Lines>46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2017-12-01T12:37:00Z</dcterms:created>
  <dc:creator>Jasmina Matika</dc:creator>
  <cp:lastModifiedBy>Jasmina Matika</cp:lastModifiedBy>
  <dcterms:modified xmlns:xsi="http://www.w3.org/2001/XMLSchema-instance" xsi:type="dcterms:W3CDTF">2017-12-01T12:50:00Z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