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ed86" w14:paraId="650ed86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62C86">
        <w:t>3913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062C86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81CE5" w:rsidRPr="006A593F">
        <w:t>UDRUGA ŽENSKI PODUZETNIČKI CENTAR ROSA</w:t>
      </w:r>
      <w:r w:rsidR="00981CE5">
        <w:t xml:space="preserve">, </w:t>
      </w:r>
      <w:r w:rsidR="00981CE5" w:rsidRPr="006A593F">
        <w:t>Velika Gorica</w:t>
      </w:r>
      <w:r w:rsidR="00981CE5">
        <w:t xml:space="preserve">, </w:t>
      </w:r>
      <w:r w:rsidR="00981CE5" w:rsidRPr="006A593F">
        <w:t>Josipa Pavičića 25</w:t>
      </w:r>
      <w:r w:rsidR="00981CE5">
        <w:t xml:space="preserve">, (OIB: </w:t>
      </w:r>
      <w:r w:rsidR="00981CE5" w:rsidRPr="006A593F">
        <w:t>97313722167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81CE5">
        <w:t>29.409,84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062C86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0D" w:rsidR="0072300D">
      <w:r>
        <w:separator/>
      </w:r>
    </w:p>
  </w:endnote>
  <w:endnote w:id="0" w:type="continuationSeparator">
    <w:p w:rsidRDefault="0072300D" w:rsidR="00723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0D" w:rsidR="0072300D">
      <w:r>
        <w:separator/>
      </w:r>
    </w:p>
  </w:footnote>
  <w:footnote w:id="0" w:type="continuationSeparator">
    <w:p w:rsidRDefault="0072300D" w:rsidR="00723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A2F14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0143"/>
    <w:rsid w:val="0053446F"/>
    <w:rsid w:val="00553845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2300D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81CE5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C0E80"/>
    <w:rsid w:val="00DD7360"/>
    <w:rsid w:val="00E06DB8"/>
    <w:rsid w:val="00E30822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3913</izvorni_sadrzaj>
    <derivirana_varijabla naziv="DomainObject.Predmet.Broj_1">3913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St-3913/2015</izvorni_sadrzaj>
    <derivirana_varijabla naziv="DomainObject.Predmet.OznakaBroj_1">St-3913/2015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ŽENSKI PODUZETNIČKI CENTAR ROSA</izvorni_sadrzaj>
    <derivirana_varijabla naziv="DomainObject.Predmet.ProtustrankaFormated_1">  UDRUGA ŽENSKI PODUZETNIČKI CENTAR ROSA</derivirana_varijabla>
  </DomainObject.Predmet.ProtustrankaFormated>
  <DomainObject.Predmet.ProtustrankaFormatedOIB>
    <izvorni_sadrzaj>  UDRUGA ŽENSKI PODUZETNIČKI CENTAR ROSA, OIB 97313722167</izvorni_sadrzaj>
    <derivirana_varijabla naziv="DomainObject.Predmet.ProtustrankaFormatedOIB_1">  UDRUGA ŽENSKI PODUZETNIČKI CENTAR ROSA, OIB 97313722167</derivirana_varijabla>
  </DomainObject.Predmet.ProtustrankaFormatedOIB>
  <DomainObject.Predmet.ProtustrankaFormatedWithAdress>
    <izvorni_sadrzaj> UDRUGA ŽENSKI PODUZETNIČKI CENTAR ROSA, Josipa Pavičića 25, 10410 Velika Gorica</izvorni_sadrzaj>
    <derivirana_varijabla naziv="DomainObject.Predmet.ProtustrankaFormatedWithAdress_1"> UDRUGA ŽENSKI PODUZETNIČKI CENTAR ROSA, Josipa Pavičića 25, 10410 Velika Gorica</derivirana_varijabla>
  </DomainObject.Predmet.ProtustrankaFormatedWithAdress>
  <DomainObject.Predmet.ProtustrankaFormatedWithAdressOIB>
    <izvorni_sadrzaj> UDRUGA ŽENSKI PODUZETNIČKI CENTAR ROSA, OIB 97313722167, Josipa Pavičića 25, 10410 Velika Gorica</izvorni_sadrzaj>
    <derivirana_varijabla naziv="DomainObject.Predmet.ProtustrankaFormatedWithAdressOIB_1"> UDRUGA ŽENSKI PODUZETNIČKI CENTAR ROSA, OIB 97313722167, Josipa Pavičića 25, 10410 Velika Gorica</derivirana_varijabla>
  </DomainObject.Predmet.ProtustrankaFormatedWithAdressOIB>
  <DomainObject.Predmet.ProtustrankaWithAdress>
    <izvorni_sadrzaj>UDRUGA ŽENSKI PODUZETNIČKI CENTAR ROSA Josipa Pavičića 25, 10410 Velika Gorica</izvorni_sadrzaj>
    <derivirana_varijabla naziv="DomainObject.Predmet.ProtustrankaWithAdress_1">UDRUGA ŽENSKI PODUZETNIČKI CENTAR ROSA Josipa Pavičića 25, 10410 Velika Gorica</derivirana_varijabla>
  </DomainObject.Predmet.ProtustrankaWithAdress>
  <DomainObject.Predmet.ProtustrankaWithAdressOIB>
    <izvorni_sadrzaj>UDRUGA ŽENSKI PODUZETNIČKI CENTAR ROSA, OIB 97313722167, Josipa Pavičića 25, 10410 Velika Gorica</izvorni_sadrzaj>
    <derivirana_varijabla naziv="DomainObject.Predmet.ProtustrankaWithAdressOIB_1">UDRUGA ŽENSKI PODUZETNIČKI CENTAR ROSA, OIB 97313722167, Josipa Pavičića 25, 10410 Velika Gorica</derivirana_varijabla>
  </DomainObject.Predmet.ProtustrankaWithAdressOIB>
  <DomainObject.Predmet.ProtustrankaNazivFormated>
    <izvorni_sadrzaj>UDRUGA ŽENSKI PODUZETNIČKI CENTAR ROSA</izvorni_sadrzaj>
    <derivirana_varijabla naziv="DomainObject.Predmet.ProtustrankaNazivFormated_1">UDRUGA ŽENSKI PODUZETNIČKI CENTAR ROSA</derivirana_varijabla>
  </DomainObject.Predmet.ProtustrankaNazivFormated>
  <DomainObject.Predmet.ProtustrankaNazivFormatedOIB>
    <izvorni_sadrzaj>UDRUGA ŽENSKI PODUZETNIČKI CENTAR ROSA, OIB 97313722167</izvorni_sadrzaj>
    <derivirana_varijabla naziv="DomainObject.Predmet.ProtustrankaNazivFormatedOIB_1">UDRUGA ŽENSKI PODUZETNIČKI CENTAR ROSA, OIB 97313722167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ŽENSKI PODUZETNIČKI CENTAR ROSA</item>
    </izvorni_sadrzaj>
    <derivirana_varijabla naziv="DomainObject.Predmet.ProtuStrankaListFormated_1">
      <item>UDRUGA ŽENSKI PODUZETNIČKI CENTAR ROSA</item>
    </derivirana_varijabla>
  </DomainObject.Predmet.ProtuStrankaListFormated>
  <DomainObject.Predmet.ProtuStrankaListFormatedOIB>
    <izvorni_sadrzaj>
      <item>UDRUGA ŽENSKI PODUZETNIČKI CENTAR ROSA, OIB 97313722167</item>
    </izvorni_sadrzaj>
    <derivirana_varijabla naziv="DomainObject.Predmet.ProtuStrankaListFormatedOIB_1">
      <item>UDRUGA ŽENSKI PODUZETNIČKI CENTAR ROSA, OIB 97313722167</item>
    </derivirana_varijabla>
  </DomainObject.Predmet.ProtuStrankaListFormatedOIB>
  <DomainObject.Predmet.ProtuStrankaListFormatedWithAdress>
    <izvorni_sadrzaj>
      <item>UDRUGA ŽENSKI PODUZETNIČKI CENTAR ROSA, Josipa Pavičića 25, 10410 Velika Gorica</item>
    </izvorni_sadrzaj>
    <derivirana_varijabla naziv="DomainObject.Predmet.ProtuStrankaListFormatedWithAdress_1">
      <item>UDRUGA ŽENSKI PODUZETNIČKI CENTAR ROSA, Josipa Pavičića 25, 10410 Velika Gorica</item>
    </derivirana_varijabla>
  </DomainObject.Predmet.ProtuStrankaListFormatedWithAdress>
  <DomainObject.Predmet.ProtuStrankaListFormatedWithAdressOIB>
    <izvorni_sadrzaj>
      <item>UDRUGA ŽENSKI PODUZETNIČKI CENTAR ROSA, OIB 97313722167, Josipa Pavičića 25, 10410 Velika Gorica</item>
    </izvorni_sadrzaj>
    <derivirana_varijabla naziv="DomainObject.Predmet.ProtuStrankaListFormatedWithAdressOIB_1">
      <item>UDRUGA ŽENSKI PODUZETNIČKI CENTAR ROSA, OIB 97313722167, Josipa Pavičića 25, 10410 Velika Gorica</item>
    </derivirana_varijabla>
  </DomainObject.Predmet.ProtuStrankaListFormatedWithAdressOIB>
  <DomainObject.Predmet.ProtuStrankaListNazivFormated>
    <izvorni_sadrzaj>
      <item>UDRUGA ŽENSKI PODUZETNIČKI CENTAR ROSA</item>
    </izvorni_sadrzaj>
    <derivirana_varijabla naziv="DomainObject.Predmet.ProtuStrankaListNazivFormated_1">
      <item>UDRUGA ŽENSKI PODUZETNIČKI CENTAR ROSA</item>
    </derivirana_varijabla>
  </DomainObject.Predmet.ProtuStrankaListNazivFormated>
  <DomainObject.Predmet.ProtuStrankaListNazivFormatedOIB>
    <izvorni_sadrzaj>
      <item>UDRUGA ŽENSKI PODUZETNIČKI CENTAR ROSA, OIB 97313722167</item>
    </izvorni_sadrzaj>
    <derivirana_varijabla naziv="DomainObject.Predmet.ProtuStrankaListNazivFormatedOIB_1">
      <item>UDRUGA ŽENSKI PODUZETNIČKI CENTAR ROSA, OIB 97313722167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ŽENSKI PODUZETNIČKI CENTAR ROSA</izvorni_sadrzaj>
    <derivirana_varijabla naziv="DomainObject.Predmet.ProtustrankaIDrugi_1">UDRUGA ŽENSKI PODUZETNIČKI CENTAR ROSA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ŽENSKI PODUZETNIČKI CENTAR ROSA, OIB 97313722167, Josipa Pavičića 25, 10410 Velika Gorica</izvorni_sadrzaj>
    <derivirana_varijabla naziv="DomainObject.Predmet.ProtustrankaIDrugiAdressOIB_1">UDRUGA ŽENSKI PODUZETNIČKI CENTAR ROSA, OIB 97313722167, Josipa Pavičića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ŽENSKI PODUZETNIČKI CENTAR ROSA</item>
      <item>FINA Regionalni centar Zagreb</item>
    </izvorni_sadrzaj>
    <derivirana_varijabla naziv="DomainObject.Predmet.SudioniciListNaziv_1">
      <item>UDRUGA ŽENSKI PODUZETNIČKI CENTAR ROSA</item>
      <item>FINA Regionalni centar Zagreb</item>
    </derivirana_varijabla>
  </DomainObject.Predmet.SudioniciListNaziv>
  <DomainObject.Predmet.SudioniciListAdressOIB>
    <izvorni_sadrzaj>
      <item>UDRUGA ŽENSKI PODUZETNIČKI CENTAR ROSA, OIB 97313722167, Josipa Pavičića 25,10410 Velika Gorica</item>
      <item>FINA Regionalni centar Zagreb, OIB 85821130368, Trg svibanjskih žrtava 1995. 1,10000 Zagreb</item>
    </izvorni_sadrzaj>
    <derivirana_varijabla naziv="DomainObject.Predmet.SudioniciListAdressOIB_1">
      <item>UDRUGA ŽENSKI PODUZETNIČKI CENTAR ROSA, OIB 97313722167, Josipa Pavičića 25,10410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97313722167</item>
      <item>, OIB 85821130368</item>
    </izvorni_sadrzaj>
    <derivirana_varijabla naziv="DomainObject.Predmet.SudioniciListNazivOIB_1">
      <item>, OIB 97313722167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2015-11-16T07:33:00Z</dcterms:created>
  <dc:creator>ilukac</dc:creator>
  <cp:lastModifiedBy>dvorana100</cp:lastModifiedBy>
  <cp:lastPrinted>2015-11-06T12:53:00Z</cp:lastPrinted>
  <dcterms:modified xmlns:xsi="http://www.w3.org/2001/XMLSchema-instance" xsi:type="dcterms:W3CDTF">2015-11-16T08:30:00Z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