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e6ea" w14:paraId="fd7e6ea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096F9D">
        <w:t>1029</w:t>
      </w:r>
      <w:r w:rsidR="00C75945">
        <w:t>/2015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096F9D">
        <w:rPr>
          <w:lang w:val="hr-HR"/>
        </w:rPr>
        <w:t xml:space="preserve"> </w:t>
      </w:r>
      <w:r w:rsidR="00096F9D" w:rsidRPr="00096F9D">
        <w:rPr>
          <w:lang w:val="hr-HR"/>
        </w:rPr>
        <w:t>LIMUZINA društvo s ograničenom odgovornošću putnička agencija u likvidaciji</w:t>
      </w:r>
      <w:r w:rsidR="006E7239">
        <w:rPr>
          <w:lang w:val="hr-HR"/>
        </w:rPr>
        <w:t>,</w:t>
      </w:r>
      <w:r w:rsidR="00096F9D">
        <w:rPr>
          <w:lang w:val="hr-HR"/>
        </w:rPr>
        <w:t xml:space="preserve"> OIB: </w:t>
      </w:r>
      <w:r w:rsidR="00096F9D" w:rsidRPr="00096F9D">
        <w:rPr>
          <w:lang w:val="hr-HR"/>
        </w:rPr>
        <w:t>81243017743</w:t>
      </w:r>
      <w:r w:rsidR="00096F9D">
        <w:rPr>
          <w:lang w:val="hr-HR"/>
        </w:rPr>
        <w:t xml:space="preserve">, Poljica, Put Opatije 1, </w:t>
      </w:r>
      <w:r w:rsidR="006E7239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096F9D">
        <w:rPr>
          <w:lang w:val="hr-HR"/>
        </w:rPr>
        <w:t>31</w:t>
      </w:r>
      <w:r w:rsidR="00937455">
        <w:rPr>
          <w:lang w:val="hr-HR"/>
        </w:rPr>
        <w:t>.</w:t>
      </w:r>
      <w:r w:rsidR="003E3AE3">
        <w:rPr>
          <w:lang w:val="hr-HR"/>
        </w:rPr>
        <w:t xml:space="preserve"> kolovoza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B55A03" w:rsidR="00753E18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3A06F7">
        <w:rPr>
          <w:lang w:val="hr-HR"/>
        </w:rPr>
        <w:t xml:space="preserve"> dužnikom</w:t>
      </w:r>
      <w:r w:rsidR="00B55A03">
        <w:rPr>
          <w:lang w:val="hr-HR"/>
        </w:rPr>
        <w:t xml:space="preserve"> </w:t>
      </w:r>
      <w:r w:rsidR="00B55A03" w:rsidRPr="00096F9D">
        <w:rPr>
          <w:lang w:val="hr-HR"/>
        </w:rPr>
        <w:t>LIMUZINA društvo s ograničenom odgovornošću putnička agencija u likvidaciji</w:t>
      </w:r>
      <w:r w:rsidR="00B55A03">
        <w:rPr>
          <w:lang w:val="hr-HR"/>
        </w:rPr>
        <w:t xml:space="preserve">, OIB: </w:t>
      </w:r>
      <w:r w:rsidR="00B55A03" w:rsidRPr="00096F9D">
        <w:rPr>
          <w:lang w:val="hr-HR"/>
        </w:rPr>
        <w:t>81243017743</w:t>
      </w:r>
      <w:r w:rsidR="00B55A03">
        <w:rPr>
          <w:lang w:val="hr-HR"/>
        </w:rPr>
        <w:t>, Poljica, Put Opatije 1.</w:t>
      </w:r>
      <w:r w:rsidR="00B55A03">
        <w:rPr>
          <w:rFonts w:eastAsiaTheme="minorHAnsi" w:cs="ArialMT" w:hAnsi="ArialMT" w:ascii="ArialMT"/>
          <w:sz w:val="14"/>
          <w:szCs w:val="14"/>
          <w:lang w:val="hr-HR"/>
        </w:rPr>
        <w:t>,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5A03">
        <w:rPr>
          <w:lang w:val="hr-HR"/>
        </w:rPr>
        <w:t>31</w:t>
      </w:r>
      <w:r w:rsidR="00FB089B">
        <w:rPr>
          <w:lang w:val="hr-HR"/>
        </w:rPr>
        <w:t>.</w:t>
      </w:r>
      <w:r w:rsidR="003E3AE3">
        <w:rPr>
          <w:lang w:val="hr-HR"/>
        </w:rPr>
        <w:t xml:space="preserve"> kolovoza 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9A553C">
        <w:rPr>
          <w:lang w:val="hr-HR"/>
        </w:rPr>
        <w:t>1</w:t>
      </w:r>
      <w:r w:rsidR="00B55A03">
        <w:rPr>
          <w:lang w:val="hr-HR"/>
        </w:rPr>
        <w:t>0</w:t>
      </w:r>
      <w:r w:rsidR="00C75945">
        <w:rPr>
          <w:lang w:val="hr-HR"/>
        </w:rPr>
        <w:t>,</w:t>
      </w:r>
      <w:r w:rsidR="00B55A03">
        <w:rPr>
          <w:lang w:val="hr-HR"/>
        </w:rPr>
        <w:t>15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096F9D" w:rsidR="00096F9D" w:rsidRPr="00096F9D">
      <w:pPr>
        <w:autoSpaceDE w:val="false"/>
        <w:autoSpaceDN w:val="false"/>
        <w:adjustRightInd w:val="false"/>
        <w:rPr>
          <w:rFonts w:eastAsiaTheme="minorHAnsi"/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3E3AE3">
        <w:rPr>
          <w:lang w:val="hr-HR"/>
        </w:rPr>
        <w:t xml:space="preserve"> </w:t>
      </w:r>
      <w:r w:rsidR="00096F9D">
        <w:rPr>
          <w:lang w:val="hr-HR"/>
        </w:rPr>
        <w:t xml:space="preserve">Daniela Kovač, </w:t>
      </w:r>
      <w:r w:rsidR="00096F9D" w:rsidRPr="00096F9D">
        <w:rPr>
          <w:rFonts w:eastAsiaTheme="minorHAnsi"/>
          <w:lang w:val="hr-HR"/>
        </w:rPr>
        <w:t>Cesta dr. Franje Tuđmana 238A,</w:t>
      </w:r>
    </w:p>
    <w:p w:rsidRDefault="00096F9D" w:rsidP="00096F9D" w:rsidR="003E3AE3" w:rsidRPr="00096F9D">
      <w:r w:rsidRPr="00096F9D">
        <w:rPr>
          <w:rFonts w:eastAsiaTheme="minorHAnsi"/>
          <w:lang w:val="hr-HR"/>
        </w:rPr>
        <w:t>Kaštel Sućurac,</w:t>
      </w:r>
      <w:r>
        <w:rPr>
          <w:lang w:val="hr-HR"/>
        </w:rPr>
        <w:t xml:space="preserve"> OIB: </w:t>
      </w:r>
      <w:r w:rsidRPr="00096F9D">
        <w:rPr>
          <w:rFonts w:eastAsiaTheme="minorHAnsi"/>
          <w:lang w:val="hr-HR"/>
        </w:rPr>
        <w:t xml:space="preserve">73917202839 </w:t>
      </w:r>
      <w:r w:rsidR="00B55A03">
        <w:rPr>
          <w:rFonts w:eastAsiaTheme="minorHAnsi"/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6E7239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C75945">
        <w:rPr>
          <w:lang w:val="hr-HR"/>
        </w:rPr>
        <w:t xml:space="preserve"> </w:t>
      </w:r>
      <w:r w:rsidR="00B55A03" w:rsidRPr="00096F9D">
        <w:rPr>
          <w:lang w:val="hr-HR"/>
        </w:rPr>
        <w:t>LIMUZINA društvo s ograničenom odgovornošću putnička agencija u likvidaciji</w:t>
      </w:r>
      <w:r w:rsidR="00B55A03">
        <w:rPr>
          <w:lang w:val="hr-HR"/>
        </w:rPr>
        <w:t xml:space="preserve">, OIB: </w:t>
      </w:r>
      <w:r w:rsidR="00B55A03" w:rsidRPr="00096F9D">
        <w:rPr>
          <w:lang w:val="hr-HR"/>
        </w:rPr>
        <w:t>81243017743</w:t>
      </w:r>
      <w:r w:rsidR="00B55A03">
        <w:rPr>
          <w:lang w:val="hr-HR"/>
        </w:rPr>
        <w:t>, Poljica, Put Opatije 1.</w:t>
      </w:r>
    </w:p>
    <w:p w:rsidRDefault="00B55A03" w:rsidP="00937455" w:rsidR="00B55A03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B089B" w:rsidR="006E7239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C75945">
        <w:rPr>
          <w:lang w:val="hr-HR"/>
        </w:rPr>
        <w:t>02.11.2015.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FB089B" w:rsidRPr="00FB089B">
        <w:rPr>
          <w:lang w:val="hr-HR"/>
        </w:rPr>
        <w:t xml:space="preserve"> </w:t>
      </w:r>
      <w:r w:rsidR="00B55A03" w:rsidRPr="00096F9D">
        <w:rPr>
          <w:lang w:val="hr-HR"/>
        </w:rPr>
        <w:t>LIMUZINA društvo s ograničenom odgovornošću putnička agencija u likvidaciji</w:t>
      </w:r>
      <w:r w:rsidR="00B55A03">
        <w:rPr>
          <w:lang w:val="hr-HR"/>
        </w:rPr>
        <w:t xml:space="preserve">, OIB: </w:t>
      </w:r>
      <w:r w:rsidR="00B55A03" w:rsidRPr="00096F9D">
        <w:rPr>
          <w:lang w:val="hr-HR"/>
        </w:rPr>
        <w:t>81243017743</w:t>
      </w:r>
      <w:r w:rsidR="00B55A03">
        <w:rPr>
          <w:lang w:val="hr-HR"/>
        </w:rPr>
        <w:t>, Poljica, Put Opatije 1.</w:t>
      </w:r>
    </w:p>
    <w:p w:rsidRDefault="00B55A03" w:rsidP="00FB089B" w:rsidR="00B55A03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B55A03">
        <w:rPr>
          <w:lang w:val="hr-HR"/>
        </w:rPr>
        <w:t>2895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B55A03">
        <w:rPr>
          <w:lang w:val="hr-HR"/>
        </w:rPr>
        <w:t>2.762,53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3E3AE3" w:rsidP="00EB7DEF" w:rsidR="003E3AE3">
      <w:pPr>
        <w:jc w:val="both"/>
        <w:rPr>
          <w:lang w:val="hr-HR"/>
        </w:rPr>
      </w:pPr>
    </w:p>
    <w:p w:rsidRDefault="003E3AE3" w:rsidP="00EB7DEF" w:rsidR="003E3AE3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C90F65">
        <w:rPr>
          <w:lang w:val="hr-HR"/>
        </w:rPr>
        <w:t>1</w:t>
      </w:r>
      <w:r w:rsidR="009A553C">
        <w:rPr>
          <w:lang w:val="hr-HR"/>
        </w:rPr>
        <w:t>2</w:t>
      </w:r>
      <w:r w:rsidR="005F7E3F">
        <w:rPr>
          <w:lang w:val="hr-HR"/>
        </w:rPr>
        <w:t>.</w:t>
      </w:r>
      <w:r w:rsidR="00C75945">
        <w:rPr>
          <w:lang w:val="hr-HR"/>
        </w:rPr>
        <w:t>06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C75945">
        <w:rPr>
          <w:lang w:val="hr-HR"/>
        </w:rPr>
        <w:t>7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096F9D">
        <w:rPr>
          <w:lang w:val="hr-HR"/>
        </w:rPr>
        <w:t>31</w:t>
      </w:r>
      <w:r w:rsidR="003E3AE3">
        <w:rPr>
          <w:lang w:val="hr-HR"/>
        </w:rPr>
        <w:t xml:space="preserve">. kolovoza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213A25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5030574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A06" w:rsidRPr="003C1A0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096F9D">
      <w:t>1029</w:t>
    </w:r>
    <w:r>
      <w:t>/201</w:t>
    </w:r>
    <w:r w:rsidR="00C75945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096F9D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43249"/>
    <w:rsid w:val="00356556"/>
    <w:rsid w:val="0037794F"/>
    <w:rsid w:val="003A06F7"/>
    <w:rsid w:val="003A4819"/>
    <w:rsid w:val="003C1A06"/>
    <w:rsid w:val="003D222A"/>
    <w:rsid w:val="003E3AE3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69E"/>
    <w:rsid w:val="00607BA2"/>
    <w:rsid w:val="00663273"/>
    <w:rsid w:val="006846C1"/>
    <w:rsid w:val="00692B48"/>
    <w:rsid w:val="006A015D"/>
    <w:rsid w:val="006B468E"/>
    <w:rsid w:val="006C59C2"/>
    <w:rsid w:val="006D1139"/>
    <w:rsid w:val="006E72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A553C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55A03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22FCB"/>
    <w:rsid w:val="00C6090D"/>
    <w:rsid w:val="00C63AB0"/>
    <w:rsid w:val="00C75945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75D71"/>
    <w:rsid w:val="00E904E8"/>
    <w:rsid w:val="00E93C7D"/>
    <w:rsid w:val="00E95E20"/>
    <w:rsid w:val="00EB62B7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89B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C1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A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A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A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A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C1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A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A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A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A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St-1029/2015</izvorni_sadrzaj>
    <derivirana_varijabla naziv="DomainObject.Predmet.OznakaBroj_1">St-1029/2015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LIMUZINA društvo s ograničenom odgovornošću putnička agencija u likvidaciji</izvorni_sadrzaj>
    <derivirana_varijabla naziv="DomainObject.Predmet.ProtustrankaFormated_1">  LIMUZINA društvo s ograničenom odgovornošću putnička agencija u likvidaciji</derivirana_varijabla>
  </DomainObject.Predmet.ProtustrankaFormated>
  <DomainObject.Predmet.ProtustrankaFormatedOIB>
    <izvorni_sadrzaj>  LIMUZINA društvo s ograničenom odgovornošću putnička agencija u likvidaciji, OIB 81243017743</izvorni_sadrzaj>
    <derivirana_varijabla naziv="DomainObject.Predmet.ProtustrankaFormatedOIB_1">  LIMUZINA društvo s ograničenom odgovornošću putnička agencija u likvidaciji, OIB 81243017743</derivirana_varijabla>
  </DomainObject.Predmet.ProtustrankaFormatedOIB>
  <DomainObject.Predmet.ProtustrankaFormatedWithAdress>
    <izvorni_sadrzaj> LIMUZINA društvo s ograničenom odgovornošću putnička agencija u likvidaciji, Put Opatije 1, 21275 Poljica Kozička</izvorni_sadrzaj>
    <derivirana_varijabla naziv="DomainObject.Predmet.ProtustrankaFormatedWithAdress_1"> LIMUZINA društvo s ograničenom odgovornošću putnička agencija u likvidaciji, Put Opatije 1, 21275 Poljica Kozička</derivirana_varijabla>
  </DomainObject.Predmet.ProtustrankaFormatedWithAdress>
  <DomainObject.Predmet.ProtustrankaFormatedWithAdressOIB>
    <izvorni_sadrzaj> LIMUZINA društvo s ograničenom odgovornošću putnička agencija u likvidaciji, OIB 81243017743, Put Opatije 1, 21275 Poljica Kozička</izvorni_sadrzaj>
    <derivirana_varijabla naziv="DomainObject.Predmet.ProtustrankaFormatedWithAdressOIB_1"> LIMUZINA društvo s ograničenom odgovornošću putnička agencija u likvidaciji, OIB 81243017743, Put Opatije 1, 21275 Poljica Kozička</derivirana_varijabla>
  </DomainObject.Predmet.ProtustrankaFormatedWithAdressOIB>
  <DomainObject.Predmet.ProtustrankaWithAdress>
    <izvorni_sadrzaj>LIMUZINA društvo s ograničenom odgovornošću putnička agencija u likvidaciji Put Opatije 1, 21275 Poljica Kozička</izvorni_sadrzaj>
    <derivirana_varijabla naziv="DomainObject.Predmet.ProtustrankaWithAdress_1">LIMUZINA društvo s ograničenom odgovornošću putnička agencija u likvidaciji Put Opatije 1, 21275 Poljica Kozička</derivirana_varijabla>
  </DomainObject.Predmet.ProtustrankaWithAdress>
  <DomainObject.Predmet.ProtustrankaWithAdressOIB>
    <izvorni_sadrzaj>LIMUZINA društvo s ograničenom odgovornošću putnička agencija u likvidaciji, OIB 81243017743, Put Opatije 1, 21275 Poljica Kozička</izvorni_sadrzaj>
    <derivirana_varijabla naziv="DomainObject.Predmet.ProtustrankaWithAdressOIB_1">LIMUZINA društvo s ograničenom odgovornošću putnička agencija u likvidaciji, OIB 81243017743, Put Opatije 1, 21275 Poljica Kozička</derivirana_varijabla>
  </DomainObject.Predmet.ProtustrankaWithAdressOIB>
  <DomainObject.Predmet.ProtustrankaNazivFormated>
    <izvorni_sadrzaj>LIMUZINA društvo s ograničenom odgovornošću putnička agencija u likvidaciji</izvorni_sadrzaj>
    <derivirana_varijabla naziv="DomainObject.Predmet.ProtustrankaNazivFormated_1">LIMUZINA društvo s ograničenom odgovornošću putnička agencija u likvidaciji</derivirana_varijabla>
  </DomainObject.Predmet.ProtustrankaNazivFormated>
  <DomainObject.Predmet.ProtustrankaNazivFormatedOIB>
    <izvorni_sadrzaj>LIMUZINA društvo s ograničenom odgovornošću putnička agencija u likvidaciji, OIB 81243017743</izvorni_sadrzaj>
    <derivirana_varijabla naziv="DomainObject.Predmet.ProtustrankaNazivFormatedOIB_1">LIMUZINA društvo s ograničenom odgovornošću putnička agencija u likvidaciji, OIB 81243017743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2762.53</izvorni_sadrzaj>
    <derivirana_varijabla naziv="DomainObject.Predmet.TrenutnaVrijednost_1">2762.53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LIMUZINA društvo s ograničenom odgovornošću putnička agencija u likvidaciji</item>
    </izvorni_sadrzaj>
    <derivirana_varijabla naziv="DomainObject.Predmet.ProtuStrankaListFormated_1">
      <item>LIMUZINA društvo s ograničenom odgovornošću putnička agencija u likvidaciji</item>
    </derivirana_varijabla>
  </DomainObject.Predmet.ProtuStrankaListFormated>
  <DomainObject.Predmet.ProtuStrankaListFormatedOIB>
    <izvorni_sadrzaj>
      <item>LIMUZINA društvo s ograničenom odgovornošću putnička agencija u likvidaciji, OIB 81243017743</item>
    </izvorni_sadrzaj>
    <derivirana_varijabla naziv="DomainObject.Predmet.ProtuStrankaListFormatedOIB_1">
      <item>LIMUZINA društvo s ograničenom odgovornošću putnička agencija u likvidaciji, OIB 81243017743</item>
    </derivirana_varijabla>
  </DomainObject.Predmet.ProtuStrankaListFormatedOIB>
  <DomainObject.Predmet.ProtuStrankaListFormatedWithAdress>
    <izvorni_sadrzaj>
      <item>LIMUZINA društvo s ograničenom odgovornošću putnička agencija u likvidaciji, Put Opatije 1, 21275 Poljica Kozička</item>
    </izvorni_sadrzaj>
    <derivirana_varijabla naziv="DomainObject.Predmet.ProtuStrankaListFormatedWithAdress_1">
      <item>LIMUZINA društvo s ograničenom odgovornošću putnička agencija u likvidaciji, Put Opatije 1, 21275 Poljica Kozička</item>
    </derivirana_varijabla>
  </DomainObject.Predmet.ProtuStrankaListFormatedWithAdress>
  <DomainObject.Predmet.ProtuStrankaListFormatedWithAdressOIB>
    <izvorni_sadrzaj>
      <item>LIMUZINA društvo s ograničenom odgovornošću putnička agencija u likvidaciji, OIB 81243017743, Put Opatije 1, 21275 Poljica Kozička</item>
    </izvorni_sadrzaj>
    <derivirana_varijabla naziv="DomainObject.Predmet.ProtuStrankaListFormatedWithAdressOIB_1">
      <item>LIMUZINA društvo s ograničenom odgovornošću putnička agencija u likvidaciji, OIB 81243017743, Put Opatije 1, 21275 Poljica Kozička</item>
    </derivirana_varijabla>
  </DomainObject.Predmet.ProtuStrankaListFormatedWithAdressOIB>
  <DomainObject.Predmet.ProtuStrankaListNazivFormated>
    <izvorni_sadrzaj>
      <item>LIMUZINA društvo s ograničenom odgovornošću putnička agencija u likvidaciji</item>
    </izvorni_sadrzaj>
    <derivirana_varijabla naziv="DomainObject.Predmet.ProtuStrankaListNazivFormated_1">
      <item>LIMUZINA društvo s ograničenom odgovornošću putnička agencija u likvidaciji</item>
    </derivirana_varijabla>
  </DomainObject.Predmet.ProtuStrankaListNazivFormated>
  <DomainObject.Predmet.ProtuStrankaListNazivFormatedOIB>
    <izvorni_sadrzaj>
      <item>LIMUZINA društvo s ograničenom odgovornošću putnička agencija u likvidaciji, OIB 81243017743</item>
    </izvorni_sadrzaj>
    <derivirana_varijabla naziv="DomainObject.Predmet.ProtuStrankaListNazivFormatedOIB_1">
      <item>LIMUZINA društvo s ograničenom odgovornošću putnička agencija u likvidaciji, OIB 81243017743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LIMUZINA društvo s ograničenom odgovornošću putnička agencija u likvidaciji</izvorni_sadrzaj>
    <derivirana_varijabla naziv="DomainObject.Predmet.ProtustrankaIDrugi_1">LIMUZINA društvo s ograničenom odgovornošću putnička agencija u likvidaciji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LIMUZINA društvo s ograničenom odgovornošću putnička agencija u likvidaciji, OIB 81243017743, Put Opatije 1, 21275 Poljica Kozička</izvorni_sadrzaj>
    <derivirana_varijabla naziv="DomainObject.Predmet.ProtustrankaIDrugiAdressOIB_1">LIMUZINA društvo s ograničenom odgovornošću putnička agencija u likvidaciji, OIB 81243017743, Put Opatije 1, 21275 Poljica Kozička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LIMUZINA društvo s ograničenom odgovornošću putnička agencija u likvidaciji</item>
      <item>FINANCIJSKA AGENCIJA, RC SPLIT</item>
    </izvorni_sadrzaj>
    <derivirana_varijabla naziv="DomainObject.Predmet.SudioniciListNaziv_1">
      <item>LIMUZINA društvo s ograničenom odgovornošću putnička agencija u likvidaciji</item>
      <item>FINANCIJSKA AGENCIJA, RC SPLIT</item>
    </derivirana_varijabla>
  </DomainObject.Predmet.SudioniciListNaziv>
  <DomainObject.Predmet.SudioniciListAdressOIB>
    <izvorni_sadrzaj>
      <item>LIMUZINA društvo s ograničenom odgovornošću putnička agencija u likvidaciji, OIB 81243017743, Put Opatije 1,21275 Poljica Kozička</item>
      <item>FINANCIJSKA AGENCIJA, RC SPLIT, OIB 85821130368, Mažuranićevo šet. 24 b,21000 Split</item>
    </izvorni_sadrzaj>
    <derivirana_varijabla naziv="DomainObject.Predmet.SudioniciListAdressOIB_1">
      <item>LIMUZINA društvo s ograničenom odgovornošću putnička agencija u likvidaciji, OIB 81243017743, Put Opatije 1,21275 Poljica Kozička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81243017743</item>
      <item>, OIB 85821130368</item>
    </izvorni_sadrzaj>
    <derivirana_varijabla naziv="DomainObject.Predmet.SudioniciListNazivOIB_1">
      <item>, OIB 81243017743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A9FE50-FC55-448C-A0C4-C0446E2F0B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789</properties:Words>
  <properties:Characters>4254</properties:Characters>
  <properties:Lines>105</properties:Lines>
  <properties:Paragraphs>36</properties:Paragraphs>
  <properties:TotalTime>206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1.St-1029/2015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2017-08-31T07:49:00Z</cp:lastPrinted>
  <dcterms:modified xmlns:xsi="http://www.w3.org/2001/XMLSchema-instance" xsi:type="dcterms:W3CDTF">2017-08-31T07:50:00Z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