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95f7" w14:paraId="5d495f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F8499F" w:rsidRPr="00F8499F">
        <w:t>1927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8499F" w:rsidRPr="0061181D">
        <w:t>EKLUND NAUTIKA d.o.o.</w:t>
      </w:r>
      <w:r w:rsidR="00F8499F">
        <w:t>,</w:t>
      </w:r>
      <w:r w:rsidR="00F8499F" w:rsidRPr="00F06977">
        <w:t xml:space="preserve"> Zagreb, </w:t>
      </w:r>
      <w:r w:rsidR="00F8499F" w:rsidRPr="0061181D">
        <w:t>Prilaz V. Brajkovića 4</w:t>
      </w:r>
      <w:r w:rsidR="00F8499F" w:rsidRPr="00F06977">
        <w:t xml:space="preserve">, OIB: </w:t>
      </w:r>
      <w:r w:rsidR="00F8499F" w:rsidRPr="0061181D">
        <w:t>30787978167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8499F">
        <w:t>40.603,41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8E7DE3">
        <w:t>,v.r.</w:t>
      </w:r>
    </w:p>
    <w:p w:rsidRDefault="00F8310C" w:rsidP="00572798" w:rsidR="00F8310C" w:rsidRPr="009C5689">
      <w:pPr>
        <w:jc w:val="right"/>
      </w:pPr>
    </w:p>
    <w:p w:rsidRDefault="008E7DE3" w:rsidR="008E7DE3" w:rsidRPr="00ED5ADF">
      <w:pPr>
        <w:jc w:val="right"/>
      </w:pPr>
    </w:p>
    <w:p w:rsidRDefault="008E7DE3" w:rsidR="008E7DE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E7DE3" w:rsidR="008E7DE3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D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F8499F">
      <w:t>1</w:t>
    </w:r>
    <w:r w:rsidR="00F8499F" w:rsidRPr="00F8499F">
      <w:t>927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8E7DE3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E6EF8"/>
    <w:rsid w:val="00E81E11"/>
    <w:rsid w:val="00E830C9"/>
    <w:rsid w:val="00EC3302"/>
    <w:rsid w:val="00ED6AA8"/>
    <w:rsid w:val="00F034D3"/>
    <w:rsid w:val="00F510B3"/>
    <w:rsid w:val="00F74418"/>
    <w:rsid w:val="00F8310C"/>
    <w:rsid w:val="00F8499F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St-1927/2017</izvorni_sadrzaj>
    <derivirana_varijabla naziv="DomainObject.Predmet.OznakaBroj_1">St-1927/2017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EKLUND NAUTIKA d.o.o. za usluge</izvorni_sadrzaj>
    <derivirana_varijabla naziv="DomainObject.Predmet.ProtustrankaFormated_1">  EKLUND NAUTIKA d.o.o. za usluge</derivirana_varijabla>
  </DomainObject.Predmet.ProtustrankaFormated>
  <DomainObject.Predmet.ProtustrankaFormatedOIB>
    <izvorni_sadrzaj>  EKLUND NAUTIKA d.o.o. za usluge, OIB 30787978167</izvorni_sadrzaj>
    <derivirana_varijabla naziv="DomainObject.Predmet.ProtustrankaFormatedOIB_1">  EKLUND NAUTIKA d.o.o. za usluge, OIB 30787978167</derivirana_varijabla>
  </DomainObject.Predmet.ProtustrankaFormatedOIB>
  <DomainObject.Predmet.ProtustrankaFormatedWithAdress>
    <izvorni_sadrzaj> EKLUND NAUTIKA d.o.o. za usluge, Prilaz V. Brajkovića 4, 10000 Zagreb</izvorni_sadrzaj>
    <derivirana_varijabla naziv="DomainObject.Predmet.ProtustrankaFormatedWithAdress_1"> EKLUND NAUTIKA d.o.o. za usluge, Prilaz V. Brajkovića 4, 10000 Zagreb</derivirana_varijabla>
  </DomainObject.Predmet.ProtustrankaFormatedWithAdress>
  <DomainObject.Predmet.ProtustrankaFormatedWithAdressOIB>
    <izvorni_sadrzaj> EKLUND NAUTIKA d.o.o. za usluge, OIB 30787978167, Prilaz V. Brajkovića 4, 10000 Zagreb</izvorni_sadrzaj>
    <derivirana_varijabla naziv="DomainObject.Predmet.ProtustrankaFormatedWithAdressOIB_1"> EKLUND NAUTIKA d.o.o. za usluge, OIB 30787978167, Prilaz V. Brajkovića 4, 10000 Zagreb</derivirana_varijabla>
  </DomainObject.Predmet.ProtustrankaFormatedWithAdressOIB>
  <DomainObject.Predmet.ProtustrankaWithAdress>
    <izvorni_sadrzaj>EKLUND NAUTIKA d.o.o. za usluge Prilaz V. Brajkovića 4, 10000 Zagreb</izvorni_sadrzaj>
    <derivirana_varijabla naziv="DomainObject.Predmet.ProtustrankaWithAdress_1">EKLUND NAUTIKA d.o.o. za usluge Prilaz V. Brajkovića 4, 10000 Zagreb</derivirana_varijabla>
  </DomainObject.Predmet.ProtustrankaWithAdress>
  <DomainObject.Predmet.ProtustrankaWithAdressOIB>
    <izvorni_sadrzaj>EKLUND NAUTIKA d.o.o. za usluge, OIB 30787978167, Prilaz V. Brajkovića 4, 10000 Zagreb</izvorni_sadrzaj>
    <derivirana_varijabla naziv="DomainObject.Predmet.ProtustrankaWithAdressOIB_1">EKLUND NAUTIKA d.o.o. za usluge, OIB 30787978167, Prilaz V. Brajkovića 4, 10000 Zagreb</derivirana_varijabla>
  </DomainObject.Predmet.ProtustrankaWithAdressOIB>
  <DomainObject.Predmet.ProtustrankaNazivFormated>
    <izvorni_sadrzaj>EKLUND NAUTIKA d.o.o. za usluge</izvorni_sadrzaj>
    <derivirana_varijabla naziv="DomainObject.Predmet.ProtustrankaNazivFormated_1">EKLUND NAUTIKA d.o.o. za usluge</derivirana_varijabla>
  </DomainObject.Predmet.ProtustrankaNazivFormated>
  <DomainObject.Predmet.ProtustrankaNazivFormatedOIB>
    <izvorni_sadrzaj>EKLUND NAUTIKA d.o.o. za usluge, OIB 30787978167</izvorni_sadrzaj>
    <derivirana_varijabla naziv="DomainObject.Predmet.ProtustrankaNazivFormatedOIB_1">EKLUND NAUTIKA d.o.o. za usluge, OIB 30787978167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EKLUND NAUTIKA d.o.o. za usluge</item>
    </izvorni_sadrzaj>
    <derivirana_varijabla naziv="DomainObject.Predmet.ProtuStrankaListFormated_1">
      <item>EKLUND NAUTIKA d.o.o. za usluge</item>
    </derivirana_varijabla>
  </DomainObject.Predmet.ProtuStrankaListFormated>
  <DomainObject.Predmet.ProtuStrankaListFormatedOIB>
    <izvorni_sadrzaj>
      <item>EKLUND NAUTIKA d.o.o. za usluge, OIB 30787978167</item>
    </izvorni_sadrzaj>
    <derivirana_varijabla naziv="DomainObject.Predmet.ProtuStrankaListFormatedOIB_1">
      <item>EKLUND NAUTIKA d.o.o. za usluge, OIB 30787978167</item>
    </derivirana_varijabla>
  </DomainObject.Predmet.ProtuStrankaListFormatedOIB>
  <DomainObject.Predmet.ProtuStrankaListFormatedWithAdress>
    <izvorni_sadrzaj>
      <item>EKLUND NAUTIKA d.o.o. za usluge, Prilaz V. Brajkovića 4, 10000 Zagreb</item>
    </izvorni_sadrzaj>
    <derivirana_varijabla naziv="DomainObject.Predmet.ProtuStrankaListFormatedWithAdress_1">
      <item>EKLUND NAUTIKA d.o.o. za usluge, Prilaz V. Brajkovića 4, 10000 Zagreb</item>
    </derivirana_varijabla>
  </DomainObject.Predmet.ProtuStrankaListFormatedWithAdress>
  <DomainObject.Predmet.ProtuStrankaListFormatedWithAdressOIB>
    <izvorni_sadrzaj>
      <item>EKLUND NAUTIKA d.o.o. za usluge, OIB 30787978167, Prilaz V. Brajkovića 4, 10000 Zagreb</item>
    </izvorni_sadrzaj>
    <derivirana_varijabla naziv="DomainObject.Predmet.ProtuStrankaListFormatedWithAdressOIB_1">
      <item>EKLUND NAUTIKA d.o.o. za usluge, OIB 30787978167, Prilaz V. Brajkovića 4, 10000 Zagreb</item>
    </derivirana_varijabla>
  </DomainObject.Predmet.ProtuStrankaListFormatedWithAdressOIB>
  <DomainObject.Predmet.ProtuStrankaListNazivFormated>
    <izvorni_sadrzaj>
      <item>EKLUND NAUTIKA d.o.o. za usluge</item>
    </izvorni_sadrzaj>
    <derivirana_varijabla naziv="DomainObject.Predmet.ProtuStrankaListNazivFormated_1">
      <item>EKLUND NAUTIKA d.o.o. za usluge</item>
    </derivirana_varijabla>
  </DomainObject.Predmet.ProtuStrankaListNazivFormated>
  <DomainObject.Predmet.ProtuStrankaListNazivFormatedOIB>
    <izvorni_sadrzaj>
      <item>EKLUND NAUTIKA d.o.o. za usluge, OIB 30787978167</item>
    </izvorni_sadrzaj>
    <derivirana_varijabla naziv="DomainObject.Predmet.ProtuStrankaListNazivFormatedOIB_1">
      <item>EKLUND NAUTIKA d.o.o. za usluge, OIB 30787978167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EKLUND NAUTIKA d.o.o. za usluge</izvorni_sadrzaj>
    <derivirana_varijabla naziv="DomainObject.Predmet.ProtustrankaIDrugi_1">EKLUND NAUTIKA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EKLUND NAUTIKA d.o.o. za usluge, OIB 30787978167, Prilaz V. Brajkovića 4, 10000 Zagreb</izvorni_sadrzaj>
    <derivirana_varijabla naziv="DomainObject.Predmet.ProtustrankaIDrugiAdressOIB_1">EKLUND NAUTIKA d.o.o. za usluge, OIB 30787978167,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EKLUND NAUTIKA d.o.o. za usluge</item>
    </izvorni_sadrzaj>
    <derivirana_varijabla naziv="DomainObject.Predmet.SudioniciListNaziv_1">
      <item>FINA Regionalni centar Zagreb</item>
      <item>EKLUND NAUTIKA 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EKLUND NAUTIKA d.o.o. za usluge, OIB 30787978167, Prilaz V. Brajkovića 4,10000 Zagreb</item>
    </izvorni_sadrzaj>
    <derivirana_varijabla naziv="DomainObject.Predmet.SudioniciListAdressOIB_1">
      <item>FINA Regionalni centar Zagreb, OIB 85821130368, Trg svibanjskih žrtava 1995.1,10000 Zagreb</item>
      <item>EKLUND NAUTIKA d.o.o. za usluge, OIB 30787978167, Prilaz V. Brajkovića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30787978167</item>
    </izvorni_sadrzaj>
    <derivirana_varijabla naziv="DomainObject.Predmet.SudioniciListNazivOIB_1">
      <item>, OIB 85821130368</item>
      <item>, OIB 30787978167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8F879-740F-4D21-8718-603D425F6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2017-09-29T06:42:00Z</dcterms:created>
  <dc:creator>ilukac</dc:creator>
  <cp:lastModifiedBy>Ljubica Radošević</cp:lastModifiedBy>
  <cp:lastPrinted>2017-09-29T12:31:00Z</cp:lastPrinted>
  <dcterms:modified xmlns:xsi="http://www.w3.org/2001/XMLSchema-instance" xsi:type="dcterms:W3CDTF">2017-09-29T12:31:00Z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