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6965b" w14:paraId="336965b" w:rsidRDefault="00590943" w:rsidP="00CD2D99" w:rsidR="00590943">
      <w:pPr>
        <w:jc w:val="right"/>
        <w15:collapsed w:val="false"/>
      </w:pPr>
      <w:bookmarkStart w:name="_GoBack" w:id="0"/>
      <w:bookmarkEnd w:id="0"/>
      <w:r w:rsidRPr="006A62B7">
        <w:tab/>
        <w:t>Poslovni broj 1 St-</w:t>
      </w:r>
      <w:r w:rsidR="005B1CBD">
        <w:t>478</w:t>
      </w:r>
      <w:r w:rsidR="00D8674D">
        <w:t>/16-</w:t>
      </w:r>
      <w:r w:rsidR="00387AB5">
        <w:t>18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5B1CBD">
        <w:t>JURJEVIĆ</w:t>
      </w:r>
      <w:r w:rsidR="0023637C">
        <w:t xml:space="preserve"> d.o.o, </w:t>
      </w:r>
      <w:r w:rsidR="005B1CBD">
        <w:t>Zadar, Sv. Marije 6 B</w:t>
      </w:r>
      <w:r w:rsidR="0023637C">
        <w:t xml:space="preserve">, OIB: </w:t>
      </w:r>
      <w:r w:rsidR="005B1CBD">
        <w:t>71198778800</w:t>
      </w:r>
      <w:r w:rsidR="00836518">
        <w:t>, sukladno čl. 132. st. 2. Stečajnog zakona (Narodne n</w:t>
      </w:r>
      <w:r w:rsidR="00A93EA1">
        <w:t>ovine br. 71/15</w:t>
      </w:r>
      <w:r w:rsidR="007B1549">
        <w:t xml:space="preserve"> i 104/17</w:t>
      </w:r>
      <w:r w:rsidR="00A93EA1">
        <w:t xml:space="preserve">) dana </w:t>
      </w:r>
      <w:r w:rsidR="007B1549">
        <w:t>24.</w:t>
      </w:r>
      <w:r w:rsidR="00E61A5C">
        <w:t xml:space="preserve"> </w:t>
      </w:r>
      <w:r w:rsidR="007B1549">
        <w:t>svibnja 2018.</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5B1CBD">
        <w:t>JURJEVIĆ d.o.o, Zadar, Sv. Marije 6 B, OIB: 71198778800</w:t>
      </w:r>
      <w:r w:rsidRPr="006A62B7">
        <w:t>,</w:t>
      </w:r>
      <w:r w:rsidR="00161D65">
        <w:t xml:space="preserve"> </w:t>
      </w:r>
      <w:r w:rsidRPr="006A62B7">
        <w:t xml:space="preserve"> stečajni </w:t>
      </w:r>
      <w:r w:rsidR="00AA36F9">
        <w:t xml:space="preserve"> </w:t>
      </w:r>
      <w:r w:rsidRPr="006A62B7">
        <w:t xml:space="preserve">postupak otvoren je dana </w:t>
      </w:r>
      <w:r w:rsidR="007B1549">
        <w:t>24. svibnja</w:t>
      </w:r>
      <w:r w:rsidR="00F26669">
        <w:t xml:space="preserve"> </w:t>
      </w:r>
      <w:r>
        <w:t>201</w:t>
      </w:r>
      <w:r w:rsidR="007B1549">
        <w:t>8</w:t>
      </w:r>
      <w:r w:rsidRPr="006A62B7">
        <w:t xml:space="preserve">. u </w:t>
      </w:r>
      <w:r w:rsidR="008D1FA3">
        <w:t>14,3</w:t>
      </w:r>
      <w:r w:rsidR="007B1549">
        <w:t>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5B1CBD">
        <w:t>Marica Nekić</w:t>
      </w:r>
      <w:r w:rsidR="0023637C">
        <w:t xml:space="preserve"> iz Zadra, </w:t>
      </w:r>
      <w:r w:rsidR="005B1CBD">
        <w:t>Put Gazića 14A</w:t>
      </w:r>
      <w:r w:rsidR="0023637C" w:rsidRPr="008E37E9">
        <w:t xml:space="preserve">, OIB: </w:t>
      </w:r>
      <w:r w:rsidR="005B1CBD">
        <w:t>75245904208</w:t>
      </w:r>
      <w:r w:rsidRPr="00E719C1">
        <w:t xml:space="preserve">, </w:t>
      </w:r>
      <w:r w:rsidRPr="00272170">
        <w:t>imenuje</w:t>
      </w:r>
      <w:r>
        <w:t xml:space="preserve"> </w:t>
      </w:r>
      <w:r w:rsidR="0023637C">
        <w:t>se za stečajnu upraviteljicu</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5B1CBD">
        <w:t>JURJEVIĆ d.o.o, Zadar, Sv. Marije 6 B, OIB: 71198778800</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5B1CBD">
        <w:t>31. ožujka</w:t>
      </w:r>
      <w:r w:rsidR="00C52D13">
        <w:t xml:space="preserve"> 2016</w:t>
      </w:r>
      <w:r w:rsidRPr="00CE76CB">
        <w:t xml:space="preserve">., rješenjem ovog suda od </w:t>
      </w:r>
      <w:r w:rsidR="005B1CBD">
        <w:t>5</w:t>
      </w:r>
      <w:r w:rsidR="0023637C">
        <w:t xml:space="preserve">. </w:t>
      </w:r>
      <w:r w:rsidR="005B1CBD">
        <w:t>travnja</w:t>
      </w:r>
      <w:r w:rsidR="00C52D13">
        <w:t xml:space="preserve"> 2016</w:t>
      </w:r>
      <w:r w:rsidRPr="00CE76CB">
        <w:t xml:space="preserve">. pokrenut je prethodni postupak nad dužnikom </w:t>
      </w:r>
      <w:r w:rsidR="005B1CBD">
        <w:t>JURJEVIĆ d.o.o, Zadar</w:t>
      </w:r>
      <w:r w:rsidRPr="00CE76CB">
        <w:t>.</w:t>
      </w:r>
      <w:r w:rsidR="006A144F">
        <w:t xml:space="preserve"> </w:t>
      </w:r>
      <w:r w:rsidR="0023637C">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5B1CBD">
        <w:t>478</w:t>
      </w:r>
      <w:r w:rsidR="005E4E16">
        <w:t>/16-</w:t>
      </w:r>
      <w:r w:rsidR="005B1CBD">
        <w:t>8</w:t>
      </w:r>
      <w:r w:rsidRPr="006A62B7">
        <w:t xml:space="preserve"> od </w:t>
      </w:r>
      <w:r>
        <w:t xml:space="preserve">dana </w:t>
      </w:r>
      <w:r w:rsidR="0023637C">
        <w:t xml:space="preserve">21. </w:t>
      </w:r>
      <w:r w:rsidR="005B1CBD">
        <w:t>travnja</w:t>
      </w:r>
      <w:r w:rsidR="00D8674D">
        <w:t xml:space="preserve"> </w:t>
      </w:r>
      <w:r w:rsidR="00C52D13">
        <w:t>2016.,</w:t>
      </w:r>
      <w:r w:rsidRPr="006A62B7">
        <w:t xml:space="preserve"> imenovan</w:t>
      </w:r>
      <w:r w:rsidR="0023637C">
        <w:t>a je privremena stečajna</w:t>
      </w:r>
      <w:r w:rsidRPr="006A62B7">
        <w:t xml:space="preserve"> upravitelj</w:t>
      </w:r>
      <w:r w:rsidR="0023637C">
        <w:t>ica koja je izvješće dostavila</w:t>
      </w:r>
      <w:r w:rsidRPr="006A62B7">
        <w:t xml:space="preserve"> dana </w:t>
      </w:r>
      <w:r w:rsidR="005B1CBD">
        <w:t>17. svibnja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23637C">
        <w:t xml:space="preserve"> privremene stečajne upraviteljice</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5B1CBD">
        <w:t>19. listopada</w:t>
      </w:r>
      <w:r w:rsidR="00C52D13" w:rsidRPr="005444CD">
        <w:t xml:space="preserve"> 2016</w:t>
      </w:r>
      <w:r w:rsidRPr="005444CD">
        <w:t xml:space="preserve">., temeljem čega je rok za uplatu predujma istekao </w:t>
      </w:r>
      <w:r w:rsidR="007B1549">
        <w:t xml:space="preserve">11. </w:t>
      </w:r>
      <w:r w:rsidR="00E61A5C">
        <w:t>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7B1549">
        <w:t>24.</w:t>
      </w:r>
      <w:r w:rsidR="00E61A5C">
        <w:t xml:space="preserve"> </w:t>
      </w:r>
      <w:r w:rsidR="007B1549">
        <w:t>svibnja</w:t>
      </w:r>
      <w:r w:rsidR="00F26669">
        <w:t xml:space="preserve"> </w:t>
      </w:r>
      <w:r>
        <w:t>201</w:t>
      </w:r>
      <w:r w:rsidR="007B1549">
        <w:t>8</w:t>
      </w:r>
      <w:r w:rsidRPr="006A62B7">
        <w:t xml:space="preserve">. </w:t>
      </w:r>
    </w:p>
    <w:p w:rsidRDefault="00590943" w:rsidP="00522A74" w:rsidR="00590943">
      <w:pPr>
        <w:ind w:left="5664"/>
      </w:pPr>
    </w:p>
    <w:p w:rsidRDefault="000C314D" w:rsidP="000C314D" w:rsidR="00590943" w:rsidRPr="006A62B7">
      <w:r>
        <w:t>Za točnost otpravka – ovlašteni službenik</w:t>
      </w:r>
      <w:r w:rsidR="00590943">
        <w:tab/>
      </w:r>
      <w:r w:rsidR="00590943">
        <w:tab/>
      </w:r>
      <w:r w:rsidR="00590943">
        <w:tab/>
      </w:r>
      <w:r w:rsidR="00590943">
        <w:tab/>
      </w:r>
      <w:r w:rsidR="00590943">
        <w:tab/>
      </w:r>
      <w:r w:rsidR="005444CD">
        <w:t>S</w:t>
      </w:r>
      <w:r w:rsidR="00660058">
        <w:t>udac</w:t>
      </w:r>
    </w:p>
    <w:p w:rsidRDefault="000C314D" w:rsidP="000C314D"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8C56DF" w:rsidP="00893718" w:rsidR="00590943" w:rsidRPr="006A62B7">
      <w:pPr>
        <w:numPr>
          <w:ilvl w:val="0"/>
          <w:numId w:val="2"/>
        </w:numPr>
      </w:pPr>
      <w:r>
        <w:t xml:space="preserve">Općinski sud </w:t>
      </w:r>
      <w:r w:rsidR="00007803">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314D">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5B1CBD">
      <w:t>478</w:t>
    </w:r>
    <w:r>
      <w:t>/16-</w:t>
    </w:r>
    <w:r w:rsidR="00387AB5">
      <w:t>18</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C314D"/>
    <w:rsid w:val="000D7790"/>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87AB5"/>
    <w:rsid w:val="003A0F96"/>
    <w:rsid w:val="003A19E0"/>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B1CBD"/>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94A4A"/>
    <w:rsid w:val="007A20A6"/>
    <w:rsid w:val="007B1549"/>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D1FA3"/>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1797B"/>
    <w:rsid w:val="00E27A0D"/>
    <w:rsid w:val="00E61A5C"/>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C314D"/>
    <w:rPr>
      <w:color w:val="808080"/>
      <w:bdr w:space="0" w:sz="0" w:color="auto" w:val="none"/>
      <w:shd w:fill="auto" w:color="auto" w:val="clear"/>
    </w:rPr>
  </w:style>
  <w:style w:customStyle="true" w:styleId="eSPISCCParagraphDefaultFont" w:type="character">
    <w:name w:val="eSPIS_CC_Paragraph Default Font"/>
    <w:basedOn w:val="Zadanifontodlomka"/>
    <w:rsid w:val="000C31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314D"/>
    <w:rPr>
      <w:bdr w:space="0" w:sz="0" w:color="auto" w:val="none"/>
      <w:shd w:fill="FFFFCC" w:color="auto" w:val="clear"/>
      <w:lang w:val="hr-HR"/>
    </w:rPr>
  </w:style>
  <w:style w:customStyle="true" w:styleId="PozadinaSvijetloCrvena" w:type="character">
    <w:name w:val="Pozadina_SvijetloCrvena"/>
    <w:basedOn w:val="eSPISCCParagraphDefaultFont"/>
    <w:rsid w:val="000C31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31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C314D"/>
    <w:rPr>
      <w:color w:val="808080"/>
      <w:bdr w:color="auto" w:space="0" w:sz="0" w:val="none"/>
      <w:shd w:color="auto" w:fill="auto" w:val="clear"/>
    </w:rPr>
  </w:style>
  <w:style w:customStyle="1" w:styleId="eSPISCCParagraphDefaultFont" w:type="character">
    <w:name w:val="eSPIS_CC_Paragraph Default Font"/>
    <w:basedOn w:val="Zadanifontodlomka"/>
    <w:rsid w:val="000C31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314D"/>
    <w:rPr>
      <w:bdr w:color="auto" w:space="0" w:sz="0" w:val="none"/>
      <w:shd w:color="auto" w:fill="FFFFCC" w:val="clear"/>
      <w:lang w:val="hr-HR"/>
    </w:rPr>
  </w:style>
  <w:style w:customStyle="1" w:styleId="PozadinaSvijetloCrvena" w:type="character">
    <w:name w:val="Pozadina_SvijetloCrvena"/>
    <w:basedOn w:val="eSPISCCParagraphDefaultFont"/>
    <w:rsid w:val="000C31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31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izvorni_sadrzaj>
    <derivirana_varijabla naziv="DomainObject.Predmet.Broj_1">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St-478/2016</izvorni_sadrzaj>
    <derivirana_varijabla naziv="DomainObject.Predmet.OznakaBroj_1">St-478/2016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JURJEVIĆ društvo s ograničenom odgovornošću za prijevoz, trgovinu i usluge</izvorni_sadrzaj>
    <derivirana_varijabla naziv="DomainObject.Predmet.ProtustrankaFormated_1">  JURJEVIĆ društvo s ograničenom odgovornošću za prijevoz, trgovinu i usluge</derivirana_varijabla>
  </DomainObject.Predmet.ProtustrankaFormated>
  <DomainObject.Predmet.ProtustrankaFormatedOIB>
    <izvorni_sadrzaj>  JURJEVIĆ društvo s ograničenom odgovornošću za prijevoz, trgovinu i usluge, OIB 71198778800</izvorni_sadrzaj>
    <derivirana_varijabla naziv="DomainObject.Predmet.ProtustrankaFormatedOIB_1">  JURJEVIĆ društvo s ograničenom odgovornošću za prijevoz, trgovinu i usluge, OIB 71198778800</derivirana_varijabla>
  </DomainObject.Predmet.ProtustrankaFormatedOIB>
  <DomainObject.Predmet.ProtustrankaFormatedWithAdress>
    <izvorni_sadrzaj> JURJEVIĆ društvo s ograničenom odgovornošću za prijevoz, trgovinu i usluge, Sv. Marije 6 B, 23000 Zadar</izvorni_sadrzaj>
    <derivirana_varijabla naziv="DomainObject.Predmet.ProtustrankaFormatedWithAdress_1"> JURJEVIĆ društvo s ograničenom odgovornošću za prijevoz, trgovinu i usluge, Sv. Marije 6 B, 23000 Zadar</derivirana_varijabla>
  </DomainObject.Predmet.ProtustrankaFormatedWithAdress>
  <DomainObject.Predmet.ProtustrankaFormatedWithAdressOIB>
    <izvorni_sadrzaj> JURJEVIĆ društvo s ograničenom odgovornošću za prijevoz, trgovinu i usluge, OIB 71198778800, Sv. Marije 6 B, 23000 Zadar</izvorni_sadrzaj>
    <derivirana_varijabla naziv="DomainObject.Predmet.ProtustrankaFormatedWithAdressOIB_1"> JURJEVIĆ društvo s ograničenom odgovornošću za prijevoz, trgovinu i usluge, OIB 71198778800, Sv. Marije 6 B, 23000 Zadar</derivirana_varijabla>
  </DomainObject.Predmet.ProtustrankaFormatedWithAdressOIB>
  <DomainObject.Predmet.ProtustrankaWithAdress>
    <izvorni_sadrzaj>JURJEVIĆ društvo s ograničenom odgovornošću za prijevoz, trgovinu i usluge Sv. Marije 6 B, 23000 Zadar</izvorni_sadrzaj>
    <derivirana_varijabla naziv="DomainObject.Predmet.ProtustrankaWithAdress_1">JURJEVIĆ društvo s ograničenom odgovornošću za prijevoz, trgovinu i usluge Sv. Marije 6 B, 23000 Zadar</derivirana_varijabla>
  </DomainObject.Predmet.ProtustrankaWithAdress>
  <DomainObject.Predmet.ProtustrankaWithAdressOIB>
    <izvorni_sadrzaj>JURJEVIĆ društvo s ograničenom odgovornošću za prijevoz, trgovinu i usluge, OIB 71198778800, Sv. Marije 6 B, 23000 Zadar</izvorni_sadrzaj>
    <derivirana_varijabla naziv="DomainObject.Predmet.ProtustrankaWithAdressOIB_1">JURJEVIĆ društvo s ograničenom odgovornošću za prijevoz, trgovinu i usluge, OIB 71198778800, Sv. Marije 6 B, 23000 Zadar</derivirana_varijabla>
  </DomainObject.Predmet.ProtustrankaWithAdressOIB>
  <DomainObject.Predmet.ProtustrankaNazivFormated>
    <izvorni_sadrzaj>JURJEVIĆ društvo s ograničenom odgovornošću za prijevoz, trgovinu i usluge</izvorni_sadrzaj>
    <derivirana_varijabla naziv="DomainObject.Predmet.ProtustrankaNazivFormated_1">JURJEVIĆ društvo s ograničenom odgovornošću za prijevoz, trgovinu i usluge</derivirana_varijabla>
  </DomainObject.Predmet.ProtustrankaNazivFormated>
  <DomainObject.Predmet.ProtustrankaNazivFormatedOIB>
    <izvorni_sadrzaj>JURJEVIĆ društvo s ograničenom odgovornošću za prijevoz, trgovinu i usluge, OIB 71198778800</izvorni_sadrzaj>
    <derivirana_varijabla naziv="DomainObject.Predmet.ProtustrankaNazivFormatedOIB_1">JURJEVIĆ društvo s ograničenom odgovornošću za prijevoz, trgovinu i usluge, OIB 71198778800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89117.79</izvorni_sadrzaj>
    <derivirana_varijabla naziv="DomainObject.Predmet.TrenutnaVrijednost_1">89117.79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JURJEVIĆ društvo s ograničenom odgovornošću za prijevoz, trgovinu i usluge</item>
    </izvorni_sadrzaj>
    <derivirana_varijabla naziv="DomainObject.Predmet.ProtuStrankaListFormated_1">
      <item>JURJEVIĆ društvo s ograničenom odgovornošću za prijevoz, trgovinu i usluge</item>
    </derivirana_varijabla>
  </DomainObject.Predmet.ProtuStrankaListFormated>
  <DomainObject.Predmet.ProtuStrankaListFormatedOIB>
    <izvorni_sadrzaj>
      <item>JURJEVIĆ društvo s ograničenom odgovornošću za prijevoz, trgovinu i usluge, OIB 71198778800</item>
    </izvorni_sadrzaj>
    <derivirana_varijabla naziv="DomainObject.Predmet.ProtuStrankaListFormatedOIB_1">
      <item>JURJEVIĆ društvo s ograničenom odgovornošću za prijevoz, trgovinu i usluge, OIB 71198778800</item>
    </derivirana_varijabla>
  </DomainObject.Predmet.ProtuStrankaListFormatedOIB>
  <DomainObject.Predmet.ProtuStrankaListFormatedWithAdress>
    <izvorni_sadrzaj>
      <item>JURJEVIĆ društvo s ograničenom odgovornošću za prijevoz, trgovinu i usluge, Sv. Marije 6 B, 23000 Zadar</item>
    </izvorni_sadrzaj>
    <derivirana_varijabla naziv="DomainObject.Predmet.ProtuStrankaListFormatedWithAdress_1">
      <item>JURJEVIĆ društvo s ograničenom odgovornošću za prijevoz, trgovinu i usluge, Sv. Marije 6 B, 23000 Zadar</item>
    </derivirana_varijabla>
  </DomainObject.Predmet.ProtuStrankaListFormatedWithAdress>
  <DomainObject.Predmet.ProtuStrankaListFormatedWithAdressOIB>
    <izvorni_sadrzaj>
      <item>JURJEVIĆ društvo s ograničenom odgovornošću za prijevoz, trgovinu i usluge, OIB 71198778800, Sv. Marije 6 B, 23000 Zadar</item>
    </izvorni_sadrzaj>
    <derivirana_varijabla naziv="DomainObject.Predmet.ProtuStrankaListFormatedWithAdressOIB_1">
      <item>JURJEVIĆ društvo s ograničenom odgovornošću za prijevoz, trgovinu i usluge, OIB 71198778800, Sv. Marije 6 B, 23000 Zadar</item>
    </derivirana_varijabla>
  </DomainObject.Predmet.ProtuStrankaListFormatedWithAdressOIB>
  <DomainObject.Predmet.ProtuStrankaListNazivFormated>
    <izvorni_sadrzaj>
      <item>JURJEVIĆ društvo s ograničenom odgovornošću za prijevoz, trgovinu i usluge</item>
    </izvorni_sadrzaj>
    <derivirana_varijabla naziv="DomainObject.Predmet.ProtuStrankaListNazivFormated_1">
      <item>JURJEVIĆ društvo s ograničenom odgovornošću za prijevoz, trgovinu i usluge</item>
    </derivirana_varijabla>
  </DomainObject.Predmet.ProtuStrankaListNazivFormated>
  <DomainObject.Predmet.ProtuStrankaListNazivFormatedOIB>
    <izvorni_sadrzaj>
      <item>JURJEVIĆ društvo s ograničenom odgovornošću za prijevoz, trgovinu i usluge, OIB 71198778800</item>
    </izvorni_sadrzaj>
    <derivirana_varijabla naziv="DomainObject.Predmet.ProtuStrankaListNazivFormatedOIB_1">
      <item>JURJEVIĆ društvo s ograničenom odgovornošću za prijevoz, trgovinu i usluge, OIB 71198778800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JURJEVIĆ društvo s ograničenom odgovornošću za prijevoz, trgovinu i usluge</izvorni_sadrzaj>
    <derivirana_varijabla naziv="DomainObject.Predmet.ProtustrankaIDrugi_1">JURJEVIĆ društvo s ograničenom odgovornošću za prijevoz,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JURJEVIĆ društvo s ograničenom odgovornošću za prijevoz, trgovinu i usluge, OIB 71198778800, Sv. Marije 6 B, 23000 Zadar</izvorni_sadrzaj>
    <derivirana_varijabla naziv="DomainObject.Predmet.ProtustrankaIDrugiAdressOIB_1">JURJEVIĆ društvo s ograničenom odgovornošću za prijevoz, trgovinu i usluge, OIB 71198778800, Sv. Marije 6 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JURJEVIĆ društvo s ograničenom odgovornošću za prijevoz, trgovinu i usluge</item>
    </izvorni_sadrzaj>
    <derivirana_varijabla naziv="DomainObject.Predmet.SudioniciListNaziv_1">
      <item>Financijska agencija</item>
      <item>JURJEVIĆ društvo s ograničenom odgovornošću za prijevoz, trgovinu i usluge</item>
    </derivirana_varijabla>
  </DomainObject.Predmet.SudioniciListNaziv>
  <DomainObject.Predmet.SudioniciListAdressOIB>
    <izvorni_sadrzaj>
      <item>Financijska agencija, OIB 85821130368, Ivana Danila 4,23000 Zadar</item>
      <item>JURJEVIĆ društvo s ograničenom odgovornošću za prijevoz, trgovinu i usluge, OIB 71198778800, Sv. Marije 6 B,23000 Zadar</item>
    </izvorni_sadrzaj>
    <derivirana_varijabla naziv="DomainObject.Predmet.SudioniciListAdressOIB_1">
      <item>Financijska agencija, OIB 85821130368, Ivana Danila 4,23000 Zadar</item>
      <item>JURJEVIĆ društvo s ograničenom odgovornošću za prijevoz, trgovinu i usluge, OIB 71198778800, Sv. Marije 6 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71198778800</item>
    </izvorni_sadrzaj>
    <derivirana_varijabla naziv="DomainObject.Predmet.SudioniciListNazivOIB_1">
      <item>, OIB 85821130368</item>
      <item>, OIB 71198778800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692</properties:Words>
  <properties:Characters>3629</properties:Characters>
  <properties:Lines>98</properties:Lines>
  <properties:Paragraphs>41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2016-12-06T12:55:00Z</dcterms:created>
  <dc:creator>Ardena Bajlo</dc:creator>
  <cp:lastModifiedBy>Ante Rubelj</cp:lastModifiedBy>
  <cp:lastPrinted>2015-03-02T10:10:00Z</cp:lastPrinted>
  <dcterms:modified xmlns:xsi="http://www.w3.org/2001/XMLSchema-instance" xsi:type="dcterms:W3CDTF">2018-05-24T12:24:00Z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1St-478-16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