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71bf" w14:paraId="15071b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 w:rsidR="00B21B68">
        <w:t>751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102F">
        <w:t>751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</w:t>
      </w:r>
      <w:r w:rsidR="00084198">
        <w:t>5</w:t>
      </w:r>
      <w:r w:rsidR="00AA2340">
        <w:t>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C102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C102F" w:rsidRPr="002C102F">
        <w:t>MOTIVATION 2014 jednostavno društvo s ograničenom odgovornošću za usluge, OIB: 21075934490</w:t>
      </w:r>
      <w:r w:rsidR="00084198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C102F">
        <w:t>19.774,23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1A7B57">
        <w:t>15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84198"/>
    <w:rsid w:val="000A42B9"/>
    <w:rsid w:val="000B06C8"/>
    <w:rsid w:val="00114EAD"/>
    <w:rsid w:val="00185571"/>
    <w:rsid w:val="001A7B57"/>
    <w:rsid w:val="001E50FB"/>
    <w:rsid w:val="001F6933"/>
    <w:rsid w:val="0021148A"/>
    <w:rsid w:val="00230A63"/>
    <w:rsid w:val="00263D6D"/>
    <w:rsid w:val="00264D19"/>
    <w:rsid w:val="002800C6"/>
    <w:rsid w:val="00297E94"/>
    <w:rsid w:val="002C102F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21B68"/>
    <w:rsid w:val="00B82F18"/>
    <w:rsid w:val="00B9196E"/>
    <w:rsid w:val="00C44694"/>
    <w:rsid w:val="00C836B9"/>
    <w:rsid w:val="00C958E9"/>
    <w:rsid w:val="00CE7362"/>
    <w:rsid w:val="00D01B78"/>
    <w:rsid w:val="00D07F55"/>
    <w:rsid w:val="00D66226"/>
    <w:rsid w:val="00D80C37"/>
    <w:rsid w:val="00E16172"/>
    <w:rsid w:val="00E44D8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St-751/2019</izvorni_sadrzaj>
    <derivirana_varijabla naziv="DomainObject.Predmet.OznakaBroj_1">St-751/2019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MOTIVATION 2014 jednostavno društvo s ograničenom odgovornošću za usluge zastupanog po punomoćniku Sanja Manin</izvorni_sadrzaj>
    <derivirana_varijabla naziv="DomainObject.Predmet.ProtustrankaFormated_1">  MOTIVATION 2014 jednostavno društvo s ograničenom odgovornošću za usluge zastupanog po punomoćniku Sanja Manin</derivirana_varijabla>
  </DomainObject.Predmet.ProtustrankaFormated>
  <DomainObject.Predmet.ProtustrankaFormatedOIB>
    <izvorni_sadrzaj>  MOTIVATION 2014 jednostavno društvo s ograničenom odgovornošću za usluge, OIB 21075934490 zastupanog po punomoćniku Sanja Manin</izvorni_sadrzaj>
    <derivirana_varijabla naziv="DomainObject.Predmet.ProtustrankaFormatedOIB_1">  MOTIVATION 2014 jednostavno društvo s ograničenom odgovornošću za usluge, OIB 21075934490 zastupanog po punomoćniku Sanja Manin</derivirana_varijabla>
  </DomainObject.Predmet.ProtustrankaFormatedOIB>
  <DomainObject.Predmet.ProtustrankaFormatedWithAdress>
    <izvorni_sadrzaj> MOTIVATION 2014 jednostavno društvo s ograničenom odgovornošću za usluge, Nova ulica 28, 10291 Javorje zastupanog po punomoćniku Sanja Manin</izvorni_sadrzaj>
    <derivirana_varijabla naziv="DomainObject.Predmet.ProtustrankaFormatedWithAdress_1"> MOTIVATION 2014 jednostavno društvo s ograničenom odgovornošću za usluge, Nova ulica 28, 10291 Javorje zastupanog po punomoćniku Sanja Manin</derivirana_varijabla>
  </DomainObject.Predmet.ProtustrankaFormatedWithAdress>
  <DomainObject.Predmet.ProtustrankaFormatedWithAdressOIB>
    <izvorni_sadrzaj> MOTIVATION 2014 jednostavno društvo s ograničenom odgovornošću za usluge, OIB 21075934490, Nova ulica 28, 10291 Javorje zastupanog po punomoćniku Sanja Manin</izvorni_sadrzaj>
    <derivirana_varijabla naziv="DomainObject.Predmet.ProtustrankaFormatedWithAdressOIB_1"> MOTIVATION 2014 jednostavno društvo s ograničenom odgovornošću za usluge, OIB 21075934490, Nova ulica 28, 10291 Javorje zastupanog po punomoćniku Sanja Manin</derivirana_varijabla>
  </DomainObject.Predmet.ProtustrankaFormatedWithAdressOIB>
  <DomainObject.Predmet.ProtustrankaWithAdress>
    <izvorni_sadrzaj>MOTIVATION 2014 jednostavno društvo s ograničenom odgovornošću za usluge Nova ulica 28, 10291 Javorje</izvorni_sadrzaj>
    <derivirana_varijabla naziv="DomainObject.Predmet.ProtustrankaWithAdress_1">MOTIVATION 2014 jednostavno društvo s ograničenom odgovornošću za usluge Nova ulica 28, 10291 Javorje</derivirana_varijabla>
  </DomainObject.Predmet.ProtustrankaWithAdress>
  <DomainObject.Predmet.ProtustrankaWithAdressOIB>
    <izvorni_sadrzaj>MOTIVATION 2014 jednostavno društvo s ograničenom odgovornošću za usluge, OIB 21075934490, Nova ulica 28, 10291 Javorje</izvorni_sadrzaj>
    <derivirana_varijabla naziv="DomainObject.Predmet.ProtustrankaWithAdressOIB_1">MOTIVATION 2014 jednostavno društvo s ograničenom odgovornošću za usluge, OIB 21075934490, Nova ulica 28, 10291 Javorje</derivirana_varijabla>
  </DomainObject.Predmet.ProtustrankaWithAdressOIB>
  <DomainObject.Predmet.ProtustrankaNazivFormated>
    <izvorni_sadrzaj>MOTIVATION 2014 jednostavno društvo s ograničenom odgovornošću za usluge</izvorni_sadrzaj>
    <derivirana_varijabla naziv="DomainObject.Predmet.ProtustrankaNazivFormated_1">MOTIVATION 2014 jednostavno društvo s ograničenom odgovornošću za usluge</derivirana_varijabla>
  </DomainObject.Predmet.ProtustrankaNazivFormated>
  <DomainObject.Predmet.ProtustrankaNazivFormatedOIB>
    <izvorni_sadrzaj>MOTIVATION 2014 jednostavno društvo s ograničenom odgovornošću za usluge, OIB 21075934490</izvorni_sadrzaj>
    <derivirana_varijabla naziv="DomainObject.Predmet.ProtustrankaNazivFormatedOIB_1">MOTIVATION 2014 jednostavno društvo s ograničenom odgovornošću za usluge, OIB 21075934490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MOTIVATION 2014 jednostavno društvo s ograničenom odgovornošću za usluge zastupanog po punomoćniku Sanja Manin</item>
    </izvorni_sadrzaj>
    <derivirana_varijabla naziv="DomainObject.Predmet.ProtuStrankaListFormated_1">
      <item>MOTIVATION 2014 jednostavno društvo s ograničenom odgovornošću za usluge zastupanog po punomoćniku Sanja Manin</item>
    </derivirana_varijabla>
  </DomainObject.Predmet.ProtuStrankaListFormated>
  <DomainObject.Predmet.ProtuStrankaListFormatedOIB>
    <izvorni_sadrzaj>
      <item>MOTIVATION 2014 jednostavno društvo s ograničenom odgovornošću za usluge, OIB 21075934490 zastupanog po punomoćniku Sanja Manin</item>
    </izvorni_sadrzaj>
    <derivirana_varijabla naziv="DomainObject.Predmet.ProtuStrankaListFormatedOIB_1">
      <item>MOTIVATION 2014 jednostavno društvo s ograničenom odgovornošću za usluge, OIB 21075934490 zastupanog po punomoćniku Sanja Manin</item>
    </derivirana_varijabla>
  </DomainObject.Predmet.ProtuStrankaListFormatedOIB>
  <DomainObject.Predmet.ProtuStrankaListFormatedWithAdress>
    <izvorni_sadrzaj>
      <item>MOTIVATION 2014 jednostavno društvo s ograničenom odgovornošću za usluge, Nova ulica 28, 10291 Javorje zastupanog po punomoćniku Sanja Manin</item>
    </izvorni_sadrzaj>
    <derivirana_varijabla naziv="DomainObject.Predmet.ProtuStrankaListFormatedWithAdress_1">
      <item>MOTIVATION 2014 jednostavno društvo s ograničenom odgovornošću za usluge, Nova ulica 28, 10291 Javorje zastupanog po punomoćniku Sanja Manin</item>
    </derivirana_varijabla>
  </DomainObject.Predmet.ProtuStrankaListFormatedWithAdress>
  <DomainObject.Predmet.ProtuStrankaListFormatedWithAdressOIB>
    <izvorni_sadrzaj>
      <item>MOTIVATION 2014 jednostavno društvo s ograničenom odgovornošću za usluge, OIB 21075934490, Nova ulica 28, 10291 Javorje zastupanog po punomoćniku Sanja Manin</item>
    </izvorni_sadrzaj>
    <derivirana_varijabla naziv="DomainObject.Predmet.ProtuStrankaListFormatedWithAdressOIB_1">
      <item>MOTIVATION 2014 jednostavno društvo s ograničenom odgovornošću za usluge, OIB 21075934490, Nova ulica 28, 10291 Javorje zastupanog po punomoćniku Sanja Manin</item>
    </derivirana_varijabla>
  </DomainObject.Predmet.ProtuStrankaListFormatedWithAdressOIB>
  <DomainObject.Predmet.ProtuStrankaListNazivFormated>
    <izvorni_sadrzaj>
      <item>MOTIVATION 2014 jednostavno društvo s ograničenom odgovornošću za usluge</item>
    </izvorni_sadrzaj>
    <derivirana_varijabla naziv="DomainObject.Predmet.ProtuStrankaListNazivFormated_1">
      <item>MOTIVATION 2014 jednostavno društvo s ograničenom odgovornošću za usluge</item>
    </derivirana_varijabla>
  </DomainObject.Predmet.ProtuStrankaListNazivFormated>
  <DomainObject.Predmet.ProtuStrankaListNazivFormatedOIB>
    <izvorni_sadrzaj>
      <item>MOTIVATION 2014 jednostavno društvo s ograničenom odgovornošću za usluge, OIB 21075934490</item>
    </izvorni_sadrzaj>
    <derivirana_varijabla naziv="DomainObject.Predmet.ProtuStrankaListNazivFormatedOIB_1">
      <item>MOTIVATION 2014 jednostavno društvo s ograničenom odgovornošću za usluge, OIB 21075934490</item>
    </derivirana_varijabla>
  </DomainObject.Predmet.ProtuStrankaListNazivFormatedOIB>
  <DomainObject.Predmet.OstaliListFormated>
    <izvorni_sadrzaj>
      <item>Sanja Manin punomoćnik sudionika u postupku MOTIVATION 2014 jednostavno društvo s ograničenom odgovornošću za usluge</item>
    </izvorni_sadrzaj>
    <derivirana_varijabla naziv="DomainObject.Predmet.OstaliListFormated_1">
      <item>Sanja Manin punomoćnik sudionika u postupku MOTIVATION 2014 jednostavno društvo s ograničenom odgovornošću za usluge</item>
    </derivirana_varijabla>
  </DomainObject.Predmet.OstaliListFormated>
  <DomainObject.Predmet.OstaliListFormatedOIB>
    <izvorni_sadrzaj>
      <item>Sanja Manin, OIB 23459393029 punomoćnik sudionika u postupku MOTIVATION 2014 jednostavno društvo s ograničenom odgovornošću za usluge</item>
    </izvorni_sadrzaj>
    <derivirana_varijabla naziv="DomainObject.Predmet.OstaliListFormatedOIB_1">
      <item>Sanja Manin, OIB 23459393029 punomoćnik sudionika u postupku MOTIVATION 2014 jednostavno društvo s ograničenom odgovornošću za usluge</item>
    </derivirana_varijabla>
  </DomainObject.Predmet.OstaliListFormatedOIB>
  <DomainObject.Predmet.OstaliListFormatedWithAdress>
    <izvorni_sadrzaj>
      <item>Sanja Manin, Nova ulica 28, 10291 Javorje punomoćnik sudionika u postupku MOTIVATION 2014 jednostavno društvo s ograničenom odgovornošću za usluge</item>
    </izvorni_sadrzaj>
    <derivirana_varijabla naziv="DomainObject.Predmet.OstaliListFormatedWithAdress_1">
      <item>Sanja Manin, Nova ulica 28, 10291 Javorje punomoćnik sudionika u postupku MOTIVATION 2014 jednostavno društvo s ograničenom odgovornošću za usluge</item>
    </derivirana_varijabla>
  </DomainObject.Predmet.OstaliListFormatedWithAdress>
  <DomainObject.Predmet.OstaliListFormatedWithAdressOIB>
    <izvorni_sadrzaj>
      <item>Sanja Manin, OIB 23459393029, Nova ulica 28, 10291 Javorje punomoćnik sudionika u postupku MOTIVATION 2014 jednostavno društvo s ograničenom odgovornošću za usluge</item>
    </izvorni_sadrzaj>
    <derivirana_varijabla naziv="DomainObject.Predmet.OstaliListFormatedWithAdressOIB_1">
      <item>Sanja Manin, OIB 23459393029, Nova ulica 28, 10291 Javorje punomoćnik sudionika u postupku MOTIVATION 2014 jednostavno društvo s ograničenom odgovornošću za usluge</item>
    </derivirana_varijabla>
  </DomainObject.Predmet.OstaliListFormatedWithAdressOIB>
  <DomainObject.Predmet.OstaliListNazivFormated>
    <izvorni_sadrzaj>
      <item>Sanja Manin</item>
    </izvorni_sadrzaj>
    <derivirana_varijabla naziv="DomainObject.Predmet.OstaliListNazivFormated_1">
      <item>Sanja Manin</item>
    </derivirana_varijabla>
  </DomainObject.Predmet.OstaliListNazivFormated>
  <DomainObject.Predmet.OstaliListNazivFormatedOIB>
    <izvorni_sadrzaj>
      <item>Sanja Manin, OIB 23459393029</item>
    </izvorni_sadrzaj>
    <derivirana_varijabla naziv="DomainObject.Predmet.OstaliListNazivFormatedOIB_1">
      <item>Sanja Manin, OIB 23459393029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MOTIVATION 2014 jednostavno društvo s ograničenom odgovornošću za usluge</izvorni_sadrzaj>
    <derivirana_varijabla naziv="DomainObject.Predmet.ProtustrankaIDrugi_1">MOTIVATION 2014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MOTIVATION 2014 jednostavno društvo s ograničenom odgovornošću za usluge, OIB 21075934490, Nova ulica 28, 10291 Javorje</izvorni_sadrzaj>
    <derivirana_varijabla naziv="DomainObject.Predmet.ProtustrankaIDrugiAdressOIB_1">MOTIVATION 2014 jednostavno društvo s ograničenom odgovornošću za usluge, OIB 21075934490, Nova ulica 28,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MOTIVATION 2014 jednostavno društvo s ograničenom odgovornošću za usluge</item>
      <item>Sanja Manin</item>
    </izvorni_sadrzaj>
    <derivirana_varijabla naziv="DomainObject.Predmet.SudioniciListNaziv_1">
      <item>FINA Regionalni centar Zagreb</item>
      <item>MOTIVATION 2014 jednostavno društvo s ograničenom odgovornošću za usluge</item>
      <item>Sanja Manin</item>
    </derivirana_varijabla>
  </DomainObject.Predmet.SudioniciListNaziv>
  <DomainObject.Predmet.SudioniciListAdressOIB>
    <izvorni_sadrzaj>
      <item>FINA Regionalni centar Zagreb, OIB 85821130368, Trg svibanjskih žrtava 1995.1,10000 Zagreb</item>
      <item>MOTIVATION 2014 jednostavno društvo s ograničenom odgovornošću za usluge, OIB 21075934490, Nova ulica 28,10291 Javorje</item>
      <item>Sanja Manin, OIB 23459393029, Nova ulica 28,10291 Javorje</item>
    </izvorni_sadrzaj>
    <derivirana_varijabla naziv="DomainObject.Predmet.SudioniciListAdressOIB_1">
      <item>FINA Regionalni centar Zagreb, OIB 85821130368, Trg svibanjskih žrtava 1995.1,10000 Zagreb</item>
      <item>MOTIVATION 2014 jednostavno društvo s ograničenom odgovornošću za usluge, OIB 21075934490, Nova ulica 28,10291 Javorje</item>
      <item>Sanja Manin, OIB 23459393029, Nova ulica 28,10291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21075934490</item>
      <item>, OIB 23459393029</item>
    </izvorni_sadrzaj>
    <derivirana_varijabla naziv="DomainObject.Predmet.SudioniciListNazivOIB_1">
      <item>, OIB 85821130368</item>
      <item>, OIB 21075934490</item>
      <item>, OIB 23459393029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2019-07-15T12:43:00Z</dcterms:created>
  <dc:creator>ilukac</dc:creator>
  <cp:lastModifiedBy>Vedrana Veverec</cp:lastModifiedBy>
  <cp:lastPrinted>2019-07-15T12:42:00Z</cp:lastPrinted>
  <dcterms:modified xmlns:xsi="http://www.w3.org/2001/XMLSchema-instance" xsi:type="dcterms:W3CDTF">2019-07-15T12:45:00Z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(751-19-OGLAS.docx)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