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10f2" w14:paraId="f2310f2" w:rsidRDefault="005B1E5A" w:rsidP="005B1E5A" w:rsidR="005B1E5A">
      <w:pPr>
        <w:pStyle w:val="Naslov3"/>
        <w:numPr>
          <w:ilvl w:val="0"/>
          <w:numId w:val="0"/>
        </w:numPr>
        <w:ind w:left="288"/>
        <w15:collapsed w:val="false"/>
        <w:rPr>
          <w:rFonts w:cstheme="minorBidi" w:eastAsiaTheme="minorHAnsi"/>
          <w:b w:val="false"/>
          <w:bCs w:val="false"/>
          <w:color w:val="auto"/>
        </w:rPr>
      </w:pPr>
      <w:bookmarkStart w:name="_GoBack" w:id="0"/>
      <w:bookmarkEnd w:id="0"/>
    </w:p>
    <w:p w:rsidRDefault="005B1E5A" w:rsidP="005B1E5A" w:rsidR="005B1E5A" w:rsidRPr="005B1E5A"/>
    <w:p w:rsidRDefault="005B1E5A" w:rsidP="005B1E5A" w:rsidR="005B1E5A" w:rsidRPr="005B1E5A"/>
    <w:p w:rsidRDefault="005B1E5A" w:rsidP="005B1E5A" w:rsidR="005B1E5A" w:rsidRPr="005B1E5A"/>
    <w:p w:rsidRDefault="005B1E5A" w:rsidP="005B1E5A" w:rsidR="005B1E5A" w:rsidRPr="005B1E5A"/>
    <w:p w:rsidRDefault="005B1E5A" w:rsidP="005B1E5A" w:rsidR="005B1E5A" w:rsidRPr="005B1E5A"/>
    <w:p w:rsidRDefault="005B1E5A" w:rsidP="005B1E5A" w:rsidR="005B1E5A" w:rsidRPr="005B1E5A"/>
    <w:p w:rsidRDefault="005B1E5A" w:rsidP="005B1E5A" w:rsidR="005B1E5A" w:rsidRPr="005B1E5A"/>
    <w:p w:rsidRDefault="005B1E5A" w:rsidP="005B1E5A" w:rsidR="005B1E5A" w:rsidRPr="005B1E5A">
      <w:pPr>
        <w:rPr>
          <w:b/>
        </w:rPr>
      </w:pPr>
      <w:r w:rsidRPr="005B1E5A">
        <w:rPr>
          <w:b/>
        </w:rPr>
        <w:t xml:space="preserve">R E P U B L I K A  H R V A T S K A </w:t>
      </w:r>
    </w:p>
    <w:p w:rsidRDefault="005B1E5A" w:rsidP="005B1E5A" w:rsidR="005B1E5A" w:rsidRPr="005B1E5A"/>
    <w:p w:rsidRDefault="005B1E5A" w:rsidP="005B1E5A" w:rsidR="005B1E5A" w:rsidRPr="005B1E5A">
      <w:pPr>
        <w:rPr>
          <w:b/>
        </w:rPr>
      </w:pPr>
      <w:r w:rsidRPr="005B1E5A">
        <w:rPr>
          <w:b/>
        </w:rPr>
        <w:t xml:space="preserve">Z A K L J U Č A K </w:t>
      </w:r>
    </w:p>
    <w:p w:rsidRDefault="005B1E5A" w:rsidP="005B1E5A" w:rsidR="005B1E5A" w:rsidRPr="005B1E5A"/>
    <w:p w:rsidRDefault="005B1E5A" w:rsidP="005B1E5A" w:rsidR="005B1E5A" w:rsidRPr="005B1E5A">
      <w:r w:rsidRPr="005B1E5A">
        <w:t xml:space="preserve">Trgovački sud u Rijeci, po stečajnom sucu Danieli Korlević, u stečajnom postupku nad dužnikom </w:t>
      </w:r>
      <w:r w:rsidRPr="005B1E5A">
        <w:rPr>
          <w:b/>
        </w:rPr>
        <w:t xml:space="preserve">PAN TRADING d.o.o. RIJEKA, Krešimirova 3, </w:t>
      </w:r>
      <w:r w:rsidRPr="005B1E5A">
        <w:t xml:space="preserve">temeljem čl. </w:t>
      </w:r>
      <w:smartTag w:element="metricconverter" w:uri="urn:schemas-microsoft-com:office:smarttags">
        <w:smartTagPr>
          <w:attr w:val="164. st" w:name="ProductID"/>
        </w:smartTagPr>
        <w:r w:rsidRPr="005B1E5A">
          <w:t>164. st</w:t>
        </w:r>
      </w:smartTag>
      <w:r w:rsidRPr="005B1E5A">
        <w:t xml:space="preserve">. 4. Stečajnog zakona (NN 44/96, 29/99, 129/00, 123/03, 197/03, 187/04, 82/06, 116/10 i 25/12) u vezi čl. 95. Ovršnog zakona (NN 112/12 i 25/13), dana 09. rujna 2015. godine </w:t>
      </w:r>
    </w:p>
    <w:p w:rsidRDefault="005B1E5A" w:rsidP="005B1E5A" w:rsidR="005B1E5A" w:rsidRPr="005B1E5A"/>
    <w:p w:rsidRDefault="005B1E5A" w:rsidP="005B1E5A" w:rsidR="005B1E5A" w:rsidRPr="005B1E5A">
      <w:pPr>
        <w:rPr>
          <w:b/>
        </w:rPr>
      </w:pPr>
      <w:r w:rsidRPr="005B1E5A">
        <w:rPr>
          <w:b/>
        </w:rPr>
        <w:t>z a k l j u č i o     j e</w:t>
      </w:r>
    </w:p>
    <w:p w:rsidRDefault="005B1E5A" w:rsidP="005B1E5A" w:rsidR="005B1E5A" w:rsidRPr="005B1E5A"/>
    <w:p w:rsidRDefault="005B1E5A" w:rsidP="005B1E5A" w:rsidR="005B1E5A" w:rsidRPr="005B1E5A">
      <w:r w:rsidRPr="005B1E5A">
        <w:t xml:space="preserve">I. </w:t>
      </w:r>
      <w:r w:rsidRPr="005B1E5A">
        <w:tab/>
        <w:t xml:space="preserve">Utvrđena vrijednost nekretnine stečajnog dužnika upisane u zemljišnim knjigama Općinskog suda u Kutini, </w:t>
      </w:r>
      <w:proofErr w:type="spellStart"/>
      <w:r w:rsidRPr="005B1E5A">
        <w:t>k.č</w:t>
      </w:r>
      <w:proofErr w:type="spellEnd"/>
      <w:r w:rsidRPr="005B1E5A">
        <w:t xml:space="preserve">. br. 644 gospodarske zgrade (svinjogojska farma) dvorište i oranica u mjestu, površine </w:t>
      </w:r>
      <w:smartTag w:element="metricconverter" w:uri="urn:schemas-microsoft-com:office:smarttags">
        <w:smartTagPr>
          <w:attr w:val="6253 m2" w:name="ProductID"/>
        </w:smartTagPr>
        <w:r w:rsidRPr="005B1E5A">
          <w:t>6253 m2</w:t>
        </w:r>
      </w:smartTag>
      <w:r w:rsidRPr="005B1E5A">
        <w:t xml:space="preserve">, upisane u </w:t>
      </w:r>
      <w:proofErr w:type="spellStart"/>
      <w:r w:rsidRPr="005B1E5A">
        <w:t>zk</w:t>
      </w:r>
      <w:proofErr w:type="spellEnd"/>
      <w:r w:rsidRPr="005B1E5A">
        <w:t xml:space="preserve">. ul. 1495 k.o. Voloder iznosi </w:t>
      </w:r>
      <w:r w:rsidRPr="005B1E5A">
        <w:rPr>
          <w:b/>
        </w:rPr>
        <w:t>377.685,00 kn</w:t>
      </w:r>
      <w:r w:rsidRPr="005B1E5A">
        <w:t>.</w:t>
      </w:r>
    </w:p>
    <w:p w:rsidRDefault="005B1E5A" w:rsidP="005B1E5A" w:rsidR="005B1E5A" w:rsidRPr="005B1E5A"/>
    <w:p w:rsidRDefault="005B1E5A" w:rsidP="005B1E5A" w:rsidR="005B1E5A" w:rsidRPr="005B1E5A">
      <w:r w:rsidRPr="005B1E5A">
        <w:t xml:space="preserve">II. </w:t>
      </w:r>
      <w:r w:rsidRPr="005B1E5A">
        <w:tab/>
        <w:t>Prodaja nekretnine iz točke I. ovog zaključka obavit će se usmenom javnom dražbom uz odgovarajuću primjenu propisa o ovrsi kojima je uređena ovrha na nekretnini.</w:t>
      </w:r>
    </w:p>
    <w:p w:rsidRDefault="005B1E5A" w:rsidP="005B1E5A" w:rsidR="005B1E5A" w:rsidRPr="005B1E5A"/>
    <w:p w:rsidRDefault="005B1E5A" w:rsidP="005B1E5A" w:rsidR="005B1E5A" w:rsidRPr="005B1E5A">
      <w:r w:rsidRPr="005B1E5A">
        <w:t xml:space="preserve">III.  </w:t>
      </w:r>
      <w:r w:rsidRPr="005B1E5A">
        <w:tab/>
        <w:t xml:space="preserve">Ročište za prodaju održat će se dana </w:t>
      </w:r>
    </w:p>
    <w:p w:rsidRDefault="005B1E5A" w:rsidP="005B1E5A" w:rsidR="005B1E5A" w:rsidRPr="005B1E5A"/>
    <w:p w:rsidRDefault="005B1E5A" w:rsidP="005B1E5A" w:rsidR="005B1E5A" w:rsidRPr="005B1E5A">
      <w:pPr>
        <w:rPr>
          <w:b/>
        </w:rPr>
      </w:pPr>
      <w:r w:rsidRPr="005B1E5A">
        <w:rPr>
          <w:b/>
        </w:rPr>
        <w:lastRenderedPageBreak/>
        <w:t>27. listopada 2015.g. u 09:00 sati</w:t>
      </w:r>
    </w:p>
    <w:p w:rsidRDefault="005B1E5A" w:rsidP="005B1E5A" w:rsidR="005B1E5A" w:rsidRPr="005B1E5A">
      <w:pPr>
        <w:rPr>
          <w:b/>
        </w:rPr>
      </w:pPr>
      <w:r w:rsidRPr="005B1E5A">
        <w:rPr>
          <w:b/>
        </w:rPr>
        <w:t>Trgovački sud u Rijeci</w:t>
      </w:r>
    </w:p>
    <w:p w:rsidRDefault="005B1E5A" w:rsidP="005B1E5A" w:rsidR="005B1E5A" w:rsidRPr="005B1E5A">
      <w:pPr>
        <w:rPr>
          <w:b/>
        </w:rPr>
      </w:pPr>
      <w:r w:rsidRPr="005B1E5A">
        <w:rPr>
          <w:b/>
        </w:rPr>
        <w:t>Zadarska 1 - 3</w:t>
      </w:r>
    </w:p>
    <w:p w:rsidRDefault="005B1E5A" w:rsidP="005B1E5A" w:rsidR="005B1E5A" w:rsidRPr="005B1E5A">
      <w:pPr>
        <w:rPr>
          <w:b/>
        </w:rPr>
      </w:pPr>
      <w:r w:rsidRPr="005B1E5A">
        <w:rPr>
          <w:b/>
        </w:rPr>
        <w:t>I. kat, sudnica 2.</w:t>
      </w:r>
    </w:p>
    <w:p w:rsidRDefault="005B1E5A" w:rsidP="005B1E5A" w:rsidR="005B1E5A" w:rsidRPr="005B1E5A"/>
    <w:p w:rsidRDefault="005B1E5A" w:rsidP="005B1E5A" w:rsidR="005B1E5A" w:rsidRPr="005B1E5A">
      <w:r w:rsidRPr="005B1E5A">
        <w:t xml:space="preserve">IV. </w:t>
      </w:r>
      <w:r w:rsidRPr="005B1E5A">
        <w:tab/>
        <w:t xml:space="preserve">Ovaj zaključak bit će objavljen na oglasnoj ploči suda, na stranicama web - stečaj i Hrvatskoj gospodarskoj komori. </w:t>
      </w:r>
    </w:p>
    <w:p w:rsidRDefault="005B1E5A" w:rsidP="005B1E5A" w:rsidR="005B1E5A" w:rsidRPr="005B1E5A"/>
    <w:p w:rsidRDefault="005B1E5A" w:rsidP="005B1E5A" w:rsidR="005B1E5A" w:rsidRPr="005B1E5A">
      <w:r w:rsidRPr="005B1E5A">
        <w:t xml:space="preserve">V. </w:t>
      </w:r>
      <w:r w:rsidRPr="005B1E5A">
        <w:tab/>
        <w:t>Uvjeti prodaje:</w:t>
      </w:r>
    </w:p>
    <w:p w:rsidRDefault="005B1E5A" w:rsidP="005B1E5A" w:rsidR="005B1E5A" w:rsidRPr="005B1E5A"/>
    <w:p w:rsidRDefault="005B1E5A" w:rsidP="005B1E5A" w:rsidR="005B1E5A" w:rsidRPr="005B1E5A">
      <w:r w:rsidRPr="005B1E5A">
        <w:t xml:space="preserve">- prodaje se nekretnina stečajnog dužnika upisana u zemljišnim knjigama Općinskog suda u Kutini, </w:t>
      </w:r>
      <w:proofErr w:type="spellStart"/>
      <w:r w:rsidRPr="005B1E5A">
        <w:t>k.č</w:t>
      </w:r>
      <w:proofErr w:type="spellEnd"/>
      <w:r w:rsidRPr="005B1E5A">
        <w:t xml:space="preserve">. br. 644 gospodarske zgrade (svinjogojska farma) dvorište i oranica u mjestu, površine </w:t>
      </w:r>
      <w:smartTag w:element="metricconverter" w:uri="urn:schemas-microsoft-com:office:smarttags">
        <w:smartTagPr>
          <w:attr w:val="6253 m2" w:name="ProductID"/>
        </w:smartTagPr>
        <w:r w:rsidRPr="005B1E5A">
          <w:t>6253 m2</w:t>
        </w:r>
      </w:smartTag>
      <w:r w:rsidRPr="005B1E5A">
        <w:t xml:space="preserve">, upisane u </w:t>
      </w:r>
      <w:proofErr w:type="spellStart"/>
      <w:r w:rsidRPr="005B1E5A">
        <w:t>zk</w:t>
      </w:r>
      <w:proofErr w:type="spellEnd"/>
      <w:r w:rsidRPr="005B1E5A">
        <w:t>. ul. 1495 k.o. Voloder;</w:t>
      </w:r>
    </w:p>
    <w:p w:rsidRDefault="005B1E5A" w:rsidP="005B1E5A" w:rsidR="005B1E5A" w:rsidRPr="005B1E5A"/>
    <w:p w:rsidRDefault="005B1E5A" w:rsidP="005B1E5A" w:rsidR="005B1E5A" w:rsidRPr="005B1E5A">
      <w:r w:rsidRPr="005B1E5A">
        <w:t>- utvrđena vrijednost nekretnine iz točke I. zaključka iznosi 377.685,00 kn;</w:t>
      </w:r>
    </w:p>
    <w:p w:rsidRDefault="005B1E5A" w:rsidP="005B1E5A" w:rsidR="005B1E5A" w:rsidRPr="005B1E5A"/>
    <w:p w:rsidRDefault="005B1E5A" w:rsidP="005B1E5A" w:rsidR="005B1E5A" w:rsidRPr="005B1E5A">
      <w:r w:rsidRPr="005B1E5A">
        <w:t xml:space="preserve">- nekretnina označena pod točkom I. se na ročištu za dražbu ne može prodati ispod cijene od </w:t>
      </w:r>
      <w:r w:rsidRPr="005B1E5A">
        <w:rPr>
          <w:b/>
        </w:rPr>
        <w:t>123.700,00 kn</w:t>
      </w:r>
      <w:r w:rsidRPr="005B1E5A">
        <w:t xml:space="preserve">; </w:t>
      </w:r>
    </w:p>
    <w:p w:rsidRDefault="005B1E5A" w:rsidP="005B1E5A" w:rsidR="005B1E5A" w:rsidRPr="005B1E5A"/>
    <w:p w:rsidRDefault="005B1E5A" w:rsidP="005B1E5A" w:rsidR="005B1E5A" w:rsidRPr="005B1E5A">
      <w:r w:rsidRPr="005B1E5A">
        <w:t>-  poreze i prireze u vezi s prodajom snosit će kupac;</w:t>
      </w:r>
    </w:p>
    <w:p w:rsidRDefault="005B1E5A" w:rsidP="005B1E5A" w:rsidR="005B1E5A" w:rsidRPr="005B1E5A"/>
    <w:p w:rsidRDefault="005B1E5A" w:rsidP="005B1E5A" w:rsidR="005B1E5A" w:rsidRPr="005B1E5A">
      <w:r w:rsidRPr="005B1E5A">
        <w:rPr>
          <w:b/>
        </w:rPr>
        <w:t xml:space="preserve">- </w:t>
      </w:r>
      <w:r w:rsidRPr="005B1E5A">
        <w:t xml:space="preserve">na predmetnoj nekretnini u zemljišnim knjigama Općinskog suda u Kutini uknjiženo je pravo zaloga na temelju Ugovora o kreditu broj 301-163/04 sa Sporazumom o osiguranju novčane tražbine zasnivanjem založnog prava na nekretninama od 8. rujna 2004.g. br. </w:t>
      </w:r>
      <w:proofErr w:type="spellStart"/>
      <w:r w:rsidRPr="005B1E5A">
        <w:t>Ov</w:t>
      </w:r>
      <w:proofErr w:type="spellEnd"/>
      <w:r w:rsidRPr="005B1E5A">
        <w:t xml:space="preserve">-2550/04 za iznos od 100.000,00 EUR-a u kunskoj protuvrijednosti prema srednjem tečaju za devize Hypo Alpe </w:t>
      </w:r>
      <w:proofErr w:type="spellStart"/>
      <w:r w:rsidRPr="005B1E5A">
        <w:t>Adria</w:t>
      </w:r>
      <w:proofErr w:type="spellEnd"/>
      <w:r w:rsidRPr="005B1E5A">
        <w:t xml:space="preserve"> </w:t>
      </w:r>
      <w:proofErr w:type="spellStart"/>
      <w:r w:rsidRPr="005B1E5A">
        <w:t>bank</w:t>
      </w:r>
      <w:proofErr w:type="spellEnd"/>
      <w:r w:rsidRPr="005B1E5A">
        <w:t xml:space="preserve"> d.d. važećem na dan korištenja kredita  uvećanom za pripadajuće kamate, eventualne zatezne kamate te sve  naknade i troškove iz Ugovora u korist H-ABDUCO d.o.o. ZAGREB, Slavonska avenija 6a, uz zabilježbu </w:t>
      </w:r>
      <w:proofErr w:type="spellStart"/>
      <w:r w:rsidRPr="005B1E5A">
        <w:t>ovršivosti</w:t>
      </w:r>
      <w:proofErr w:type="spellEnd"/>
      <w:r w:rsidRPr="005B1E5A">
        <w:t xml:space="preserve"> tražbine zaprimljenom pod brojem Z-2210/2004;</w:t>
      </w:r>
    </w:p>
    <w:p w:rsidRDefault="005B1E5A" w:rsidP="005B1E5A" w:rsidR="005B1E5A" w:rsidRPr="005B1E5A"/>
    <w:p w:rsidRDefault="005B1E5A" w:rsidP="005B1E5A" w:rsidR="005B1E5A" w:rsidRPr="005B1E5A">
      <w:r w:rsidRPr="005B1E5A">
        <w:t xml:space="preserve">- na predmetnoj nekretnini u zemljišnim knjigama Općinskog suda u Kutini uknjiženo je pravo zaloga na temelju rješenja </w:t>
      </w:r>
      <w:proofErr w:type="spellStart"/>
      <w:r w:rsidRPr="005B1E5A">
        <w:t>posl</w:t>
      </w:r>
      <w:proofErr w:type="spellEnd"/>
      <w:r w:rsidRPr="005B1E5A">
        <w:t xml:space="preserve">. br. </w:t>
      </w:r>
      <w:proofErr w:type="spellStart"/>
      <w:r w:rsidRPr="005B1E5A">
        <w:t>Ovr</w:t>
      </w:r>
      <w:proofErr w:type="spellEnd"/>
      <w:r w:rsidRPr="005B1E5A">
        <w:t xml:space="preserve">-702/08 od 5. studenog 2008.g.  radi osiguranja </w:t>
      </w:r>
      <w:r w:rsidRPr="005B1E5A">
        <w:lastRenderedPageBreak/>
        <w:t xml:space="preserve">novčane tražbine u iznosu od 933.314,55 kn kao i zakonske kamate na iznos glavnice od 27. lipnja 2008.g.,radi osiguranja novčane tražbine u iznosu od 1.169.076,78 kn , kao  i zakonske kamate na iznos glavnice od 25. listopada 2008.g., radi osiguranja novčane tražbine u iznosu od 2.300,00 kn kao i zakonske kamate na iznos glavnice od 21. ožujka 2008.g., radi osiguranja novčane tražbine u iznosu od 30.300,00 kn kao i zakonske kamate od 18. studenog 2006.g. te troškova postupka osiguranja uz zabilježbu </w:t>
      </w:r>
      <w:proofErr w:type="spellStart"/>
      <w:r w:rsidRPr="005B1E5A">
        <w:t>ovršivosti</w:t>
      </w:r>
      <w:proofErr w:type="spellEnd"/>
      <w:r w:rsidRPr="005B1E5A">
        <w:t xml:space="preserve"> tražbine u korist Republike Hrvatske, Ministarstva financija, Porezne uprave Područnog ureda Rijeka;</w:t>
      </w:r>
    </w:p>
    <w:p w:rsidRDefault="005B1E5A" w:rsidP="005B1E5A" w:rsidR="005B1E5A" w:rsidRPr="005B1E5A"/>
    <w:p w:rsidRDefault="005B1E5A" w:rsidP="005B1E5A" w:rsidR="005B1E5A" w:rsidRPr="005B1E5A">
      <w:r w:rsidRPr="005B1E5A">
        <w:t xml:space="preserve">- kupac je dužan položiti </w:t>
      </w:r>
      <w:proofErr w:type="spellStart"/>
      <w:r w:rsidRPr="005B1E5A">
        <w:t>kupovninu</w:t>
      </w:r>
      <w:proofErr w:type="spellEnd"/>
      <w:r w:rsidRPr="005B1E5A">
        <w:t xml:space="preserve"> u roku od 30 dana od dana pravomoćnosti rješenja o dosudi na žiroračun ovog suda. Nekretnina će se dosuditi i kupcima koji će ponuditi nižu cijenu prema veličini ponuđene cijene ako kupci koji su ponudili veću cijenu ne polože </w:t>
      </w:r>
      <w:proofErr w:type="spellStart"/>
      <w:r w:rsidRPr="005B1E5A">
        <w:t>kupovninu</w:t>
      </w:r>
      <w:proofErr w:type="spellEnd"/>
      <w:r w:rsidRPr="005B1E5A">
        <w:t xml:space="preserve"> u roku od 30 dana od dana pravomoćnosti rješenja o dosudi na žiro račun ovog suda. Ako kupac u tom roku ne položi </w:t>
      </w:r>
      <w:proofErr w:type="spellStart"/>
      <w:r w:rsidRPr="005B1E5A">
        <w:t>kupovninu</w:t>
      </w:r>
      <w:proofErr w:type="spellEnd"/>
      <w:r w:rsidRPr="005B1E5A">
        <w:t xml:space="preserve"> sud će rješenjem oglasiti prodaju nevažećom i odrediti novu prodaju. Iz položenog osiguranja namirit će se troškovi nove prodaje i nadoknaditi razlika između </w:t>
      </w:r>
      <w:proofErr w:type="spellStart"/>
      <w:r w:rsidRPr="005B1E5A">
        <w:t>kupovnine</w:t>
      </w:r>
      <w:proofErr w:type="spellEnd"/>
      <w:r w:rsidRPr="005B1E5A">
        <w:t xml:space="preserve"> postignute na prijašnjoj i novoj prodaji; </w:t>
      </w:r>
    </w:p>
    <w:p w:rsidRDefault="005B1E5A" w:rsidP="005B1E5A" w:rsidR="005B1E5A" w:rsidRPr="005B1E5A"/>
    <w:p w:rsidRDefault="005B1E5A" w:rsidP="005B1E5A" w:rsidR="005B1E5A" w:rsidRPr="005B1E5A">
      <w:r w:rsidRPr="005B1E5A">
        <w:t>-   kao kupci na javnoj dražbi mogu sudjelovati osobe koje su najkasnije do 23. listopada 2015.g. dale osiguranje uplatom 10% od utvrđene vrijednosti u korist žiroračuna ovog suda broj HR59 2390 0011 3000 0270 3 i dokaz o tome predočili sucu prije dražbe;</w:t>
      </w:r>
    </w:p>
    <w:p w:rsidRDefault="005B1E5A" w:rsidP="005B1E5A" w:rsidR="005B1E5A" w:rsidRPr="005B1E5A"/>
    <w:p w:rsidRDefault="005B1E5A" w:rsidP="005B1E5A" w:rsidR="005B1E5A" w:rsidRPr="005B1E5A">
      <w:r w:rsidRPr="005B1E5A">
        <w:t xml:space="preserve">- jamčevinu nisu dužni dati nositelji prava upisanih u zemljišnoj knjizi koja prestaju prodajom nekretnine, ako njihove tražbine dostižu iznos jamčevine i ako bi se, s obzirom na njihov </w:t>
      </w:r>
      <w:proofErr w:type="spellStart"/>
      <w:r w:rsidRPr="005B1E5A">
        <w:t>prednosni</w:t>
      </w:r>
      <w:proofErr w:type="spellEnd"/>
      <w:r w:rsidRPr="005B1E5A">
        <w:t xml:space="preserve"> red i utvrđenu vrijednost nekretnine, taj iznos mogao namiriti iz </w:t>
      </w:r>
      <w:proofErr w:type="spellStart"/>
      <w:r w:rsidRPr="005B1E5A">
        <w:t>kupovnine</w:t>
      </w:r>
      <w:proofErr w:type="spellEnd"/>
      <w:r w:rsidRPr="005B1E5A">
        <w:t xml:space="preserve">;     </w:t>
      </w:r>
    </w:p>
    <w:p w:rsidRDefault="005B1E5A" w:rsidP="005B1E5A" w:rsidR="005B1E5A" w:rsidRPr="005B1E5A"/>
    <w:p w:rsidRDefault="005B1E5A" w:rsidP="005B1E5A" w:rsidR="005B1E5A" w:rsidRPr="005B1E5A">
      <w:r w:rsidRPr="005B1E5A">
        <w:t>- osobama čija ponuda ne bude prihvaćena, osiguranje će se vratiti nakon zaključenja javne dražbe i</w:t>
      </w:r>
    </w:p>
    <w:p w:rsidRDefault="005B1E5A" w:rsidP="005B1E5A" w:rsidR="005B1E5A" w:rsidRPr="005B1E5A"/>
    <w:p w:rsidRDefault="005B1E5A" w:rsidP="005B1E5A" w:rsidR="005B1E5A" w:rsidRPr="005B1E5A">
      <w:r w:rsidRPr="005B1E5A">
        <w:t>- zainteresirane osobe mogu razgledati nekretninu uz prethodni dogovor sa stečajnim upraviteljem na telefon 091 300 5202.</w:t>
      </w:r>
    </w:p>
    <w:p w:rsidRDefault="005B1E5A" w:rsidP="005B1E5A" w:rsidR="005B1E5A" w:rsidRPr="005B1E5A"/>
    <w:p w:rsidRDefault="005B1E5A" w:rsidP="005B1E5A" w:rsidR="005B1E5A" w:rsidRPr="005B1E5A">
      <w:r w:rsidRPr="005B1E5A">
        <w:t>U Rijeci, 09. rujna 2015. godine</w:t>
      </w:r>
    </w:p>
    <w:p w:rsidRDefault="005B1E5A" w:rsidP="005B1E5A" w:rsidR="005B1E5A" w:rsidRPr="005B1E5A">
      <w:r w:rsidRPr="005B1E5A">
        <w:t xml:space="preserve"> </w:t>
      </w:r>
      <w:r w:rsidRPr="005B1E5A">
        <w:tab/>
      </w:r>
      <w:r w:rsidRPr="005B1E5A">
        <w:tab/>
      </w:r>
      <w:r w:rsidRPr="005B1E5A">
        <w:tab/>
      </w:r>
      <w:r w:rsidRPr="005B1E5A">
        <w:tab/>
      </w:r>
      <w:r w:rsidRPr="005B1E5A">
        <w:tab/>
      </w:r>
      <w:r w:rsidRPr="005B1E5A">
        <w:tab/>
      </w:r>
      <w:r w:rsidRPr="005B1E5A">
        <w:tab/>
      </w:r>
      <w:r w:rsidRPr="005B1E5A">
        <w:tab/>
        <w:t xml:space="preserve">       Stečajni sudac</w:t>
      </w:r>
    </w:p>
    <w:p w:rsidRDefault="005B1E5A" w:rsidP="005B1E5A" w:rsidR="005B1E5A" w:rsidRPr="005B1E5A">
      <w:r w:rsidRPr="005B1E5A">
        <w:t xml:space="preserve">     </w:t>
      </w:r>
      <w:r w:rsidRPr="005B1E5A">
        <w:tab/>
      </w:r>
      <w:r w:rsidRPr="005B1E5A">
        <w:tab/>
      </w:r>
      <w:r w:rsidRPr="005B1E5A">
        <w:tab/>
      </w:r>
      <w:r w:rsidRPr="005B1E5A">
        <w:tab/>
      </w:r>
      <w:r w:rsidRPr="005B1E5A">
        <w:tab/>
      </w:r>
      <w:r w:rsidRPr="005B1E5A">
        <w:tab/>
      </w:r>
      <w:r w:rsidRPr="005B1E5A">
        <w:tab/>
      </w:r>
      <w:r w:rsidRPr="005B1E5A">
        <w:tab/>
        <w:t xml:space="preserve">      Daniela Korlević   </w:t>
      </w:r>
    </w:p>
    <w:p w:rsidRDefault="005B1E5A" w:rsidP="005B1E5A" w:rsidR="005B1E5A" w:rsidRPr="005B1E5A"/>
    <w:p w:rsidRDefault="005B1E5A" w:rsidP="005B1E5A" w:rsidR="005B1E5A" w:rsidRPr="005B1E5A"/>
    <w:p w:rsidRDefault="005B1E5A" w:rsidP="005B1E5A" w:rsidR="005B1E5A" w:rsidRPr="005B1E5A">
      <w:r w:rsidRPr="005B1E5A">
        <w:rPr>
          <w:b/>
        </w:rPr>
        <w:lastRenderedPageBreak/>
        <w:t>UPUTA O PRAVNOM LIJEKU:</w:t>
      </w:r>
    </w:p>
    <w:p w:rsidRDefault="005B1E5A" w:rsidP="005B1E5A" w:rsidR="005B1E5A" w:rsidRPr="005B1E5A">
      <w:r w:rsidRPr="005B1E5A"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5B1E5A">
          <w:t>11. st</w:t>
        </w:r>
      </w:smartTag>
      <w:r w:rsidRPr="005B1E5A">
        <w:t xml:space="preserve">.9. Stečajnog zakona). </w:t>
      </w:r>
    </w:p>
    <w:p w:rsidRDefault="005B1E5A" w:rsidP="005B1E5A" w:rsidR="005B1E5A" w:rsidRPr="005B1E5A"/>
    <w:p w:rsidRDefault="005B1E5A" w:rsidP="005B1E5A" w:rsidR="005B1E5A" w:rsidRPr="005B1E5A">
      <w:pPr>
        <w:rPr>
          <w:b/>
        </w:rPr>
      </w:pPr>
      <w:r w:rsidRPr="005B1E5A">
        <w:rPr>
          <w:b/>
        </w:rPr>
        <w:t>DNA:</w:t>
      </w:r>
    </w:p>
    <w:p w:rsidRDefault="005B1E5A" w:rsidP="005B1E5A" w:rsidR="005B1E5A" w:rsidRPr="005B1E5A">
      <w:pPr>
        <w:rPr>
          <w:b/>
        </w:rPr>
      </w:pPr>
    </w:p>
    <w:p w:rsidRDefault="005B1E5A" w:rsidP="005B1E5A" w:rsidR="005B1E5A" w:rsidRPr="005B1E5A">
      <w:r w:rsidRPr="005B1E5A">
        <w:t>- stečajnom upravitelju Vesna Stančić</w:t>
      </w:r>
    </w:p>
    <w:p w:rsidRDefault="005B1E5A" w:rsidP="005B1E5A" w:rsidR="005B1E5A" w:rsidRPr="005B1E5A">
      <w:r w:rsidRPr="005B1E5A">
        <w:t>- e-oglasna ploča</w:t>
      </w:r>
    </w:p>
    <w:p w:rsidRDefault="005B1E5A" w:rsidP="005B1E5A" w:rsidR="005B1E5A" w:rsidRPr="005B1E5A">
      <w:r w:rsidRPr="005B1E5A">
        <w:t xml:space="preserve">- </w:t>
      </w:r>
      <w:proofErr w:type="spellStart"/>
      <w:r w:rsidRPr="005B1E5A">
        <w:t>razlučnim</w:t>
      </w:r>
      <w:proofErr w:type="spellEnd"/>
      <w:r w:rsidRPr="005B1E5A">
        <w:t xml:space="preserve"> vjerovnicima: </w:t>
      </w:r>
    </w:p>
    <w:p w:rsidRDefault="005B1E5A" w:rsidP="005B1E5A" w:rsidR="005B1E5A" w:rsidRPr="005B1E5A">
      <w:r w:rsidRPr="005B1E5A">
        <w:t xml:space="preserve">  H-ABDUCO d.o.o. ZAGREB</w:t>
      </w:r>
    </w:p>
    <w:p w:rsidRDefault="005B1E5A" w:rsidP="005B1E5A" w:rsidR="005B1E5A" w:rsidRPr="005B1E5A">
      <w:r w:rsidRPr="005B1E5A">
        <w:t xml:space="preserve">  RH po </w:t>
      </w:r>
      <w:proofErr w:type="spellStart"/>
      <w:r w:rsidRPr="005B1E5A">
        <w:t>zz</w:t>
      </w:r>
      <w:proofErr w:type="spellEnd"/>
      <w:r w:rsidRPr="005B1E5A">
        <w:t xml:space="preserve"> ŽDO Rijeka</w:t>
      </w:r>
    </w:p>
    <w:p w:rsidRDefault="005B1E5A" w:rsidP="005B1E5A" w:rsidR="005B1E5A" w:rsidRPr="005B1E5A">
      <w:r w:rsidRPr="005B1E5A">
        <w:t>- Porezna uprava Rijeka</w:t>
      </w:r>
    </w:p>
    <w:p w:rsidRDefault="005B1E5A" w:rsidP="005B1E5A" w:rsidR="005B1E5A" w:rsidRPr="005B1E5A"/>
    <w:p w:rsidRDefault="005B1E5A" w:rsidP="005B1E5A" w:rsidR="005B1E5A" w:rsidRPr="005B1E5A">
      <w:r w:rsidRPr="005B1E5A">
        <w:t>U Rijeci, 09.9.2015.g.</w:t>
      </w:r>
    </w:p>
    <w:p w:rsidRDefault="005B1E5A" w:rsidP="005B1E5A" w:rsidR="005B1E5A" w:rsidRPr="005B1E5A">
      <w:r w:rsidRPr="005B1E5A">
        <w:t xml:space="preserve"> </w:t>
      </w:r>
    </w:p>
    <w:p w:rsidRDefault="005B1E5A" w:rsidP="005B1E5A" w:rsidR="005B1E5A" w:rsidRPr="005B1E5A">
      <w:r w:rsidRPr="005B1E5A">
        <w:t>Stečajni sudac</w:t>
      </w:r>
    </w:p>
    <w:p w:rsidRDefault="005B1E5A" w:rsidP="005B1E5A" w:rsidR="005B1E5A" w:rsidRPr="005B1E5A">
      <w:r w:rsidRPr="005B1E5A">
        <w:t>Daniela Korlević</w:t>
      </w:r>
    </w:p>
    <w:p w:rsidRDefault="005B1E5A" w:rsidP="005B1E5A" w:rsidR="005B1E5A" w:rsidRPr="005B1E5A"/>
    <w:p w:rsidRDefault="005B1E5A" w:rsidP="005B1E5A" w:rsidR="005B1E5A" w:rsidRPr="005B1E5A"/>
    <w:p w:rsidRDefault="005B1E5A" w:rsidP="005B1E5A" w:rsidR="005B1E5A" w:rsidRPr="005B1E5A"/>
    <w:p w:rsidRDefault="005B1E5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1E5A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774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51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683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118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894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819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518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96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St-27/2009-141</izvorni_sadrzaj>
    <derivirana_varijabla naziv="DomainObject.Oznaka_1">St-27/2009-141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2009.</izvorni_sadrzaj>
    <derivirana_varijabla naziv="DomainObject.Predmet.DatumOsnivanja_1">12. veljače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St-27/2009</izvorni_sadrzaj>
    <derivirana_varijabla naziv="DomainObject.Predmet.OznakaBroj_1">St-27/2009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 TRADING d.o.o. Rijeka</izvorni_sadrzaj>
    <derivirana_varijabla naziv="DomainObject.Predmet.ProtustrankaFormated_1">  PAN TRADING d.o.o. Rijeka</derivirana_varijabla>
  </DomainObject.Predmet.ProtustrankaFormated>
  <DomainObject.Predmet.ProtustrankaFormatedOIB>
    <izvorni_sadrzaj>  PAN TRADING d.o.o. Rijeka, OIB 48980460741</izvorni_sadrzaj>
    <derivirana_varijabla naziv="DomainObject.Predmet.ProtustrankaFormatedOIB_1">  PAN TRADING d.o.o. Rijeka, OIB 48980460741</derivirana_varijabla>
  </DomainObject.Predmet.ProtustrankaFormatedOIB>
  <DomainObject.Predmet.ProtustrankaFormatedWithAdress>
    <izvorni_sadrzaj> PAN TRADING d.o.o. Rijeka, Krešimirova 3/a, 51 000 Rijeka</izvorni_sadrzaj>
    <derivirana_varijabla naziv="DomainObject.Predmet.ProtustrankaFormatedWithAdress_1"> PAN TRADING d.o.o. Rijeka, Krešimirova 3/a, 51 000 Rijeka</derivirana_varijabla>
  </DomainObject.Predmet.ProtustrankaFormatedWithAdress>
  <DomainObject.Predmet.ProtustrankaFormatedWithAdressOIB>
    <izvorni_sadrzaj> PAN TRADING d.o.o. Rijeka, OIB 48980460741, Krešimirova 3/a, 51 000 Rijeka</izvorni_sadrzaj>
    <derivirana_varijabla naziv="DomainObject.Predmet.ProtustrankaFormatedWithAdressOIB_1"> PAN TRADING d.o.o. Rijeka, OIB 48980460741, Krešimirova 3/a, 51 000 Rijeka</derivirana_varijabla>
  </DomainObject.Predmet.ProtustrankaFormatedWithAdressOIB>
  <DomainObject.Predmet.ProtustrankaWithAdress>
    <izvorni_sadrzaj>PAN TRADING d.o.o. Rijeka Krešimirova 3/a, 51 000 Rijeka</izvorni_sadrzaj>
    <derivirana_varijabla naziv="DomainObject.Predmet.ProtustrankaWithAdress_1">PAN TRADING d.o.o. Rijeka Krešimirova 3/a, 51 000 Rijeka</derivirana_varijabla>
  </DomainObject.Predmet.ProtustrankaWithAdress>
  <DomainObject.Predmet.ProtustrankaWithAdressOIB>
    <izvorni_sadrzaj>PAN TRADING d.o.o. Rijeka, OIB 48980460741, Krešimirova 3/a, 51 000 Rijeka</izvorni_sadrzaj>
    <derivirana_varijabla naziv="DomainObject.Predmet.ProtustrankaWithAdressOIB_1">PAN TRADING d.o.o. Rijeka, OIB 48980460741, Krešimirova 3/a, 51 000 Rijeka</derivirana_varijabla>
  </DomainObject.Predmet.ProtustrankaWithAdressOIB>
  <DomainObject.Predmet.ProtustrankaNazivFormated>
    <izvorni_sadrzaj>PAN TRADING d.o.o. Rijeka</izvorni_sadrzaj>
    <derivirana_varijabla naziv="DomainObject.Predmet.ProtustrankaNazivFormated_1">PAN TRADING d.o.o. Rijeka</derivirana_varijabla>
  </DomainObject.Predmet.ProtustrankaNazivFormated>
  <DomainObject.Predmet.ProtustrankaNazivFormatedOIB>
    <izvorni_sadrzaj>PAN TRADING d.o.o. Rijeka, OIB 48980460741</izvorni_sadrzaj>
    <derivirana_varijabla naziv="DomainObject.Predmet.ProtustrankaNazivFormatedOIB_1">PAN TRADING d.o.o. Rijeka, OIB 48980460741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Konzum d.d.</izvorni_sadrzaj>
    <derivirana_varijabla naziv="DomainObject.Predmet.StrankaFormated_1">  Konzum d.d.</derivirana_varijabla>
  </DomainObject.Predmet.StrankaFormated>
  <DomainObject.Predmet.StrankaFormatedOIB>
    <izvorni_sadrzaj>  Konzum d.d., OIB 29955634590</izvorni_sadrzaj>
    <derivirana_varijabla naziv="DomainObject.Predmet.StrankaFormatedOIB_1">  Konzum d.d., OIB 29955634590</derivirana_varijabla>
  </DomainObject.Predmet.StrankaFormatedOIB>
  <DomainObject.Predmet.StrankaFormatedWithAdress>
    <izvorni_sadrzaj> Konzum d.d., M. Čavića 1a, 10 000 Zagreb</izvorni_sadrzaj>
    <derivirana_varijabla naziv="DomainObject.Predmet.StrankaFormatedWithAdress_1"> Konzum d.d., M. Čavića 1a, 10 000 Zagreb</derivirana_varijabla>
  </DomainObject.Predmet.StrankaFormatedWithAdress>
  <DomainObject.Predmet.StrankaFormatedWithAdressOIB>
    <izvorni_sadrzaj> Konzum d.d., OIB 29955634590, M. Čavića 1a, 10 000 Zagreb</izvorni_sadrzaj>
    <derivirana_varijabla naziv="DomainObject.Predmet.StrankaFormatedWithAdressOIB_1"> Konzum d.d., OIB 29955634590, M. Čavića 1a, 10 000 Zagreb</derivirana_varijabla>
  </DomainObject.Predmet.StrankaFormatedWithAdressOIB>
  <DomainObject.Predmet.StrankaWithAdress>
    <izvorni_sadrzaj>Konzum d.d. M. Čavića 1a,10 000 Zagreb</izvorni_sadrzaj>
    <derivirana_varijabla naziv="DomainObject.Predmet.StrankaWithAdress_1">Konzum d.d. M. Čavića 1a,10 000 Zagreb</derivirana_varijabla>
  </DomainObject.Predmet.StrankaWithAdress>
  <DomainObject.Predmet.StrankaWithAdressOIB>
    <izvorni_sadrzaj>Konzum d.d., OIB 29955634590, M. Čavića 1a,10 000 Zagreb</izvorni_sadrzaj>
    <derivirana_varijabla naziv="DomainObject.Predmet.StrankaWithAdressOIB_1">Konzum d.d., OIB 29955634590, M. Čavića 1a,10 000 Zagreb</derivirana_varijabla>
  </DomainObject.Predmet.StrankaWithAdressOIB>
  <DomainObject.Predmet.StrankaNazivFormated>
    <izvorni_sadrzaj>Konzum d.d.</izvorni_sadrzaj>
    <derivirana_varijabla naziv="DomainObject.Predmet.StrankaNazivFormated_1">Konzum d.d.</derivirana_varijabla>
  </DomainObject.Predmet.StrankaNazivFormated>
  <DomainObject.Predmet.StrankaNazivFormatedOIB>
    <izvorni_sadrzaj>Konzum d.d., OIB 29955634590</izvorni_sadrzaj>
    <derivirana_varijabla naziv="DomainObject.Predmet.StrankaNazivFormatedOIB_1">Konzum d.d., OIB 29955634590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Konzum d.d.</item>
    </izvorni_sadrzaj>
    <derivirana_varijabla naziv="DomainObject.Predmet.StrankaListFormated_1">
      <item>Konzum d.d.</item>
    </derivirana_varijabla>
  </DomainObject.Predmet.StrankaListFormated>
  <DomainObject.Predmet.StrankaListFormatedOIB>
    <izvorni_sadrzaj>
      <item>Konzum d.d., OIB 29955634590</item>
    </izvorni_sadrzaj>
    <derivirana_varijabla naziv="DomainObject.Predmet.StrankaListFormatedOIB_1">
      <item>Konzum d.d., OIB 29955634590</item>
    </derivirana_varijabla>
  </DomainObject.Predmet.StrankaListFormatedOIB>
  <DomainObject.Predmet.StrankaListFormatedWithAdress>
    <izvorni_sadrzaj>
      <item>Konzum d.d., M. Čavića 1a, 10 000 Zagreb</item>
    </izvorni_sadrzaj>
    <derivirana_varijabla naziv="DomainObject.Predmet.StrankaListFormatedWithAdress_1">
      <item>Konzum d.d., M. Čavića 1a, 10 000 Zagreb</item>
    </derivirana_varijabla>
  </DomainObject.Predmet.StrankaListFormatedWithAdress>
  <DomainObject.Predmet.StrankaListFormatedWithAdressOIB>
    <izvorni_sadrzaj>
      <item>Konzum d.d., OIB 29955634590, M. Čavića 1a, 10 000 Zagreb</item>
    </izvorni_sadrzaj>
    <derivirana_varijabla naziv="DomainObject.Predmet.StrankaListFormatedWithAdressOIB_1">
      <item>Konzum d.d., OIB 29955634590, M. Čavića 1a, 10 000 Zagreb</item>
    </derivirana_varijabla>
  </DomainObject.Predmet.StrankaListFormatedWithAdressOIB>
  <DomainObject.Predmet.StrankaListNazivFormated>
    <izvorni_sadrzaj>
      <item>Konzum d.d.</item>
    </izvorni_sadrzaj>
    <derivirana_varijabla naziv="DomainObject.Predmet.StrankaListNazivFormated_1">
      <item>Konzum d.d.</item>
    </derivirana_varijabla>
  </DomainObject.Predmet.StrankaListNazivFormated>
  <DomainObject.Predmet.StrankaListNazivFormatedOIB>
    <izvorni_sadrzaj>
      <item>Konzum d.d., OIB 29955634590</item>
    </izvorni_sadrzaj>
    <derivirana_varijabla naziv="DomainObject.Predmet.StrankaListNazivFormatedOIB_1">
      <item>Konzum d.d., OIB 29955634590</item>
    </derivirana_varijabla>
  </DomainObject.Predmet.StrankaListNazivFormatedOIB>
  <DomainObject.Predmet.ProtuStrankaListFormated>
    <izvorni_sadrzaj>
      <item>PAN TRADING d.o.o. Rijeka</item>
    </izvorni_sadrzaj>
    <derivirana_varijabla naziv="DomainObject.Predmet.ProtuStrankaListFormated_1">
      <item>PAN TRADING d.o.o. Rijeka</item>
    </derivirana_varijabla>
  </DomainObject.Predmet.ProtuStrankaListFormated>
  <DomainObject.Predmet.ProtuStrankaListFormatedOIB>
    <izvorni_sadrzaj>
      <item>PAN TRADING d.o.o. Rijeka, OIB 48980460741</item>
    </izvorni_sadrzaj>
    <derivirana_varijabla naziv="DomainObject.Predmet.ProtuStrankaListFormatedOIB_1">
      <item>PAN TRADING d.o.o. Rijeka, OIB 48980460741</item>
    </derivirana_varijabla>
  </DomainObject.Predmet.ProtuStrankaListFormatedOIB>
  <DomainObject.Predmet.ProtuStrankaListFormatedWithAdress>
    <izvorni_sadrzaj>
      <item>PAN TRADING d.o.o. Rijeka, Krešimirova 3/a, 51 000 Rijeka</item>
    </izvorni_sadrzaj>
    <derivirana_varijabla naziv="DomainObject.Predmet.ProtuStrankaListFormatedWithAdress_1">
      <item>PAN TRADING d.o.o. Rijeka, Krešimirova 3/a, 51 000 Rijeka</item>
    </derivirana_varijabla>
  </DomainObject.Predmet.ProtuStrankaListFormatedWithAdress>
  <DomainObject.Predmet.ProtuStrankaListFormatedWithAdressOIB>
    <izvorni_sadrzaj>
      <item>PAN TRADING d.o.o. Rijeka, OIB 48980460741, Krešimirova 3/a, 51 000 Rijeka</item>
    </izvorni_sadrzaj>
    <derivirana_varijabla naziv="DomainObject.Predmet.ProtuStrankaListFormatedWithAdressOIB_1">
      <item>PAN TRADING d.o.o. Rijeka, OIB 48980460741, Krešimirova 3/a, 51 000 Rijeka</item>
    </derivirana_varijabla>
  </DomainObject.Predmet.ProtuStrankaListFormatedWithAdressOIB>
  <DomainObject.Predmet.ProtuStrankaListNazivFormated>
    <izvorni_sadrzaj>
      <item>PAN TRADING d.o.o. Rijeka</item>
    </izvorni_sadrzaj>
    <derivirana_varijabla naziv="DomainObject.Predmet.ProtuStrankaListNazivFormated_1">
      <item>PAN TRADING d.o.o. Rijeka</item>
    </derivirana_varijabla>
  </DomainObject.Predmet.ProtuStrankaListNazivFormated>
  <DomainObject.Predmet.ProtuStrankaListNazivFormatedOIB>
    <izvorni_sadrzaj>
      <item>PAN TRADING d.o.o. Rijeka, OIB 48980460741</item>
    </izvorni_sadrzaj>
    <derivirana_varijabla naziv="DomainObject.Predmet.ProtuStrankaListNazivFormatedOIB_1">
      <item>PAN TRADING d.o.o. Rijeka, OIB 48980460741</item>
    </derivirana_varijabla>
  </DomainObject.Predmet.ProtuStrankaListNazivFormatedOIB>
  <DomainObject.Predmet.OstaliListFormated>
    <izvorni_sadrzaj>
      <item>Vesna Pindulić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izvorni_sadrzaj>
    <derivirana_varijabla naziv="DomainObject.Predmet.OstaliListFormated_1">
      <item>Vesna Pindulić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derivirana_varijabla>
  </DomainObject.Predmet.OstaliListFormated>
  <DomainObject.Predmet.OstaliListFormatedOIB>
    <izvorni_sadrzaj>
      <item>Vesna Pindulić,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izvorni_sadrzaj>
    <derivirana_varijabla naziv="DomainObject.Predmet.OstaliListFormatedOIB_1">
      <item>Vesna Pindulić,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derivirana_varijabla>
  </DomainObject.Predmet.OstaliListFormatedOIB>
  <DomainObject.Predmet.OstaliListFormatedWithAdress>
    <izvorni_sadrzaj>
      <item>Vesna Pindulić, Šmogorska cesta 32, 51 211 Matulji</item>
      <item>Zora Radetić, Lubarska 28a, 51 218 Dražice</item>
      <item>Hrvatska poštanska banka d.d., Jurišićeva 4, 10 000 Zagreb</item>
      <item>VS VICTORIA RIJEKA d.o.o., Ivana Žorža 50, 51 000 Rijeka</item>
      <item>DINOVA DIONA d.o.o., Donje Svetice 127, 10 000 Zagreb</item>
      <item>Salmar d.o.o.,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</izvorni_sadrzaj>
    <derivirana_varijabla naziv="DomainObject.Predmet.OstaliListFormatedWithAdress_1">
      <item>Vesna Pindulić, Šmogorska cesta 32, 51 211 Matulji</item>
      <item>Zora Radetić, Lubarska 28a, 51 218 Dražice</item>
      <item>Hrvatska poštanska banka d.d., Jurišićeva 4, 10 000 Zagreb</item>
      <item>VS VICTORIA RIJEKA d.o.o., Ivana Žorža 50, 51 000 Rijeka</item>
      <item>DINOVA DIONA d.o.o., Donje Svetice 127, 10 000 Zagreb</item>
      <item>Salmar d.o.o.,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</derivirana_varijabla>
  </DomainObject.Predmet.OstaliListFormatedWithAdress>
  <DomainObject.Predmet.OstaliListFormatedWithAdressOIB>
    <izvorni_sadrzaj>
      <item>Vesna Pindulić, OIB 45477363422, Šmogorska cesta 32, 51 211 Matulji</item>
      <item>Zora Radetić, Lubarska 28a, 51 218 Dražice</item>
      <item>Hrvatska poštanska banka d.d., OIB 87939104217, Jurišićeva 4, 10 000 Zagreb</item>
      <item>VS VICTORIA RIJEKA d.o.o., Ivana Žorža 50, 51 000 Rijeka</item>
      <item>DINOVA DIONA d.o.o., Donje Svetice 127, 10 000 Zagreb</item>
      <item>Salmar d.o.o., OIB 38043659431,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OIB 70996632199,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</izvorni_sadrzaj>
    <derivirana_varijabla naziv="DomainObject.Predmet.OstaliListFormatedWithAdressOIB_1">
      <item>Vesna Pindulić, OIB 45477363422, Šmogorska cesta 32, 51 211 Matulji</item>
      <item>Zora Radetić, Lubarska 28a, 51 218 Dražice</item>
      <item>Hrvatska poštanska banka d.d., OIB 87939104217, Jurišićeva 4, 10 000 Zagreb</item>
      <item>VS VICTORIA RIJEKA d.o.o., Ivana Žorža 50, 51 000 Rijeka</item>
      <item>DINOVA DIONA d.o.o., Donje Svetice 127, 10 000 Zagreb</item>
      <item>Salmar d.o.o., OIB 38043659431,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OIB 70996632199,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</derivirana_varijabla>
  </DomainObject.Predmet.OstaliListFormatedWithAdressOIB>
  <DomainObject.Predmet.OstaliListNazivFormated>
    <izvorni_sadrzaj>
      <item>Vesna Pindulić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izvorni_sadrzaj>
    <derivirana_varijabla naziv="DomainObject.Predmet.OstaliListNazivFormated_1">
      <item>Vesna Pindulić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derivirana_varijabla>
  </DomainObject.Predmet.OstaliListNazivFormated>
  <DomainObject.Predmet.OstaliListNazivFormatedOIB>
    <izvorni_sadrzaj>
      <item>Vesna Pindulić,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izvorni_sadrzaj>
    <derivirana_varijabla naziv="DomainObject.Predmet.OstaliListNazivFormatedOIB_1">
      <item>Vesna Pindulić,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>St-27/2009-141</izvorni_sadrzaj>
    <derivirana_varijabla naziv="DomainObject.PoslovniBrojDokumenta_1">St-27/2009-141</derivirana_varijabla>
  </DomainObject.PoslovniBrojDokumenta>
  <DomainObject.Predmet.StrankaIDrugi>
    <izvorni_sadrzaj>Konzum d.d.</izvorni_sadrzaj>
    <derivirana_varijabla naziv="DomainObject.Predmet.StrankaIDrugi_1">Konzum d.d.</derivirana_varijabla>
  </DomainObject.Predmet.StrankaIDrugi>
  <DomainObject.Predmet.ProtustrankaIDrugi>
    <izvorni_sadrzaj>PAN TRADING d.o.o. Rijeka</izvorni_sadrzaj>
    <derivirana_varijabla naziv="DomainObject.Predmet.ProtustrankaIDrugi_1">PAN TRADING d.o.o. Rijeka</derivirana_varijabla>
  </DomainObject.Predmet.ProtustrankaIDrugi>
  <DomainObject.Predmet.StrankaIDrugiAdressOIB>
    <izvorni_sadrzaj>Konzum d.d., OIB 29955634590, M. Čavića 1a, 10 000 Zagreb</izvorni_sadrzaj>
    <derivirana_varijabla naziv="DomainObject.Predmet.StrankaIDrugiAdressOIB_1">Konzum d.d., OIB 29955634590, M. Čavića 1a, 10 000 Zagreb</derivirana_varijabla>
  </DomainObject.Predmet.StrankaIDrugiAdressOIB>
  <DomainObject.Predmet.ProtustrankaIDrugiAdressOIB>
    <izvorni_sadrzaj>PAN TRADING d.o.o. Rijeka, OIB 48980460741, Krešimirova 3/a, 51 000 Rijeka</izvorni_sadrzaj>
    <derivirana_varijabla naziv="DomainObject.Predmet.ProtustrankaIDrugiAdressOIB_1">PAN TRADING d.o.o. Rijeka, OIB 48980460741, Krešimirova 3/a,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Pindulić</item>
      <item>PAN TRADING d.o.o. Rijeka</item>
      <item>Konzum d.d.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izvorni_sadrzaj>
    <derivirana_varijabla naziv="DomainObject.Predmet.SudioniciListNaziv_1">
      <item>Vesna Pindulić</item>
      <item>PAN TRADING d.o.o. Rijeka</item>
      <item>Konzum d.d.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derivirana_varijabla>
  </DomainObject.Predmet.SudioniciListNaziv>
  <DomainObject.Predmet.SudioniciListAdressOIB>
    <izvorni_sadrzaj>
      <item>Vesna Pindulić, OIB 45477363422, Šmogorska cesta 32,51 211 Matulji</item>
      <item>PAN TRADING d.o.o. Rijeka, OIB 48980460741, Krešimirova 3/a,51 000 Rijeka</item>
      <item>Konzum d.d., OIB 29955634590, M. Čavića 1a,10 000 Zagreb</item>
      <item>Zora Radetić, Lubarska 28a,51 218 Dražice</item>
      <item>Hrvatska poštanska banka d.d., OIB 87939104217, Jurišićeva 4,10 000 Zagreb</item>
      <item>VS VICTORIA RIJEKA d.o.o., Ivana Žorža 50,51 000 Rijeka</item>
      <item>DINOVA DIONA d.o.o., Donje Svetice 127,10 000 Zagreb</item>
      <item>Salmar d.o.o., OIB 38043659431, Pod Jelšun 8,51 000 Rijeka</item>
      <item>ALEKSANDRIJA d.o.o. ZAGREB, GOSPODARSKA 41,10000 Zagreb</item>
      <item>ZAGREBAČKI HOLDING d.o.o. ZAGREB, SAVSKA CESTA 1,10000 Zagreb</item>
      <item>DAVORKA FUNČIĆ, RIJEKA, VUKOVARSKA 21,51000 Rijeka</item>
      <item>ŽUPIĆ I PARTNERI, Budmanijeva 1,10000 Zagreb</item>
      <item>CEZAR d.o.o. RIJEKA, OIB 70996632199, MILUTINA BARAČA 54,51000 Rijeka</item>
      <item>IVICA KOSOVIĆ, ZAGREB, VLAŠKA 44,10000 Zagreb</item>
      <item>NIRD d.o.o. RIJEKA, MARINIĆI BB,51216 Viškovo</item>
      <item>NIKICA BRIŠKI, CRNI LUG, SELSKA 13,51317 Crni Lug</item>
      <item>MIRJANA GRACA, RIJEKA, ŠETALIŠTE I. G. KOVAČIĆA 21A,51000 Rijeka</item>
      <item>OGLASNA PLOČA SUDA</item>
      <item>ŽDO RIJEKA GRAĐ.UPR. ODJEL, 51 000 Rijeka</item>
      <item>Tomisalav Sabljar, Agatićeva 6,51 000 Rijeka</item>
      <item>Primaco d.o.o. Zagreb, Ul. hrvatskih branitelja 10,10 000 Zagreb</item>
      <item>Riostart d.o.o. Rijeka, Krešimirova 3a,51 000 Rijeka</item>
      <item>RING POOL INTERNATIONAL d.o.o. RIJEKA, KREŠIMIROVA 3,51000 Rijeka</item>
      <item>Igor Udovičić</item>
      <item>Karmen Pende Kovačević</item>
      <item>POREZNA UPRAVA</item>
    </izvorni_sadrzaj>
    <derivirana_varijabla naziv="DomainObject.Predmet.SudioniciListAdressOIB_1">
      <item>Vesna Pindulić, OIB 45477363422, Šmogorska cesta 32,51 211 Matulji</item>
      <item>PAN TRADING d.o.o. Rijeka, OIB 48980460741, Krešimirova 3/a,51 000 Rijeka</item>
      <item>Konzum d.d., OIB 29955634590, M. Čavića 1a,10 000 Zagreb</item>
      <item>Zora Radetić, Lubarska 28a,51 218 Dražice</item>
      <item>Hrvatska poštanska banka d.d., OIB 87939104217, Jurišićeva 4,10 000 Zagreb</item>
      <item>VS VICTORIA RIJEKA d.o.o., Ivana Žorža 50,51 000 Rijeka</item>
      <item>DINOVA DIONA d.o.o., Donje Svetice 127,10 000 Zagreb</item>
      <item>Salmar d.o.o., OIB 38043659431, Pod Jelšun 8,51 000 Rijeka</item>
      <item>ALEKSANDRIJA d.o.o. ZAGREB, GOSPODARSKA 41,10000 Zagreb</item>
      <item>ZAGREBAČKI HOLDING d.o.o. ZAGREB, SAVSKA CESTA 1,10000 Zagreb</item>
      <item>DAVORKA FUNČIĆ, RIJEKA, VUKOVARSKA 21,51000 Rijeka</item>
      <item>ŽUPIĆ I PARTNERI, Budmanijeva 1,10000 Zagreb</item>
      <item>CEZAR d.o.o. RIJEKA, OIB 70996632199, MILUTINA BARAČA 54,51000 Rijeka</item>
      <item>IVICA KOSOVIĆ, ZAGREB, VLAŠKA 44,10000 Zagreb</item>
      <item>NIRD d.o.o. RIJEKA, MARINIĆI BB,51216 Viškovo</item>
      <item>NIKICA BRIŠKI, CRNI LUG, SELSKA 13,51317 Crni Lug</item>
      <item>MIRJANA GRACA, RIJEKA, ŠETALIŠTE I. G. KOVAČIĆA 21A,51000 Rijeka</item>
      <item>OGLASNA PLOČA SUDA</item>
      <item>ŽDO RIJEKA GRAĐ.UPR. ODJEL, 51 000 Rijeka</item>
      <item>Tomisalav Sabljar, Agatićeva 6,51 000 Rijeka</item>
      <item>Primaco d.o.o. Zagreb, Ul. hrvatskih branitelja 10,10 000 Zagreb</item>
      <item>Riostart d.o.o. Rijeka, Krešimirova 3a,51 000 Rijeka</item>
      <item>RING POOL INTERNATIONAL d.o.o. RIJEKA, KREŠIMIROVA 3,51000 Rijeka</item>
      <item>Igor Udovičić</item>
      <item>Karmen Pende Kovačević</item>
      <item>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C9DA7C-ECD3-4919-9994-F479483B39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764</properties:Words>
  <properties:Characters>3971</properties:Characters>
  <properties:Lines>120</properties:Lines>
  <properties:Paragraphs>39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Jasna Radulović</cp:lastModifiedBy>
  <dcterms:modified xmlns:xsi="http://www.w3.org/2001/XMLSchema-instance" xsi:type="dcterms:W3CDTF">2015-09-09T09:30:00Z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St-27/2009-141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