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78842" w14:paraId="6178842" w:rsidRDefault="00776EE8" w:rsidP="00776EE8" w:rsidR="00AB7880" w:rsidRPr="00776EE8">
      <w:pPr>
        <w:jc w:val="right"/>
        <w15:collapsed w:val="false"/>
      </w:pPr>
      <w:bookmarkStart w:name="_GoBack" w:id="0"/>
      <w:bookmarkEnd w:id="0"/>
      <w:r>
        <w:t>Poslovni broj: 1 St-</w:t>
      </w:r>
      <w:r w:rsidR="0019795D">
        <w:t>199/2018</w:t>
      </w:r>
      <w:r>
        <w:t>-</w:t>
      </w:r>
      <w:r w:rsidR="0019795D">
        <w:t>7</w:t>
      </w:r>
    </w:p>
    <w:p w:rsidRDefault="00AB7880" w:rsidP="00AB7880" w:rsidR="00AB7880">
      <w:pPr>
        <w:rPr>
          <w:rFonts w:cs="Arial" w:hAnsi="Arial" w:ascii="Arial"/>
          <w:b/>
        </w:rPr>
      </w:pPr>
    </w:p>
    <w:p w:rsidRDefault="00776EE8" w:rsidP="00AB7880" w:rsidR="00776EE8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776EE8" w:rsidR="00776EE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 w:rsidRPr="000351DA">
        <w:t xml:space="preserve"> </w:t>
      </w:r>
      <w:r w:rsidR="00776EE8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76EE8" w:rsidP="00776EE8" w:rsidR="00776EE8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B7880" w:rsidP="00AB7880" w:rsidR="00AB7880" w:rsidRPr="000351DA"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76EE8" w:rsidP="00776EE8" w:rsidR="00776EE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19795D">
        <w:t xml:space="preserve">RZ PERFORMANCE </w:t>
      </w:r>
      <w:r w:rsidR="0019795D" w:rsidRPr="00A56DCC">
        <w:t xml:space="preserve">d.o.o., </w:t>
      </w:r>
      <w:r w:rsidR="0019795D">
        <w:t>Zadar</w:t>
      </w:r>
      <w:r w:rsidR="0019795D" w:rsidRPr="00A56DCC">
        <w:t xml:space="preserve">, </w:t>
      </w:r>
      <w:r w:rsidR="0019795D">
        <w:t>Dr. Franje Tuđmana 14</w:t>
      </w:r>
      <w:r w:rsidR="0019795D" w:rsidRPr="00A56DCC">
        <w:t xml:space="preserve">, OIB: </w:t>
      </w:r>
      <w:r w:rsidR="0019795D">
        <w:t>36263933489</w:t>
      </w:r>
      <w:r>
        <w:t>.</w:t>
      </w:r>
    </w:p>
    <w:p w:rsidRDefault="00776EE8" w:rsidP="00776EE8" w:rsidR="00776EE8" w:rsidRPr="00F75AF5">
      <w:pPr>
        <w:ind w:firstLine="708"/>
        <w:jc w:val="both"/>
      </w:pPr>
    </w:p>
    <w:p w:rsidRDefault="00776EE8" w:rsidP="00776EE8" w:rsidR="008B1F41" w:rsidRPr="00A066D0">
      <w:pPr>
        <w:ind w:firstLine="708"/>
        <w:jc w:val="both"/>
      </w:pPr>
      <w:r w:rsidRPr="0059394C">
        <w:rPr>
          <w:bCs/>
        </w:rPr>
        <w:t xml:space="preserve">Za potrebe toga postupka molimo da nam </w:t>
      </w:r>
      <w:r w:rsidR="00024A3E">
        <w:rPr>
          <w:bCs/>
        </w:rPr>
        <w:t>u roku od 8</w:t>
      </w:r>
      <w:r>
        <w:rPr>
          <w:bCs/>
        </w:rPr>
        <w:t xml:space="preserve"> dana </w:t>
      </w:r>
      <w:r w:rsidRPr="0059394C">
        <w:rPr>
          <w:bCs/>
        </w:rPr>
        <w:t xml:space="preserve">dostavite podatke </w:t>
      </w:r>
      <w:r>
        <w:rPr>
          <w:bCs/>
        </w:rPr>
        <w:t>o iznosu evidentiranih neizvršenih osnova za plaćanje.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8120E0" w:rsidP="00DB030D" w:rsidR="00AB7880" w:rsidRPr="00A066D0">
      <w:pPr>
        <w:jc w:val="center"/>
      </w:pPr>
      <w:r>
        <w:t xml:space="preserve">U Zadru, </w:t>
      </w:r>
      <w:r w:rsidR="00024A3E">
        <w:t>5</w:t>
      </w:r>
      <w:r w:rsidR="00E63BC4">
        <w:t xml:space="preserve">. </w:t>
      </w:r>
      <w:r w:rsidR="0019795D">
        <w:t>listopada</w:t>
      </w:r>
      <w:r w:rsidR="00776EE8">
        <w:t xml:space="preserve"> 2018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B44CAA" w:rsidP="00B44CAA" w:rsidR="00D9714B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D9714B">
        <w:t>S</w:t>
      </w:r>
      <w:r w:rsidR="00D9714B" w:rsidRPr="002C500F">
        <w:t>u</w:t>
      </w:r>
      <w:r w:rsidR="00776EE8">
        <w:t>tkinja</w:t>
      </w:r>
    </w:p>
    <w:p w:rsidRDefault="00B44CAA" w:rsidP="00D9714B" w:rsidR="00D9714B" w:rsidRPr="00F60CD9">
      <w:r>
        <w:t>Ante Rubelj</w:t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  <w:t xml:space="preserve">   </w:t>
      </w:r>
      <w:r w:rsidR="00776EE8">
        <w:tab/>
      </w:r>
      <w:r w:rsidR="00776EE8">
        <w:tab/>
        <w:t>Ardena Bajlo</w:t>
      </w:r>
      <w:r>
        <w:t>, v.r.</w:t>
      </w:r>
    </w:p>
    <w:p w:rsidRDefault="00D9714B" w:rsidP="00D9714B" w:rsidR="00D9714B"/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3D351B" w:rsidP="003D351B" w:rsidR="003D351B">
      <w:pPr>
        <w:rPr>
          <w:b/>
        </w:rPr>
      </w:pPr>
    </w:p>
    <w:p w:rsidRDefault="003D351B" w:rsidP="003D351B" w:rsidR="003D351B">
      <w:pPr>
        <w:rPr>
          <w:b/>
        </w:rPr>
      </w:pPr>
    </w:p>
    <w:p w:rsidRDefault="003D351B" w:rsidP="003D351B" w:rsidR="003D351B" w:rsidRPr="003D351B">
      <w:r w:rsidRPr="003D351B">
        <w:t>DNA:</w:t>
      </w:r>
    </w:p>
    <w:p w:rsidRDefault="003D351B" w:rsidP="003D351B" w:rsidR="00974B89" w:rsidRPr="003D351B">
      <w:pPr>
        <w:pStyle w:val="Odlomakpopisa"/>
        <w:numPr>
          <w:ilvl w:val="0"/>
          <w:numId w:val="1"/>
        </w:numPr>
      </w:pPr>
      <w:r w:rsidRPr="003D351B">
        <w:t xml:space="preserve">Financijskoj agenciji, </w:t>
      </w:r>
      <w:r w:rsidR="00CB1F98">
        <w:t>Zadar</w:t>
      </w:r>
      <w:r w:rsidRPr="003D351B">
        <w:t xml:space="preserve"> – putem e-oglasne ploče</w:t>
      </w:r>
      <w:r w:rsidR="00AB7880" w:rsidRPr="003D351B">
        <w:t xml:space="preserve">        </w:t>
      </w:r>
    </w:p>
    <w:sectPr w:rsidR="00974B89" w:rsidRPr="003D35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230BD"/>
    <w:multiLevelType w:val="hybridMultilevel"/>
    <w:tmpl w:val="778EF924"/>
    <w:lvl w:tplc="F4340C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5A38"/>
    <w:rsid w:val="00024A3E"/>
    <w:rsid w:val="0003151A"/>
    <w:rsid w:val="00034E2C"/>
    <w:rsid w:val="000351DA"/>
    <w:rsid w:val="00036D3E"/>
    <w:rsid w:val="000510F1"/>
    <w:rsid w:val="0005488C"/>
    <w:rsid w:val="00055DCB"/>
    <w:rsid w:val="00056D16"/>
    <w:rsid w:val="00066CA2"/>
    <w:rsid w:val="00076B1F"/>
    <w:rsid w:val="0009325D"/>
    <w:rsid w:val="000A2CF0"/>
    <w:rsid w:val="000A4435"/>
    <w:rsid w:val="000A7C96"/>
    <w:rsid w:val="000C5252"/>
    <w:rsid w:val="000C6B4C"/>
    <w:rsid w:val="000D15C1"/>
    <w:rsid w:val="000E1141"/>
    <w:rsid w:val="000F5795"/>
    <w:rsid w:val="000F5F85"/>
    <w:rsid w:val="000F7A75"/>
    <w:rsid w:val="000F7B8E"/>
    <w:rsid w:val="0010259F"/>
    <w:rsid w:val="00104A6B"/>
    <w:rsid w:val="0011036A"/>
    <w:rsid w:val="00123B41"/>
    <w:rsid w:val="00123B98"/>
    <w:rsid w:val="0012754F"/>
    <w:rsid w:val="00140B23"/>
    <w:rsid w:val="0014208F"/>
    <w:rsid w:val="001430A4"/>
    <w:rsid w:val="00144A57"/>
    <w:rsid w:val="0016008F"/>
    <w:rsid w:val="001608D4"/>
    <w:rsid w:val="00173771"/>
    <w:rsid w:val="0018147C"/>
    <w:rsid w:val="001866AB"/>
    <w:rsid w:val="0019019B"/>
    <w:rsid w:val="0019118F"/>
    <w:rsid w:val="00191227"/>
    <w:rsid w:val="0019795D"/>
    <w:rsid w:val="001A2481"/>
    <w:rsid w:val="001A6C2C"/>
    <w:rsid w:val="001C0A0D"/>
    <w:rsid w:val="001C3DA0"/>
    <w:rsid w:val="001C57CB"/>
    <w:rsid w:val="001C723B"/>
    <w:rsid w:val="001D4232"/>
    <w:rsid w:val="001D6FB5"/>
    <w:rsid w:val="001E2038"/>
    <w:rsid w:val="001F4D87"/>
    <w:rsid w:val="002042D1"/>
    <w:rsid w:val="002043A2"/>
    <w:rsid w:val="00204DB8"/>
    <w:rsid w:val="00206B33"/>
    <w:rsid w:val="00221CA4"/>
    <w:rsid w:val="00237CCD"/>
    <w:rsid w:val="0024291D"/>
    <w:rsid w:val="0025121F"/>
    <w:rsid w:val="002570FB"/>
    <w:rsid w:val="00263C87"/>
    <w:rsid w:val="002658E8"/>
    <w:rsid w:val="0026655C"/>
    <w:rsid w:val="00267740"/>
    <w:rsid w:val="00281F1F"/>
    <w:rsid w:val="002A17CF"/>
    <w:rsid w:val="002B5901"/>
    <w:rsid w:val="002C1CE0"/>
    <w:rsid w:val="002D2252"/>
    <w:rsid w:val="002D281F"/>
    <w:rsid w:val="002E0B3F"/>
    <w:rsid w:val="00316E90"/>
    <w:rsid w:val="0033573C"/>
    <w:rsid w:val="00351993"/>
    <w:rsid w:val="0035386F"/>
    <w:rsid w:val="00362DA8"/>
    <w:rsid w:val="00381CA3"/>
    <w:rsid w:val="00395AF4"/>
    <w:rsid w:val="003A7BFD"/>
    <w:rsid w:val="003B143F"/>
    <w:rsid w:val="003B2BC5"/>
    <w:rsid w:val="003B5FE6"/>
    <w:rsid w:val="003D351B"/>
    <w:rsid w:val="003D3EA6"/>
    <w:rsid w:val="003D7E4F"/>
    <w:rsid w:val="0041127A"/>
    <w:rsid w:val="00411A53"/>
    <w:rsid w:val="00426FE6"/>
    <w:rsid w:val="00443765"/>
    <w:rsid w:val="00445D3A"/>
    <w:rsid w:val="00467D37"/>
    <w:rsid w:val="004702F6"/>
    <w:rsid w:val="00476CB1"/>
    <w:rsid w:val="004776D3"/>
    <w:rsid w:val="00492F8A"/>
    <w:rsid w:val="004A3507"/>
    <w:rsid w:val="004A434C"/>
    <w:rsid w:val="004A6FF8"/>
    <w:rsid w:val="004B2F71"/>
    <w:rsid w:val="004C5586"/>
    <w:rsid w:val="004D1A23"/>
    <w:rsid w:val="004E08CF"/>
    <w:rsid w:val="004E0B7D"/>
    <w:rsid w:val="004E784D"/>
    <w:rsid w:val="004F1F63"/>
    <w:rsid w:val="00510717"/>
    <w:rsid w:val="00513E9F"/>
    <w:rsid w:val="00523B13"/>
    <w:rsid w:val="00526DD5"/>
    <w:rsid w:val="00546865"/>
    <w:rsid w:val="0056041E"/>
    <w:rsid w:val="0056536F"/>
    <w:rsid w:val="00580E46"/>
    <w:rsid w:val="00591167"/>
    <w:rsid w:val="00596D73"/>
    <w:rsid w:val="005A6E71"/>
    <w:rsid w:val="005C0F37"/>
    <w:rsid w:val="005C323D"/>
    <w:rsid w:val="005C4F38"/>
    <w:rsid w:val="005D0B2D"/>
    <w:rsid w:val="005D111F"/>
    <w:rsid w:val="005D151D"/>
    <w:rsid w:val="005D48CE"/>
    <w:rsid w:val="005F0D3E"/>
    <w:rsid w:val="00616BAC"/>
    <w:rsid w:val="00624589"/>
    <w:rsid w:val="006257EA"/>
    <w:rsid w:val="006329E4"/>
    <w:rsid w:val="00636C74"/>
    <w:rsid w:val="0065790D"/>
    <w:rsid w:val="00660C80"/>
    <w:rsid w:val="00670CB1"/>
    <w:rsid w:val="006824D8"/>
    <w:rsid w:val="00685198"/>
    <w:rsid w:val="00690989"/>
    <w:rsid w:val="006A0A2C"/>
    <w:rsid w:val="006B350E"/>
    <w:rsid w:val="006B4A63"/>
    <w:rsid w:val="006C016A"/>
    <w:rsid w:val="006C33DE"/>
    <w:rsid w:val="006C58E1"/>
    <w:rsid w:val="006E3257"/>
    <w:rsid w:val="006E65CA"/>
    <w:rsid w:val="006F77A8"/>
    <w:rsid w:val="00712B9B"/>
    <w:rsid w:val="007255A3"/>
    <w:rsid w:val="007447EE"/>
    <w:rsid w:val="00745B5C"/>
    <w:rsid w:val="007505B7"/>
    <w:rsid w:val="00756F19"/>
    <w:rsid w:val="00772E4C"/>
    <w:rsid w:val="0077421C"/>
    <w:rsid w:val="00776EE8"/>
    <w:rsid w:val="00777A71"/>
    <w:rsid w:val="007847C6"/>
    <w:rsid w:val="007A17E3"/>
    <w:rsid w:val="007B0CEB"/>
    <w:rsid w:val="007C25B7"/>
    <w:rsid w:val="007D2E41"/>
    <w:rsid w:val="007E10DD"/>
    <w:rsid w:val="007E16FE"/>
    <w:rsid w:val="007E5585"/>
    <w:rsid w:val="008003B6"/>
    <w:rsid w:val="008120E0"/>
    <w:rsid w:val="008121AA"/>
    <w:rsid w:val="008134B1"/>
    <w:rsid w:val="00817F2A"/>
    <w:rsid w:val="008258E2"/>
    <w:rsid w:val="00832920"/>
    <w:rsid w:val="00833DCD"/>
    <w:rsid w:val="00841480"/>
    <w:rsid w:val="00844B1E"/>
    <w:rsid w:val="008514F9"/>
    <w:rsid w:val="00856B05"/>
    <w:rsid w:val="00862DEF"/>
    <w:rsid w:val="008651DB"/>
    <w:rsid w:val="00892B1F"/>
    <w:rsid w:val="008A66B3"/>
    <w:rsid w:val="008B1F41"/>
    <w:rsid w:val="008B39C0"/>
    <w:rsid w:val="008B3DC8"/>
    <w:rsid w:val="008B3F5A"/>
    <w:rsid w:val="008D2219"/>
    <w:rsid w:val="008D2A4D"/>
    <w:rsid w:val="008E37BF"/>
    <w:rsid w:val="008E403F"/>
    <w:rsid w:val="008F1162"/>
    <w:rsid w:val="00905D92"/>
    <w:rsid w:val="00922DBB"/>
    <w:rsid w:val="00923136"/>
    <w:rsid w:val="0092534D"/>
    <w:rsid w:val="00936CFE"/>
    <w:rsid w:val="0095255A"/>
    <w:rsid w:val="00972609"/>
    <w:rsid w:val="00973299"/>
    <w:rsid w:val="00974B89"/>
    <w:rsid w:val="009A5115"/>
    <w:rsid w:val="009C781D"/>
    <w:rsid w:val="009E0800"/>
    <w:rsid w:val="009E1A16"/>
    <w:rsid w:val="009E26BB"/>
    <w:rsid w:val="009E4C9A"/>
    <w:rsid w:val="009E5D0F"/>
    <w:rsid w:val="009F4EA6"/>
    <w:rsid w:val="00A066D0"/>
    <w:rsid w:val="00A071B8"/>
    <w:rsid w:val="00A12779"/>
    <w:rsid w:val="00A13649"/>
    <w:rsid w:val="00A2201A"/>
    <w:rsid w:val="00A241EB"/>
    <w:rsid w:val="00A24EAF"/>
    <w:rsid w:val="00A2730D"/>
    <w:rsid w:val="00A50A4F"/>
    <w:rsid w:val="00A655C4"/>
    <w:rsid w:val="00A81D40"/>
    <w:rsid w:val="00A96B6F"/>
    <w:rsid w:val="00AB3ABA"/>
    <w:rsid w:val="00AB7880"/>
    <w:rsid w:val="00AD72C5"/>
    <w:rsid w:val="00AE0991"/>
    <w:rsid w:val="00AF1854"/>
    <w:rsid w:val="00AF44C5"/>
    <w:rsid w:val="00AF64B0"/>
    <w:rsid w:val="00AF710E"/>
    <w:rsid w:val="00B11FAD"/>
    <w:rsid w:val="00B33119"/>
    <w:rsid w:val="00B337E5"/>
    <w:rsid w:val="00B44CAA"/>
    <w:rsid w:val="00B4528C"/>
    <w:rsid w:val="00B546A0"/>
    <w:rsid w:val="00B57362"/>
    <w:rsid w:val="00B74966"/>
    <w:rsid w:val="00B74C24"/>
    <w:rsid w:val="00B82327"/>
    <w:rsid w:val="00B82739"/>
    <w:rsid w:val="00B8330E"/>
    <w:rsid w:val="00B84FF2"/>
    <w:rsid w:val="00B91AEF"/>
    <w:rsid w:val="00B970D9"/>
    <w:rsid w:val="00BA4030"/>
    <w:rsid w:val="00BB54C7"/>
    <w:rsid w:val="00BB6E1C"/>
    <w:rsid w:val="00BC5777"/>
    <w:rsid w:val="00BC7F0D"/>
    <w:rsid w:val="00BD7174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4213D"/>
    <w:rsid w:val="00C44B8E"/>
    <w:rsid w:val="00C65935"/>
    <w:rsid w:val="00C7258F"/>
    <w:rsid w:val="00C86842"/>
    <w:rsid w:val="00C9137E"/>
    <w:rsid w:val="00CB1F98"/>
    <w:rsid w:val="00CB36B1"/>
    <w:rsid w:val="00CF2892"/>
    <w:rsid w:val="00CF76EE"/>
    <w:rsid w:val="00D005A0"/>
    <w:rsid w:val="00D00E28"/>
    <w:rsid w:val="00D10038"/>
    <w:rsid w:val="00D10B94"/>
    <w:rsid w:val="00D3344E"/>
    <w:rsid w:val="00D37C7B"/>
    <w:rsid w:val="00D43939"/>
    <w:rsid w:val="00D46FD8"/>
    <w:rsid w:val="00D60CAC"/>
    <w:rsid w:val="00D60D06"/>
    <w:rsid w:val="00D821BE"/>
    <w:rsid w:val="00D85218"/>
    <w:rsid w:val="00D86E1D"/>
    <w:rsid w:val="00D95FE0"/>
    <w:rsid w:val="00D9714B"/>
    <w:rsid w:val="00DA249B"/>
    <w:rsid w:val="00DA27AA"/>
    <w:rsid w:val="00DB0045"/>
    <w:rsid w:val="00DB030D"/>
    <w:rsid w:val="00DB41D9"/>
    <w:rsid w:val="00DB692C"/>
    <w:rsid w:val="00DB704B"/>
    <w:rsid w:val="00DC05F2"/>
    <w:rsid w:val="00DC23F5"/>
    <w:rsid w:val="00DC5BAC"/>
    <w:rsid w:val="00DE34AB"/>
    <w:rsid w:val="00DE78C2"/>
    <w:rsid w:val="00DF0974"/>
    <w:rsid w:val="00DF3513"/>
    <w:rsid w:val="00E040EE"/>
    <w:rsid w:val="00E13153"/>
    <w:rsid w:val="00E213DF"/>
    <w:rsid w:val="00E352DE"/>
    <w:rsid w:val="00E42797"/>
    <w:rsid w:val="00E467B0"/>
    <w:rsid w:val="00E57A85"/>
    <w:rsid w:val="00E60768"/>
    <w:rsid w:val="00E63BC4"/>
    <w:rsid w:val="00E66E5A"/>
    <w:rsid w:val="00E86539"/>
    <w:rsid w:val="00E8758E"/>
    <w:rsid w:val="00E9757F"/>
    <w:rsid w:val="00E97C2C"/>
    <w:rsid w:val="00EA0AA4"/>
    <w:rsid w:val="00EB0A26"/>
    <w:rsid w:val="00EB0F1B"/>
    <w:rsid w:val="00EB5F26"/>
    <w:rsid w:val="00ED021C"/>
    <w:rsid w:val="00EE60B4"/>
    <w:rsid w:val="00EF1F3C"/>
    <w:rsid w:val="00F07380"/>
    <w:rsid w:val="00F1494D"/>
    <w:rsid w:val="00F16953"/>
    <w:rsid w:val="00F34492"/>
    <w:rsid w:val="00F34E5A"/>
    <w:rsid w:val="00F35881"/>
    <w:rsid w:val="00F35FD9"/>
    <w:rsid w:val="00F543DE"/>
    <w:rsid w:val="00F744A7"/>
    <w:rsid w:val="00F75EA2"/>
    <w:rsid w:val="00F87F8E"/>
    <w:rsid w:val="00FA2962"/>
    <w:rsid w:val="00FA417C"/>
    <w:rsid w:val="00FA4200"/>
    <w:rsid w:val="00FA652A"/>
    <w:rsid w:val="00FA75A5"/>
    <w:rsid w:val="00FA766C"/>
    <w:rsid w:val="00FC0857"/>
    <w:rsid w:val="00FC3A52"/>
    <w:rsid w:val="00FD2AE5"/>
    <w:rsid w:val="00FD6C8F"/>
    <w:rsid w:val="00FD70E4"/>
    <w:rsid w:val="00FE12D4"/>
    <w:rsid w:val="00FE6C77"/>
    <w:rsid w:val="00FF00BD"/>
    <w:rsid w:val="00FF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776EE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44C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4C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4C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4C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4C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776EE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44C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4C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4C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4C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4C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2018.</izvorni_sadrzaj>
    <derivirana_varijabla naziv="DomainObject.Predmet.DatumOsnivanja_1">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St-199/2018</izvorni_sadrzaj>
    <derivirana_varijabla naziv="DomainObject.Predmet.OznakaBroj_1">St-199/2018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RZ PERFORMANCE društvo s ograničenom odgovornošću za trgovinu i usluge</izvorni_sadrzaj>
    <derivirana_varijabla naziv="DomainObject.Predmet.ProtustrankaFormated_1">  RZ PERFORMANCE društvo s ograničenom odgovornošću za trgovinu i usluge</derivirana_varijabla>
  </DomainObject.Predmet.ProtustrankaFormated>
  <DomainObject.Predmet.ProtustrankaFormatedOIB>
    <izvorni_sadrzaj>  RZ PERFORMANCE društvo s ograničenom odgovornošću za trgovinu i usluge, OIB 36263933489</izvorni_sadrzaj>
    <derivirana_varijabla naziv="DomainObject.Predmet.ProtustrankaFormatedOIB_1">  RZ PERFORMANCE društvo s ograničenom odgovornošću za trgovinu i usluge, OIB 36263933489</derivirana_varijabla>
  </DomainObject.Predmet.ProtustrankaFormatedOIB>
  <DomainObject.Predmet.ProtustrankaFormatedWithAdress>
    <izvorni_sadrzaj> RZ PERFORMANCE društvo s ograničenom odgovornošću za trgovinu i usluge, Dr. Franje Tuđmana 14, 23000 Zadar</izvorni_sadrzaj>
    <derivirana_varijabla naziv="DomainObject.Predmet.ProtustrankaFormatedWithAdress_1"> RZ PERFORMANCE društvo s ograničenom odgovornošću za trgovinu i usluge, Dr. Franje Tuđmana 14, 23000 Zadar</derivirana_varijabla>
  </DomainObject.Predmet.ProtustrankaFormatedWithAdress>
  <DomainObject.Predmet.ProtustrankaFormatedWithAdressOIB>
    <izvorni_sadrzaj> RZ PERFORMANCE društvo s ograničenom odgovornošću za trgovinu i usluge, OIB 36263933489, Dr. Franje Tuđmana 14, 23000 Zadar</izvorni_sadrzaj>
    <derivirana_varijabla naziv="DomainObject.Predmet.ProtustrankaFormatedWithAdressOIB_1"> RZ PERFORMANCE društvo s ograničenom odgovornošću za trgovinu i usluge, OIB 36263933489, Dr. Franje Tuđmana 14, 23000 Zadar</derivirana_varijabla>
  </DomainObject.Predmet.ProtustrankaFormatedWithAdressOIB>
  <DomainObject.Predmet.ProtustrankaWithAdress>
    <izvorni_sadrzaj>RZ PERFORMANCE društvo s ograničenom odgovornošću za trgovinu i usluge Dr. Franje Tuđmana 14, 23000 Zadar</izvorni_sadrzaj>
    <derivirana_varijabla naziv="DomainObject.Predmet.ProtustrankaWithAdress_1">RZ PERFORMANCE društvo s ograničenom odgovornošću za trgovinu i usluge Dr. Franje Tuđmana 14, 23000 Zadar</derivirana_varijabla>
  </DomainObject.Predmet.ProtustrankaWithAdress>
  <DomainObject.Predmet.ProtustrankaWithAdressOIB>
    <izvorni_sadrzaj>RZ PERFORMANCE društvo s ograničenom odgovornošću za trgovinu i usluge, OIB 36263933489, Dr. Franje Tuđmana 14, 23000 Zadar</izvorni_sadrzaj>
    <derivirana_varijabla naziv="DomainObject.Predmet.ProtustrankaWithAdressOIB_1">RZ PERFORMANCE društvo s ograničenom odgovornošću za trgovinu i usluge, OIB 36263933489, Dr. Franje Tuđmana 14, 23000 Zadar</derivirana_varijabla>
  </DomainObject.Predmet.ProtustrankaWithAdressOIB>
  <DomainObject.Predmet.ProtustrankaNazivFormated>
    <izvorni_sadrzaj>RZ PERFORMANCE društvo s ograničenom odgovornošću za trgovinu i usluge</izvorni_sadrzaj>
    <derivirana_varijabla naziv="DomainObject.Predmet.ProtustrankaNazivFormated_1">RZ PERFORMANCE društvo s ograničenom odgovornošću za trgovinu i usluge</derivirana_varijabla>
  </DomainObject.Predmet.ProtustrankaNazivFormated>
  <DomainObject.Predmet.ProtustrankaNazivFormatedOIB>
    <izvorni_sadrzaj>RZ PERFORMANCE društvo s ograničenom odgovornošću za trgovinu i usluge, OIB 36263933489</izvorni_sadrzaj>
    <derivirana_varijabla naziv="DomainObject.Predmet.ProtustrankaNazivFormatedOIB_1">RZ PERFORMANCE društvo s ograničenom odgovornošću za trgovinu i usluge, OIB 36263933489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RZ PERFORMANCE društvo s ograničenom odgovornošću za trgovinu i usluge</item>
    </izvorni_sadrzaj>
    <derivirana_varijabla naziv="DomainObject.Predmet.ProtuStrankaListFormated_1">
      <item>RZ PERFORMANCE društvo s ograničenom odgovornošću za trgovinu i usluge</item>
    </derivirana_varijabla>
  </DomainObject.Predmet.ProtuStrankaListFormated>
  <DomainObject.Predmet.ProtuStrankaListFormatedOIB>
    <izvorni_sadrzaj>
      <item>RZ PERFORMANCE društvo s ograničenom odgovornošću za trgovinu i usluge, OIB 36263933489</item>
    </izvorni_sadrzaj>
    <derivirana_varijabla naziv="DomainObject.Predmet.ProtuStrankaListFormatedOIB_1">
      <item>RZ PERFORMANCE društvo s ograničenom odgovornošću za trgovinu i usluge, OIB 36263933489</item>
    </derivirana_varijabla>
  </DomainObject.Predmet.ProtuStrankaListFormatedOIB>
  <DomainObject.Predmet.ProtuStrankaListFormatedWithAdress>
    <izvorni_sadrzaj>
      <item>RZ PERFORMANCE društvo s ograničenom odgovornošću za trgovinu i usluge, Dr. Franje Tuđmana 14, 23000 Zadar</item>
    </izvorni_sadrzaj>
    <derivirana_varijabla naziv="DomainObject.Predmet.ProtuStrankaListFormatedWithAdress_1">
      <item>RZ PERFORMANCE društvo s ograničenom odgovornošću za trgovinu i usluge, Dr. Franje Tuđmana 14, 23000 Zadar</item>
    </derivirana_varijabla>
  </DomainObject.Predmet.ProtuStrankaListFormatedWithAdress>
  <DomainObject.Predmet.ProtuStrankaListFormatedWithAdressOIB>
    <izvorni_sadrzaj>
      <item>RZ PERFORMANCE društvo s ograničenom odgovornošću za trgovinu i usluge, OIB 36263933489, Dr. Franje Tuđmana 14, 23000 Zadar</item>
    </izvorni_sadrzaj>
    <derivirana_varijabla naziv="DomainObject.Predmet.ProtuStrankaListFormatedWithAdressOIB_1">
      <item>RZ PERFORMANCE društvo s ograničenom odgovornošću za trgovinu i usluge, OIB 36263933489, Dr. Franje Tuđmana 14, 23000 Zadar</item>
    </derivirana_varijabla>
  </DomainObject.Predmet.ProtuStrankaListFormatedWithAdressOIB>
  <DomainObject.Predmet.ProtuStrankaListNazivFormated>
    <izvorni_sadrzaj>
      <item>RZ PERFORMANCE društvo s ograničenom odgovornošću za trgovinu i usluge</item>
    </izvorni_sadrzaj>
    <derivirana_varijabla naziv="DomainObject.Predmet.ProtuStrankaListNazivFormated_1">
      <item>RZ PERFORMANCE društvo s ograničenom odgovornošću za trgovinu i usluge</item>
    </derivirana_varijabla>
  </DomainObject.Predmet.ProtuStrankaListNazivFormated>
  <DomainObject.Predmet.ProtuStrankaListNazivFormatedOIB>
    <izvorni_sadrzaj>
      <item>RZ PERFORMANCE društvo s ograničenom odgovornošću za trgovinu i usluge, OIB 36263933489</item>
    </izvorni_sadrzaj>
    <derivirana_varijabla naziv="DomainObject.Predmet.ProtuStrankaListNazivFormatedOIB_1">
      <item>RZ PERFORMANCE društvo s ograničenom odgovornošću za trgovinu i usluge, OIB 36263933489</item>
    </derivirana_varijabla>
  </DomainObject.Predmet.ProtuStrankaListNazivFormatedOIB>
  <DomainObject.Predmet.OstaliListFormated>
    <izvorni_sadrzaj>
      <item>Maja Tomašić</item>
    </izvorni_sadrzaj>
    <derivirana_varijabla naziv="DomainObject.Predmet.OstaliListFormated_1">
      <item>Maja Tomašić</item>
    </derivirana_varijabla>
  </DomainObject.Predmet.OstaliListFormated>
  <DomainObject.Predmet.OstaliListFormatedOIB>
    <izvorni_sadrzaj>
      <item>Maja Tomašić, OIB 37635377222</item>
    </izvorni_sadrzaj>
    <derivirana_varijabla naziv="DomainObject.Predmet.OstaliListFormatedOIB_1">
      <item>Maja Tomašić, OIB 37635377222</item>
    </derivirana_varijabla>
  </DomainObject.Predmet.OstaliListFormatedOIB>
  <DomainObject.Predmet.OstaliListFormatedWithAdress>
    <izvorni_sadrzaj>
      <item>Maja Tomašić, Rubeši 10 E, 51215 Kastav</item>
    </izvorni_sadrzaj>
    <derivirana_varijabla naziv="DomainObject.Predmet.OstaliListFormatedWithAdress_1">
      <item>Maja Tomašić, Rubeši 10 E, 51215 Kastav</item>
    </derivirana_varijabla>
  </DomainObject.Predmet.OstaliListFormatedWithAdress>
  <DomainObject.Predmet.OstaliListFormatedWithAdressOIB>
    <izvorni_sadrzaj>
      <item>Maja Tomašić, OIB 37635377222, Rubeši 10 E, 51215 Kastav</item>
    </izvorni_sadrzaj>
    <derivirana_varijabla naziv="DomainObject.Predmet.OstaliListFormatedWithAdressOIB_1">
      <item>Maja Tomašić, OIB 37635377222, Rubeši 10 E, 51215 Kastav</item>
    </derivirana_varijabla>
  </DomainObject.Predmet.OstaliListFormatedWithAdressOIB>
  <DomainObject.Predmet.OstaliListNazivFormated>
    <izvorni_sadrzaj>
      <item>Maja Tomašić</item>
    </izvorni_sadrzaj>
    <derivirana_varijabla naziv="DomainObject.Predmet.OstaliListNazivFormated_1">
      <item>Maja Tomašić</item>
    </derivirana_varijabla>
  </DomainObject.Predmet.OstaliListNazivFormated>
  <DomainObject.Predmet.OstaliListNazivFormatedOIB>
    <izvorni_sadrzaj>
      <item>Maja Tomašić, OIB 37635377222</item>
    </izvorni_sadrzaj>
    <derivirana_varijabla naziv="DomainObject.Predmet.OstaliListNazivFormatedOIB_1">
      <item>Maja Tomašić, OIB 37635377222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RZ PERFORMANCE društvo s ograničenom odgovornošću za trgovinu i usluge</izvorni_sadrzaj>
    <derivirana_varijabla naziv="DomainObject.Predmet.ProtustrankaIDrugi_1">RZ PERFORMANCE društvo s ograničenom odgovornošću za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RZ PERFORMANCE društvo s ograničenom odgovornošću za trgovinu i usluge, OIB 36263933489, Dr. Franje Tuđmana 14, 23000 Zadar</izvorni_sadrzaj>
    <derivirana_varijabla naziv="DomainObject.Predmet.ProtustrankaIDrugiAdressOIB_1">RZ PERFORMANCE društvo s ograničenom odgovornošću za trgovinu i usluge, OIB 36263933489, Dr. Franje Tuđmana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RZ PERFORMANCE društvo s ograničenom odgovornošću za trgovinu i usluge</item>
      <item>Maja Tomašić</item>
    </izvorni_sadrzaj>
    <derivirana_varijabla naziv="DomainObject.Predmet.SudioniciListNaziv_1">
      <item>FINA</item>
      <item>RZ PERFORMANCE društvo s ograničenom odgovornošću za trgovinu i usluge</item>
      <item>Maja Tomašić</item>
    </derivirana_varijabla>
  </DomainObject.Predmet.SudioniciListNaziv>
  <DomainObject.Predmet.SudioniciListAdressOIB>
    <izvorni_sadrzaj>
      <item>FINA, OIB 85821130368, Ivana Danila 4,23000 Zadar</item>
      <item>RZ PERFORMANCE društvo s ograničenom odgovornošću za trgovinu i usluge, OIB 36263933489, Dr. Franje Tuđmana 14,23000 Zadar</item>
      <item>Maja Tomašić, OIB 37635377222, Rubeši 10 E,51215 Kastav</item>
    </izvorni_sadrzaj>
    <derivirana_varijabla naziv="DomainObject.Predmet.SudioniciListAdressOIB_1">
      <item>FINA, OIB 85821130368, Ivana Danila 4,23000 Zadar</item>
      <item>RZ PERFORMANCE društvo s ograničenom odgovornošću za trgovinu i usluge, OIB 36263933489, Dr. Franje Tuđmana 14,23000 Zadar</item>
      <item>Maja Tomašić, OIB 37635377222, Rubeši 10 E,51215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36263933489</item>
      <item>, OIB 37635377222</item>
    </izvorni_sadrzaj>
    <derivirana_varijabla naziv="DomainObject.Predmet.SudioniciListNazivOIB_1">
      <item>, OIB 85821130368</item>
      <item>, OIB 36263933489</item>
      <item>, OIB 37635377222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2018.</izvorni_sadrzaj>
    <derivirana_varijabla naziv="DomainObject.Predmet.DatumZadnjeOdrzaneSudskeRadnje_1">3. srpnja 2018.</derivirana_varijabla>
  </DomainObject.Predmet.DatumZadnjeOdrzaneSudskeRadnje>
  <DomainObject.PredzadnjaOdlukaIzPredmeta.DatumDonosenjaOdluke>
    <izvorni_sadrzaj>15. lipnja 2018.</izvorni_sadrzaj>
    <derivirana_varijabla naziv="DomainObject.PredzadnjaOdlukaIzPredmeta.DatumDonosenjaOdluke_1">15. lipnja 2018.</derivirana_varijabla>
  </DomainObject.PredzadnjaOdlukaIzPredmeta.DatumDonosenjaOdluke>
  <DomainObject.PredzadnjaOdlukaIzPredmeta.Oznaka>
    <izvorni_sadrzaj>St-199/2018-2</izvorni_sadrzaj>
    <derivirana_varijabla naziv="DomainObject.PredzadnjaOdlukaIzPredmeta.Oznaka_1">St-199/2018-2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89</properties:Words>
  <properties:Characters>506</properties:Characters>
  <properties:Lines>36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2018-10-04T10:55:00Z</dcterms:created>
  <dc:creator>Administrator</dc:creator>
  <cp:lastModifiedBy>Ante Rubelj</cp:lastModifiedBy>
  <cp:lastPrinted>2017-05-09T11:42:00Z</cp:lastPrinted>
  <dcterms:modified xmlns:xsi="http://www.w3.org/2001/XMLSchema-instance" xsi:type="dcterms:W3CDTF">2018-10-10T10:35:00Z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(St-199-18- fina stanje računa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